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80.65pt;margin-top:108.1pt;width:205.5pt;height:271.5pt;z-index:251661824" adj="20554,25494" fillcolor="#ffe89f">
            <v:textbox>
              <w:txbxContent>
                <w:p w:rsidR="00D12D45" w:rsidRDefault="00D12D45" w:rsidP="00BC72AF"/>
                <w:p w:rsidR="00D12D45" w:rsidRDefault="00D12D45" w:rsidP="00BC72AF"/>
                <w:p w:rsidR="00D12D45" w:rsidRPr="00BC72AF" w:rsidRDefault="00D12D45" w:rsidP="00BC72A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 </w:t>
                  </w:r>
                  <w:r w:rsidRPr="00BC72AF">
                    <w:rPr>
                      <w:rFonts w:ascii="Comic Sans MS" w:hAnsi="Comic Sans MS"/>
                      <w:sz w:val="32"/>
                      <w:szCs w:val="32"/>
                    </w:rPr>
                    <w:t>BEN OLMASAYDIM NE OLURDU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7" style="position:absolute;margin-left:195.65pt;margin-top:12.1pt;width:2in;height:87.75pt;z-index:251654656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7412A">
                    <w:rPr>
                      <w:rFonts w:ascii="Comic Sans MS" w:hAnsi="Comic Sans MS"/>
                      <w:sz w:val="32"/>
                      <w:szCs w:val="32"/>
                    </w:rPr>
                    <w:t xml:space="preserve">       </w:t>
                  </w:r>
                  <w:r w:rsidRPr="001A682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1" o:spid="_x0000_i1026" type="#_x0000_t75" style="width:127.5pt;height:52.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1.65pt;margin-top:64.6pt;width:132.55pt;height:147.75pt;z-index:251655680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A682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10" o:spid="_x0000_i1028" type="#_x0000_t75" style="width:128.25pt;height:96pt;visibility:visible">
                        <v:imagedata r:id="rId7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5.35pt;margin-top:237.1pt;width:98.05pt;height:78.75pt;z-index:251656704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1A6826">
                    <w:rPr>
                      <w:rFonts w:ascii="Comic Sans MS" w:hAnsi="Comic Sans MS"/>
                      <w:noProof/>
                      <w:sz w:val="32"/>
                      <w:szCs w:val="32"/>
                      <w:lang w:eastAsia="tr-TR"/>
                    </w:rPr>
                    <w:pict>
                      <v:shape id="Resim 9" o:spid="_x0000_i1030" type="#_x0000_t75" style="width:78.75pt;height:66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386.15pt;margin-top:354.85pt;width:150.55pt;height:96.75pt;z-index:251658752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1A6826">
                    <w:rPr>
                      <w:rFonts w:ascii="Comic Sans MS" w:hAnsi="Comic Sans MS"/>
                      <w:noProof/>
                      <w:sz w:val="32"/>
                      <w:szCs w:val="32"/>
                      <w:lang w:eastAsia="tr-TR"/>
                    </w:rPr>
                    <w:pict>
                      <v:shape id="Resim 6" o:spid="_x0000_i1032" type="#_x0000_t75" style="width:120.75pt;height:80.25pt;visibility:visible">
                        <v:imagedata r:id="rId9" o:title=""/>
                      </v:shape>
                    </w:pic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.4pt;margin-top:360.85pt;width:2in;height:102.75pt;z-index:251659776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1A6826">
                    <w:rPr>
                      <w:rFonts w:ascii="Comic Sans MS" w:hAnsi="Comic Sans MS"/>
                      <w:noProof/>
                      <w:sz w:val="32"/>
                      <w:szCs w:val="32"/>
                      <w:lang w:eastAsia="tr-TR"/>
                    </w:rPr>
                    <w:pict>
                      <v:shape id="Resim 8" o:spid="_x0000_i1034" type="#_x0000_t75" style="width:126.75pt;height:87pt;visibility:visible">
                        <v:imagedata r:id="rId10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166.95pt;margin-top:412.6pt;width:194.8pt;height:81.75pt;z-index:251660800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1A6826">
                    <w:rPr>
                      <w:rFonts w:ascii="Comic Sans MS" w:hAnsi="Comic Sans MS"/>
                      <w:noProof/>
                      <w:sz w:val="32"/>
                      <w:szCs w:val="32"/>
                      <w:lang w:eastAsia="tr-TR"/>
                    </w:rPr>
                    <w:pict>
                      <v:shape id="Resim 7" o:spid="_x0000_i1036" type="#_x0000_t75" style="width:165.75pt;height:63.75pt;visibility:visible">
                        <v:imagedata r:id="rId11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86.15pt;margin-top:78.1pt;width:98.05pt;height:84pt;z-index:251653632">
            <v:textbox>
              <w:txbxContent>
                <w:p w:rsidR="00D12D45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1A6826">
                    <w:rPr>
                      <w:rFonts w:ascii="Comic Sans MS" w:hAnsi="Comic Sans MS"/>
                      <w:noProof/>
                      <w:sz w:val="32"/>
                      <w:szCs w:val="32"/>
                      <w:lang w:eastAsia="tr-TR"/>
                    </w:rPr>
                    <w:pict>
                      <v:shape id="Resim 5" o:spid="_x0000_i1038" type="#_x0000_t75" style="width:78pt;height:75pt;visibility:visible">
                        <v:imagedata r:id="rId12" o:title=""/>
                      </v:shape>
                    </w:pict>
                  </w:r>
                </w:p>
                <w:p w:rsidR="00D12D45" w:rsidRPr="00BC72AF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406.4pt;margin-top:225.1pt;width:140.8pt;height:81pt;z-index:251657728">
            <v:textbox>
              <w:txbxContent>
                <w:p w:rsidR="00D12D45" w:rsidRPr="0007412A" w:rsidRDefault="00D12D4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1A682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4" o:spid="_x0000_i1040" type="#_x0000_t75" style="width:112.5pt;height:69.75pt;visibility:visible">
                        <v:imagedata r:id="rId13" o:title=""/>
                      </v:shape>
                    </w:pic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4"/>
          <w:szCs w:val="24"/>
        </w:rPr>
        <w:t xml:space="preserve">                                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 w:rsidP="00F060BA">
      <w:pPr>
        <w:rPr>
          <w:color w:val="C0C0C0"/>
          <w:sz w:val="16"/>
          <w:szCs w:val="16"/>
        </w:rPr>
      </w:pPr>
      <w:hyperlink r:id="rId1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1……………………………….olmasaydı…………………………………………………………………………………………………………………………..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2……………………………….olmasaydı…………………………………………………………………………………………………………………………..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3……………………………….olmasaydı…………………………………………………………………………………………………………………………..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4……………………………….olmasaydı…………………………………………………………………………………………………………………………..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5……………………………….olmasaydı…………………………………………………………………………………………………………………………..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6……………………………….olmasaydı……………………………………………………………………………………………………………………………</w:t>
      </w:r>
    </w:p>
    <w:p w:rsidR="00D12D45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7……………………………….olmasaydı…………………………………………………………………………………………………………………………..</w:t>
      </w:r>
    </w:p>
    <w:p w:rsidR="00D12D45" w:rsidRPr="00BC72AF" w:rsidRDefault="00D12D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8……………………………….olmasaydı…………………………………………………………………………………………………………………………..</w:t>
      </w:r>
    </w:p>
    <w:sectPr w:rsidR="00D12D45" w:rsidRPr="00BC72AF" w:rsidSect="00277EF6">
      <w:headerReference w:type="default" r:id="rId15"/>
      <w:pgSz w:w="11906" w:h="16838"/>
      <w:pgMar w:top="568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D45" w:rsidRDefault="00D12D45" w:rsidP="00277EF6">
      <w:pPr>
        <w:spacing w:after="0" w:line="240" w:lineRule="auto"/>
      </w:pPr>
      <w:r>
        <w:separator/>
      </w:r>
    </w:p>
  </w:endnote>
  <w:endnote w:type="continuationSeparator" w:id="0">
    <w:p w:rsidR="00D12D45" w:rsidRDefault="00D12D45" w:rsidP="002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D45" w:rsidRDefault="00D12D45" w:rsidP="00277EF6">
      <w:pPr>
        <w:spacing w:after="0" w:line="240" w:lineRule="auto"/>
      </w:pPr>
      <w:r>
        <w:separator/>
      </w:r>
    </w:p>
  </w:footnote>
  <w:footnote w:type="continuationSeparator" w:id="0">
    <w:p w:rsidR="00D12D45" w:rsidRDefault="00D12D45" w:rsidP="00277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D45" w:rsidRPr="00277EF6" w:rsidRDefault="00D12D45">
    <w:pPr>
      <w:pStyle w:val="Header"/>
      <w:rPr>
        <w:rFonts w:ascii="Comic Sans MS" w:hAnsi="Comic Sans MS"/>
        <w:sz w:val="36"/>
        <w:szCs w:val="36"/>
      </w:rPr>
    </w:pPr>
    <w:r w:rsidRPr="00277EF6">
      <w:rPr>
        <w:rFonts w:ascii="Comic Sans MS" w:hAnsi="Comic Sans MS"/>
        <w:sz w:val="36"/>
        <w:szCs w:val="36"/>
      </w:rPr>
      <w:t xml:space="preserve">        HAYATIMIZI KOLAYLAŞTIRMAK İÇİN ÇALIŞANLAR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2AF"/>
    <w:rsid w:val="000133BA"/>
    <w:rsid w:val="0007412A"/>
    <w:rsid w:val="001A6826"/>
    <w:rsid w:val="00277EF6"/>
    <w:rsid w:val="003C7BB9"/>
    <w:rsid w:val="003F44CC"/>
    <w:rsid w:val="00751362"/>
    <w:rsid w:val="009676D2"/>
    <w:rsid w:val="00BC72AF"/>
    <w:rsid w:val="00D12D45"/>
    <w:rsid w:val="00EC6667"/>
    <w:rsid w:val="00F060BA"/>
    <w:rsid w:val="00F6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7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72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77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7EF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77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7EF6"/>
    <w:rPr>
      <w:rFonts w:cs="Times New Roman"/>
    </w:rPr>
  </w:style>
  <w:style w:type="character" w:styleId="Hyperlink">
    <w:name w:val="Hyperlink"/>
    <w:basedOn w:val="DefaultParagraphFont"/>
    <w:uiPriority w:val="99"/>
    <w:rsid w:val="00F060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72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103</Words>
  <Characters>588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2</cp:revision>
  <dcterms:created xsi:type="dcterms:W3CDTF">2011-01-01T16:13:00Z</dcterms:created>
  <dcterms:modified xsi:type="dcterms:W3CDTF">2011-02-04T15:40:00Z</dcterms:modified>
</cp:coreProperties>
</file>