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77" w:rsidRDefault="00555677">
      <w:r>
        <w:t xml:space="preserve">                                </w:t>
      </w:r>
    </w:p>
    <w:p w:rsidR="00555677" w:rsidRDefault="00555677">
      <w:r>
        <w:t xml:space="preserve">                                          </w:t>
      </w:r>
    </w:p>
    <w:p w:rsidR="00555677" w:rsidRPr="00D211BA" w:rsidRDefault="00555677">
      <w:pPr>
        <w:rPr>
          <w:sz w:val="28"/>
          <w:szCs w:val="28"/>
        </w:rPr>
      </w:pPr>
      <w:r>
        <w:t xml:space="preserve">                                     </w:t>
      </w:r>
      <w:r w:rsidRPr="00D211BA">
        <w:rPr>
          <w:sz w:val="28"/>
          <w:szCs w:val="28"/>
        </w:rPr>
        <w:t>BENİM EŞSİZ YUVAM TEMASI</w:t>
      </w:r>
    </w:p>
    <w:p w:rsidR="00555677" w:rsidRPr="00D211BA" w:rsidRDefault="00555677">
      <w:pPr>
        <w:rPr>
          <w:sz w:val="28"/>
          <w:szCs w:val="28"/>
        </w:rPr>
      </w:pPr>
      <w:r w:rsidRPr="00D211BA">
        <w:rPr>
          <w:sz w:val="28"/>
          <w:szCs w:val="28"/>
        </w:rPr>
        <w:t xml:space="preserve">                                BOŞLUKLARI DOLDURALIM</w:t>
      </w:r>
    </w:p>
    <w:p w:rsidR="00555677" w:rsidRPr="00D211BA" w:rsidRDefault="00555677">
      <w:pPr>
        <w:rPr>
          <w:sz w:val="28"/>
          <w:szCs w:val="28"/>
        </w:rPr>
      </w:pPr>
      <w:r w:rsidRPr="00D211BA">
        <w:rPr>
          <w:sz w:val="28"/>
          <w:szCs w:val="28"/>
        </w:rPr>
        <w:t>Aşağıda verilen sözcükleri boşluklara yazarak  cümleleri tamamlayalım</w:t>
      </w:r>
    </w:p>
    <w:p w:rsidR="00555677" w:rsidRPr="00D211BA" w:rsidRDefault="00555677">
      <w:pPr>
        <w:rPr>
          <w:sz w:val="28"/>
          <w:szCs w:val="28"/>
        </w:rPr>
      </w:pPr>
      <w:r w:rsidRPr="00D211BA">
        <w:rPr>
          <w:sz w:val="28"/>
          <w:szCs w:val="28"/>
        </w:rPr>
        <w:t>Edison-postacı- veteriner- doğal- elektronik- posta -gişe –yönlerden- paradan- doktor- sunucu- fizilsel- eğitim öğretim -beden dili -güneyine – fotoğraflardan-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Hayvanların sağlık kontrolünü yapan kişiye ..........denir.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Bir yeri bulmak ya da  nerede olduğumuzu tarif etmek için ......yararlanırız.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Karıncalar ,toprağı yuvalarının ..........yığarlar.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Enerjide  tutum ,................ tutumdur.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Büyüklerimizin  çocukluğunu  ...............öğreniriz.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Farklıları   ........................... karşılamalıyız.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Ampul, ..........................tarafından bulunmuştur.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Hemşire ...............................yardımcıdır.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Öğretmenler ,............................ve ......................işlerinden  sorumludur.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Sözsüz  iletişimde.....................................kullanılır.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Boy ve kilo          .........................özelliklerimizdir.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Postanede değişik hizmetlerin görüldüğü    bölümlere .........................denir.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Mektup ve paketleri evimize kadar getiren posta görevlisine .....................denir.</w:t>
      </w:r>
    </w:p>
    <w:p w:rsidR="00555677" w:rsidRPr="00D211BA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Radyo ve televizyonda haber program  okuyan kişilere ....................denir.</w:t>
      </w:r>
    </w:p>
    <w:p w:rsidR="00555677" w:rsidRDefault="00555677" w:rsidP="006F77A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D211BA">
        <w:rPr>
          <w:sz w:val="28"/>
          <w:szCs w:val="28"/>
        </w:rPr>
        <w:t>İnternete bağlı bilgisayar ile ,.......................gönderelim</w:t>
      </w:r>
    </w:p>
    <w:p w:rsidR="00555677" w:rsidRPr="00A22DCE" w:rsidRDefault="00555677" w:rsidP="00A22DCE">
      <w:pPr>
        <w:pStyle w:val="ListParagraph"/>
        <w:ind w:left="360"/>
        <w:rPr>
          <w:color w:val="C0C0C0"/>
          <w:sz w:val="16"/>
          <w:szCs w:val="16"/>
        </w:rPr>
      </w:pPr>
      <w:hyperlink r:id="rId5" w:history="1">
        <w:r w:rsidRPr="00A22DCE">
          <w:rPr>
            <w:rStyle w:val="Hyperlink"/>
            <w:color w:val="C0C0C0"/>
            <w:sz w:val="16"/>
            <w:szCs w:val="16"/>
          </w:rPr>
          <w:t>www.sorubak.com</w:t>
        </w:r>
      </w:hyperlink>
      <w:r w:rsidRPr="00A22DCE">
        <w:rPr>
          <w:color w:val="C0C0C0"/>
          <w:sz w:val="16"/>
          <w:szCs w:val="16"/>
        </w:rPr>
        <w:t xml:space="preserve"> </w:t>
      </w:r>
    </w:p>
    <w:sectPr w:rsidR="00555677" w:rsidRPr="00A22DCE" w:rsidSect="00D211BA">
      <w:pgSz w:w="11906" w:h="16838"/>
      <w:pgMar w:top="720" w:right="720" w:bottom="720" w:left="720" w:header="708" w:footer="708" w:gutter="0"/>
      <w:pgBorders w:offsetFrom="page">
        <w:top w:val="triple" w:sz="4" w:space="24" w:color="F79646"/>
        <w:left w:val="triple" w:sz="4" w:space="24" w:color="F79646"/>
        <w:bottom w:val="triple" w:sz="4" w:space="24" w:color="F79646"/>
        <w:right w:val="triple" w:sz="4" w:space="24" w:color="F7964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53A01"/>
    <w:multiLevelType w:val="hybridMultilevel"/>
    <w:tmpl w:val="A8B25560"/>
    <w:lvl w:ilvl="0" w:tplc="592209F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7AB"/>
    <w:rsid w:val="00245818"/>
    <w:rsid w:val="00514051"/>
    <w:rsid w:val="00555677"/>
    <w:rsid w:val="006F4E1F"/>
    <w:rsid w:val="006F77AB"/>
    <w:rsid w:val="00920E70"/>
    <w:rsid w:val="00A22DCE"/>
    <w:rsid w:val="00CB0ABC"/>
    <w:rsid w:val="00D211BA"/>
    <w:rsid w:val="00D62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A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F77A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22D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220</Words>
  <Characters>1255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4</cp:revision>
  <dcterms:created xsi:type="dcterms:W3CDTF">2011-01-14T11:40:00Z</dcterms:created>
  <dcterms:modified xsi:type="dcterms:W3CDTF">2011-02-16T19:59:00Z</dcterms:modified>
</cp:coreProperties>
</file>