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D7" w:rsidRDefault="00B143D7" w:rsidP="00421449">
      <w:pPr>
        <w:pStyle w:val="NoSpacing"/>
        <w:jc w:val="center"/>
        <w:rPr>
          <w:shd w:val="clear" w:color="auto" w:fill="B8CCE4"/>
        </w:rPr>
      </w:pPr>
    </w:p>
    <w:p w:rsidR="00B143D7" w:rsidRPr="00605BC6" w:rsidRDefault="00B143D7" w:rsidP="00421449">
      <w:pPr>
        <w:pStyle w:val="NoSpacing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/>
        </w:rPr>
        <w:t>HAYAT BİLGİSİ</w:t>
      </w:r>
    </w:p>
    <w:p w:rsidR="00B143D7" w:rsidRPr="003F5E76" w:rsidRDefault="00B143D7" w:rsidP="000C3F55">
      <w:pPr>
        <w:pStyle w:val="NoSpacing"/>
        <w:tabs>
          <w:tab w:val="left" w:pos="426"/>
        </w:tabs>
        <w:rPr>
          <w:b/>
          <w:i/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Atatürk’e “</w:t>
      </w:r>
      <w:r w:rsidRPr="003F5E76">
        <w:rPr>
          <w:b/>
          <w:sz w:val="24"/>
          <w:szCs w:val="24"/>
        </w:rPr>
        <w:t>Kemal</w:t>
      </w:r>
      <w:r>
        <w:rPr>
          <w:sz w:val="24"/>
          <w:szCs w:val="24"/>
        </w:rPr>
        <w:t>” adını kim vermiştir?</w:t>
      </w:r>
    </w:p>
    <w:p w:rsidR="00B143D7" w:rsidRPr="00402007" w:rsidRDefault="00B143D7" w:rsidP="008051BC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>
        <w:rPr>
          <w:sz w:val="24"/>
          <w:szCs w:val="24"/>
        </w:rPr>
        <w:t>teyzesi</w:t>
      </w:r>
      <w:r w:rsidRPr="004763B3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 xml:space="preserve">     </w:t>
      </w:r>
      <w:r w:rsidRPr="000C3F55">
        <w:rPr>
          <w:b/>
          <w:sz w:val="24"/>
          <w:szCs w:val="24"/>
        </w:rPr>
        <w:t xml:space="preserve"> </w:t>
      </w:r>
      <w:r w:rsidRPr="000C3F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dayısı</w:t>
      </w:r>
      <w:r w:rsidRPr="000C3F55">
        <w:rPr>
          <w:sz w:val="24"/>
          <w:szCs w:val="24"/>
        </w:rPr>
        <w:tab/>
      </w:r>
    </w:p>
    <w:p w:rsidR="00B143D7" w:rsidRPr="000C3F55" w:rsidRDefault="00B143D7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matematik öğretmeni</w:t>
      </w:r>
    </w:p>
    <w:p w:rsidR="00B143D7" w:rsidRPr="000C3F55" w:rsidRDefault="00B143D7" w:rsidP="00CB5980">
      <w:pPr>
        <w:pStyle w:val="NoSpacing"/>
        <w:rPr>
          <w:sz w:val="24"/>
          <w:szCs w:val="24"/>
        </w:rPr>
      </w:pPr>
    </w:p>
    <w:p w:rsidR="00B143D7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176.65pt;margin-top:1.3pt;width:79.75pt;height:53.25pt;z-index:251623936">
            <v:textbox>
              <w:txbxContent>
                <w:p w:rsidR="00B143D7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  <w:p w:rsidR="00B143D7" w:rsidRPr="00A44882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Ankara Harp Akademisi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90.65pt;margin-top:6.75pt;width:80pt;height:47.8pt;z-index:251621888">
            <v:textbox>
              <w:txbxContent>
                <w:p w:rsidR="00B143D7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  <w:p w:rsidR="00B143D7" w:rsidRPr="00A44882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Selanik Askerî </w:t>
                  </w:r>
                  <w:r w:rsidRPr="00A44882">
                    <w:rPr>
                      <w:b/>
                      <w:sz w:val="20"/>
                      <w:szCs w:val="20"/>
                    </w:rPr>
                    <w:t>Rüştiyesi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6.15pt;margin-top:1.3pt;width:67.5pt;height:46.5pt;z-index:251620864">
            <v:textbox>
              <w:txbxContent>
                <w:p w:rsidR="00B143D7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  <w:p w:rsidR="00B143D7" w:rsidRPr="00A44882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Mahalle Mektebi</w:t>
                  </w:r>
                </w:p>
              </w:txbxContent>
            </v:textbox>
          </v:rect>
        </w:pict>
      </w: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B143D7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1.15pt;margin-top:14.1pt;width:75.5pt;height:46.35pt;z-index:251622912">
            <v:textbox>
              <w:txbxContent>
                <w:p w:rsidR="00B143D7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  <w:p w:rsidR="00B143D7" w:rsidRPr="00A44882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Manastır Askerî Lisesi</w:t>
                  </w:r>
                </w:p>
              </w:txbxContent>
            </v:textbox>
          </v:rect>
        </w:pict>
      </w:r>
    </w:p>
    <w:p w:rsidR="00B143D7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185.15pt;margin-top:3.95pt;width:71.25pt;height:41.85pt;z-index:251629056">
            <v:textbox>
              <w:txbxContent>
                <w:p w:rsidR="00B143D7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  <w:p w:rsidR="00B143D7" w:rsidRPr="00A44882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İstanbul Üniversitesi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87.15pt;margin-top:3.95pt;width:90.5pt;height:41.85pt;z-index:251624960">
            <v:textbox>
              <w:txbxContent>
                <w:p w:rsidR="00B143D7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  <w:p w:rsidR="00B143D7" w:rsidRPr="00A44882" w:rsidRDefault="00B143D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Şemsi Efendi İlkokulu</w:t>
                  </w:r>
                </w:p>
              </w:txbxContent>
            </v:textbox>
          </v:rect>
        </w:pict>
      </w:r>
    </w:p>
    <w:p w:rsidR="00B143D7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Pr="000C3F55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Mustafa Kemal, yukarıdaki okullardan hangilerine </w:t>
      </w:r>
      <w:r w:rsidRPr="00026E3F">
        <w:rPr>
          <w:b/>
          <w:sz w:val="24"/>
          <w:szCs w:val="24"/>
        </w:rPr>
        <w:t>gitmemiştir</w:t>
      </w:r>
      <w:r>
        <w:rPr>
          <w:sz w:val="24"/>
          <w:szCs w:val="24"/>
        </w:rPr>
        <w:t>?</w:t>
      </w:r>
    </w:p>
    <w:p w:rsidR="00B143D7" w:rsidRPr="000C3F55" w:rsidRDefault="00B143D7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1 - 2</w:t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3 - 6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4 - 5</w:t>
      </w:r>
    </w:p>
    <w:p w:rsidR="00B143D7" w:rsidRPr="000C3F55" w:rsidRDefault="00B143D7" w:rsidP="008051BC">
      <w:pPr>
        <w:pStyle w:val="NoSpacing"/>
        <w:rPr>
          <w:sz w:val="24"/>
          <w:szCs w:val="24"/>
        </w:rPr>
      </w:pPr>
    </w:p>
    <w:p w:rsidR="00B143D7" w:rsidRPr="00CA7735" w:rsidRDefault="00B143D7" w:rsidP="00CA7735">
      <w:pPr>
        <w:pStyle w:val="NoSpacing"/>
        <w:tabs>
          <w:tab w:val="left" w:pos="426"/>
        </w:tabs>
        <w:rPr>
          <w:b/>
          <w:i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Mustafa Kemal, okul hayatında çok başarılıydı. Okuyarak hangi mesleği seçmek istiyordu?</w:t>
      </w:r>
    </w:p>
    <w:p w:rsidR="00B143D7" w:rsidRDefault="00B143D7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Matematik öğretmenliği</w:t>
      </w:r>
    </w:p>
    <w:p w:rsidR="00B143D7" w:rsidRPr="000C3F55" w:rsidRDefault="00B143D7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Subay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Pilot</w:t>
      </w:r>
    </w:p>
    <w:p w:rsidR="00B143D7" w:rsidRPr="000C3F55" w:rsidRDefault="00B143D7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C45BC0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Hangi öğrencinin söylediği doğrudur?</w:t>
      </w:r>
    </w:p>
    <w:p w:rsidR="00B143D7" w:rsidRDefault="00B143D7" w:rsidP="00C45BC0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margin-left:63.65pt;margin-top:6.45pt;width:182pt;height:44.95pt;z-index:251631104" adj="-1015,11052">
            <v:textbox style="mso-next-textbox:#_x0000_s1032">
              <w:txbxContent>
                <w:p w:rsidR="00B143D7" w:rsidRPr="00487E70" w:rsidRDefault="00B143D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Cumhuriyet, 29 Ekim 1923 tarihinde ilan edilmiştir.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3" type="#_x0000_t75" style="position:absolute;margin-left:11.9pt;margin-top:7.2pt;width:53.8pt;height:54.75pt;z-index:251630080;visibility:visible">
            <v:imagedata r:id="rId5" o:title=""/>
          </v:shape>
        </w:pict>
      </w: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143D7" w:rsidRPr="00861AF8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_x0000_s1034" type="#_x0000_t75" style="position:absolute;margin-left:11.9pt;margin-top:7.9pt;width:42pt;height:56.25pt;z-index:-251684352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35" type="#_x0000_t63" style="position:absolute;margin-left:51.65pt;margin-top:1.2pt;width:182pt;height:44.95pt;z-index:251635200" adj="-1015,11052">
            <v:textbox style="mso-next-textbox:#_x0000_s1035">
              <w:txbxContent>
                <w:p w:rsidR="00B143D7" w:rsidRPr="00487E70" w:rsidRDefault="00B143D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Atatürk, 1881 yılında İstanbul’da doğmuştur.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 xml:space="preserve"> </w:t>
      </w:r>
    </w:p>
    <w:p w:rsidR="00B143D7" w:rsidRPr="000C3F55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_x0000_s1036" type="#_x0000_t63" style="position:absolute;margin-left:55.4pt;margin-top:12.15pt;width:182pt;height:64.45pt;z-index:251633152" adj="-1015,7708">
            <v:textbox style="mso-next-textbox:#_x0000_s1036">
              <w:txbxContent>
                <w:p w:rsidR="00B143D7" w:rsidRPr="00487E70" w:rsidRDefault="00B143D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30 Ağustos Zafer Bayramı, önemli dinî bayramlarımızdan biridir. </w:t>
                  </w:r>
                </w:p>
              </w:txbxContent>
            </v:textbox>
          </v:shape>
        </w:pict>
      </w: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3" o:spid="_x0000_s1037" type="#_x0000_t75" style="position:absolute;margin-left:8.15pt;margin-top:5.35pt;width:61.15pt;height:58pt;z-index:-251682304;visibility:visible">
            <v:imagedata r:id="rId7" o:title=""/>
          </v:shape>
        </w:pict>
      </w: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143D7" w:rsidRDefault="00B143D7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143D7" w:rsidRPr="000C3F55" w:rsidRDefault="00B143D7" w:rsidP="00C45BC0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Pr="00A44882" w:rsidRDefault="00B143D7" w:rsidP="006A1B99">
      <w:pPr>
        <w:pStyle w:val="NoSpacing"/>
        <w:tabs>
          <w:tab w:val="left" w:pos="426"/>
        </w:tabs>
        <w:rPr>
          <w:b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A44882">
        <w:rPr>
          <w:b/>
        </w:rPr>
        <w:t>I)</w:t>
      </w:r>
      <w:r w:rsidRPr="00A44882">
        <w:t xml:space="preserve"> </w:t>
      </w:r>
      <w:r>
        <w:rPr>
          <w:b/>
          <w:i/>
        </w:rPr>
        <w:t>Ellerimizi sabunla sık sık yıkamalıyız.</w:t>
      </w:r>
    </w:p>
    <w:p w:rsidR="00B143D7" w:rsidRPr="00A44882" w:rsidRDefault="00B143D7" w:rsidP="006A1B99">
      <w:pPr>
        <w:pStyle w:val="NoSpacing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>
        <w:rPr>
          <w:b/>
          <w:i/>
        </w:rPr>
        <w:t>Hastalandığımızda evimizde dinlenmeliyiz.</w:t>
      </w:r>
    </w:p>
    <w:p w:rsidR="00B143D7" w:rsidRPr="00A44882" w:rsidRDefault="00B143D7" w:rsidP="006A1B99">
      <w:pPr>
        <w:pStyle w:val="NoSpacing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</w:t>
      </w:r>
      <w:r>
        <w:rPr>
          <w:b/>
          <w:i/>
        </w:rPr>
        <w:t>Hapşırırken, öksürürken ağzımızı mendille kapatmalıyız</w:t>
      </w:r>
    </w:p>
    <w:p w:rsidR="00B143D7" w:rsidRPr="000C3F55" w:rsidRDefault="00B143D7" w:rsidP="006A1B99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Sağlığımız için yukarıdakilerden hangilerini uygulamalıyız?</w:t>
      </w:r>
    </w:p>
    <w:p w:rsidR="00B143D7" w:rsidRDefault="00B143D7" w:rsidP="006A1B99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I - II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II - III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 – II – III </w:t>
      </w:r>
    </w:p>
    <w:p w:rsidR="00B143D7" w:rsidRDefault="00B143D7" w:rsidP="00A44882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143D7" w:rsidRPr="000C3F55" w:rsidRDefault="00B143D7" w:rsidP="00A44882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i/>
        </w:rPr>
        <w:t>Zamanında ve doğru yapılan …………….. hayat kurtarır</w:t>
      </w:r>
      <w:r w:rsidRPr="00A44882">
        <w:rPr>
          <w:b/>
          <w:i/>
        </w:rPr>
        <w:t>.</w:t>
      </w:r>
      <w:r>
        <w:rPr>
          <w:sz w:val="24"/>
          <w:szCs w:val="24"/>
        </w:rPr>
        <w:t>” cümlesini aşağıdakilerden hangisi tamamlar?</w:t>
      </w:r>
    </w:p>
    <w:p w:rsidR="00B143D7" w:rsidRDefault="00B143D7" w:rsidP="008F68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problem</w:t>
      </w:r>
    </w:p>
    <w:p w:rsidR="00B143D7" w:rsidRDefault="00B143D7" w:rsidP="008F68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ustalık</w:t>
      </w:r>
    </w:p>
    <w:p w:rsidR="00B143D7" w:rsidRPr="000C3F55" w:rsidRDefault="00B143D7" w:rsidP="008F68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ilk yardım</w:t>
      </w:r>
    </w:p>
    <w:p w:rsidR="00B143D7" w:rsidRPr="000C3F55" w:rsidRDefault="00B143D7" w:rsidP="00C45BC0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Pr="00613440" w:rsidRDefault="00B143D7" w:rsidP="00044AD6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7B1EDE">
        <w:rPr>
          <w:b/>
          <w:i/>
          <w:sz w:val="24"/>
          <w:szCs w:val="24"/>
        </w:rPr>
        <w:t>Okul ……………….. uymadığımızda çeşitli …………… yaşarız. Okulda sorunlar yaşamamak için okul kurallarına uymalıyız.</w:t>
      </w:r>
      <w:r>
        <w:rPr>
          <w:sz w:val="24"/>
          <w:szCs w:val="24"/>
        </w:rPr>
        <w:t>” Cümlesinde boş bırakılan yere sırasıyla hangi kelimeler yazılmalıdır?</w:t>
      </w:r>
    </w:p>
    <w:p w:rsidR="00B143D7" w:rsidRPr="000C3F55" w:rsidRDefault="00B143D7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kurallarına – sorunlar </w:t>
      </w:r>
    </w:p>
    <w:p w:rsidR="00B143D7" w:rsidRPr="000C3F55" w:rsidRDefault="00B143D7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bilgilerine – anılar </w:t>
      </w:r>
    </w:p>
    <w:p w:rsidR="00B143D7" w:rsidRPr="000C3F55" w:rsidRDefault="00B143D7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saatine – dostluklar </w:t>
      </w:r>
    </w:p>
    <w:p w:rsidR="00B143D7" w:rsidRDefault="00B143D7" w:rsidP="00044AD6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143D7" w:rsidRPr="000C3F55" w:rsidRDefault="00B143D7" w:rsidP="00044AD6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A450B3">
        <w:rPr>
          <w:b/>
          <w:i/>
          <w:sz w:val="24"/>
          <w:szCs w:val="24"/>
        </w:rPr>
        <w:t>Oyunun sonunda Ece’nin grubu üzgün biraz da kızgındı. Ece’ye niçin daha hızlı koşmadın diye bağırdılar.</w:t>
      </w:r>
      <w:r>
        <w:rPr>
          <w:sz w:val="24"/>
          <w:szCs w:val="24"/>
        </w:rPr>
        <w:t>” Böyle bir durumda öğretmen öğrencilere neler söylemelidir?</w:t>
      </w:r>
    </w:p>
    <w:p w:rsidR="00B143D7" w:rsidRPr="000C3F55" w:rsidRDefault="00B143D7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Evet Ece, çok hızlı koşmalıydın.</w:t>
      </w:r>
    </w:p>
    <w:p w:rsidR="00B143D7" w:rsidRPr="000C3F55" w:rsidRDefault="00B143D7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Oyunda kaybetmek de var kazanmak da.</w:t>
      </w:r>
    </w:p>
    <w:p w:rsidR="00B143D7" w:rsidRPr="000C3F55" w:rsidRDefault="00B143D7" w:rsidP="00421449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Artık size oyunu yasaklıyorum.</w:t>
      </w:r>
    </w:p>
    <w:p w:rsidR="00B143D7" w:rsidRPr="000C3F55" w:rsidRDefault="00B143D7" w:rsidP="00CB5980">
      <w:pPr>
        <w:pStyle w:val="NoSpacing"/>
        <w:rPr>
          <w:sz w:val="24"/>
          <w:szCs w:val="24"/>
        </w:rPr>
      </w:pPr>
    </w:p>
    <w:p w:rsidR="00B143D7" w:rsidRDefault="00B143D7" w:rsidP="00421449">
      <w:pPr>
        <w:pStyle w:val="NoSpacing"/>
        <w:jc w:val="center"/>
        <w:rPr>
          <w:b/>
          <w:sz w:val="28"/>
          <w:szCs w:val="28"/>
          <w:u w:val="single"/>
          <w:shd w:val="clear" w:color="auto" w:fill="B8CCE4"/>
        </w:rPr>
      </w:pPr>
      <w:r w:rsidRPr="00605BC6">
        <w:rPr>
          <w:b/>
          <w:sz w:val="28"/>
          <w:szCs w:val="28"/>
          <w:u w:val="single"/>
          <w:shd w:val="clear" w:color="auto" w:fill="B8CCE4"/>
        </w:rPr>
        <w:t>TÜRKÇE</w:t>
      </w:r>
    </w:p>
    <w:p w:rsidR="00B143D7" w:rsidRPr="00605BC6" w:rsidRDefault="00B143D7" w:rsidP="00421449">
      <w:pPr>
        <w:pStyle w:val="NoSpacing"/>
        <w:jc w:val="center"/>
        <w:rPr>
          <w:b/>
          <w:sz w:val="28"/>
          <w:szCs w:val="28"/>
          <w:u w:val="single"/>
        </w:rPr>
      </w:pPr>
    </w:p>
    <w:p w:rsidR="00B143D7" w:rsidRDefault="00B143D7" w:rsidP="00C36B13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93040E">
        <w:rPr>
          <w:b/>
          <w:i/>
          <w:sz w:val="24"/>
          <w:szCs w:val="24"/>
        </w:rPr>
        <w:t xml:space="preserve">Atatürk planlı ve disiplinli çalışırdı. Bir işi yapmaya karar verince önce o konuyu arkadaşları ile tartışır, </w:t>
      </w:r>
      <w:r w:rsidRPr="00191357">
        <w:rPr>
          <w:b/>
          <w:i/>
          <w:sz w:val="24"/>
          <w:szCs w:val="24"/>
          <w:u w:val="single"/>
        </w:rPr>
        <w:t>fikirlerini</w:t>
      </w:r>
      <w:r w:rsidRPr="0093040E">
        <w:rPr>
          <w:b/>
          <w:i/>
          <w:sz w:val="24"/>
          <w:szCs w:val="24"/>
        </w:rPr>
        <w:t xml:space="preserve"> alırdı. Sonunda bu fikirlerden en iyi ve en etkili olanını seçer ve uygulardı. Hiçbir zaman boş sözler söylemez ve söyletmezdi. Gerçekçiydi, hayallerden hoşlanmazdı.</w:t>
      </w:r>
      <w:r>
        <w:rPr>
          <w:sz w:val="24"/>
          <w:szCs w:val="24"/>
        </w:rPr>
        <w:t>”</w:t>
      </w:r>
    </w:p>
    <w:p w:rsidR="00B143D7" w:rsidRDefault="00B143D7" w:rsidP="00C36B13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>9, 10 ve 11. soruları yukarıdaki parçaya göre cevaplayınız.</w:t>
      </w:r>
    </w:p>
    <w:p w:rsidR="00B143D7" w:rsidRDefault="00B143D7" w:rsidP="00C36B13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Pr="000C3F55" w:rsidRDefault="00B143D7" w:rsidP="001C38C2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Atatürk’ün çalışma hayatı nasılmış?</w:t>
      </w:r>
    </w:p>
    <w:p w:rsidR="00B143D7" w:rsidRDefault="00B143D7" w:rsidP="001C38C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çok düzensiz</w:t>
      </w:r>
    </w:p>
    <w:p w:rsidR="00B143D7" w:rsidRDefault="00B143D7" w:rsidP="001C38C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oldukça düzenli</w:t>
      </w:r>
      <w:r>
        <w:rPr>
          <w:sz w:val="24"/>
          <w:szCs w:val="24"/>
        </w:rPr>
        <w:tab/>
      </w:r>
    </w:p>
    <w:p w:rsidR="00B143D7" w:rsidRPr="000C3F55" w:rsidRDefault="00B143D7" w:rsidP="001C38C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ara sıra çalışıyormuş</w:t>
      </w:r>
    </w:p>
    <w:p w:rsidR="00B143D7" w:rsidRPr="000C3F55" w:rsidRDefault="00B143D7" w:rsidP="00C90F5C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Pr="000C3F55" w:rsidRDefault="00B143D7" w:rsidP="00C90F5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10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Parçadaki altı çizili sözcüğün yerine hangisi yazılırsa cümlenin anlamı değişmez?</w:t>
      </w:r>
    </w:p>
    <w:p w:rsidR="00B143D7" w:rsidRPr="000C3F55" w:rsidRDefault="00B143D7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yazılarını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sorularını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düşüncelerini</w:t>
      </w:r>
    </w:p>
    <w:p w:rsidR="00B143D7" w:rsidRPr="000C3F55" w:rsidRDefault="00B143D7" w:rsidP="00C90F5C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Pr="000C3F55" w:rsidRDefault="00B143D7" w:rsidP="00C90F5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Parçaya göre aşağıdakilerden hangisi </w:t>
      </w:r>
      <w:r w:rsidRPr="00380BD4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B143D7" w:rsidRPr="000C3F55" w:rsidRDefault="00B143D7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Atatürk sık sık hayal kurardı.</w:t>
      </w:r>
    </w:p>
    <w:p w:rsidR="00B143D7" w:rsidRPr="000C3F55" w:rsidRDefault="00B143D7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Atatürk boş söz söylemekten hoşlanmazdı.</w:t>
      </w:r>
    </w:p>
    <w:p w:rsidR="00B143D7" w:rsidRDefault="00B143D7" w:rsidP="006159F3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Bir konuyu önce arkadaşları ile tartışırdı.</w:t>
      </w:r>
      <w:r w:rsidRPr="006159F3">
        <w:rPr>
          <w:sz w:val="24"/>
          <w:szCs w:val="24"/>
        </w:rPr>
        <w:t xml:space="preserve"> </w:t>
      </w:r>
    </w:p>
    <w:p w:rsidR="00B143D7" w:rsidRPr="000C3F55" w:rsidRDefault="00B143D7" w:rsidP="006159F3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143D7" w:rsidRDefault="00B143D7" w:rsidP="006159F3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132.35pt;margin-top:1.55pt;width:41pt;height:21.5pt;z-index:251638272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yalnız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185.35pt;margin-top:7.65pt;width:45.5pt;height:21.5pt;z-index:251639296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sürekli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85.35pt;margin-top:10.6pt;width:38.5pt;height:21.5pt;z-index:251644416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ozan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21.35pt;margin-top:1.55pt;width:50.5pt;height:21.5pt;z-index:251637248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devamlı</w:t>
                  </w:r>
                </w:p>
              </w:txbxContent>
            </v:textbox>
          </v:rect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B143D7" w:rsidRDefault="00B143D7" w:rsidP="006159F3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6159F3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42" style="position:absolute;margin-left:104.85pt;margin-top:14.4pt;width:46.5pt;height:21.5pt;z-index:251636224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durum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01.85pt;margin-top:9.5pt;width:44.5pt;height:21.5pt;z-index:251642368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davet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156.85pt;margin-top:6.5pt;width:38.5pt;height:21.5pt;z-index:251643392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şair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52.35pt;margin-top:9.5pt;width:45.5pt;height:21.5pt;z-index:251641344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çağrı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.85pt;margin-top:1.8pt;width:45.5pt;height:21.5pt;z-index:251640320">
            <v:textbox>
              <w:txbxContent>
                <w:p w:rsidR="00B143D7" w:rsidRPr="00A44882" w:rsidRDefault="00B143D7" w:rsidP="006159F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hâl</w:t>
                  </w:r>
                </w:p>
              </w:txbxContent>
            </v:textbox>
          </v:rect>
        </w:pict>
      </w:r>
    </w:p>
    <w:p w:rsidR="00B143D7" w:rsidRDefault="00B143D7" w:rsidP="006159F3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6159F3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6159F3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eş anlamlı sözcükleri eşleştirdiğimizde hangisi dışarıda kalır?</w:t>
      </w:r>
    </w:p>
    <w:p w:rsidR="00B143D7" w:rsidRPr="000C3F55" w:rsidRDefault="00B143D7" w:rsidP="0075724A">
      <w:pPr>
        <w:pStyle w:val="NoSpacing"/>
        <w:tabs>
          <w:tab w:val="left" w:pos="709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yalnız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şair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hâl</w:t>
      </w:r>
    </w:p>
    <w:p w:rsidR="00B143D7" w:rsidRPr="00C65D7F" w:rsidRDefault="00B143D7" w:rsidP="000C3F55">
      <w:pPr>
        <w:pStyle w:val="NoSpacing"/>
        <w:tabs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 w:rsidRPr="00C65D7F">
        <w:rPr>
          <w:rFonts w:ascii="Arial" w:hAnsi="Arial" w:cs="Arial"/>
          <w:sz w:val="24"/>
          <w:szCs w:val="24"/>
        </w:rPr>
        <w:t>“</w:t>
      </w:r>
      <w:r w:rsidRPr="00C65D7F">
        <w:rPr>
          <w:rFonts w:ascii="Arial" w:hAnsi="Arial" w:cs="Arial"/>
          <w:b/>
          <w:i/>
        </w:rPr>
        <w:t>Çocukluk ne güzel şey ( ) Çocuklar ne sevimli ( ) ne tatlı varlıklar değil mi ( ) En çok hoşuma giden davranışları nedir bilir misin ( ) Yalancılık bilmemeleri ( )”</w:t>
      </w:r>
    </w:p>
    <w:p w:rsidR="00B143D7" w:rsidRDefault="00B143D7" w:rsidP="00C65D7F">
      <w:pPr>
        <w:pStyle w:val="NoSpacing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Yukarıdaki cümlelerde </w:t>
      </w:r>
      <w:r w:rsidRPr="00C65D7F">
        <w:rPr>
          <w:b/>
          <w:sz w:val="24"/>
          <w:szCs w:val="24"/>
        </w:rPr>
        <w:t>( )</w:t>
      </w:r>
      <w:r>
        <w:rPr>
          <w:sz w:val="24"/>
          <w:szCs w:val="24"/>
        </w:rPr>
        <w:t xml:space="preserve"> içine yazılması gereken noktalama işaretleri sırasıyla hangileridir?</w:t>
      </w:r>
    </w:p>
    <w:p w:rsidR="00B143D7" w:rsidRPr="00487E70" w:rsidRDefault="00B143D7" w:rsidP="00C65D7F">
      <w:pPr>
        <w:pStyle w:val="NoSpacing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C65D7F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? </w:t>
      </w:r>
      <w:r w:rsidRPr="00C65D7F">
        <w:rPr>
          <w:b/>
          <w:sz w:val="24"/>
          <w:szCs w:val="24"/>
        </w:rPr>
        <w:t xml:space="preserve"> ! </w:t>
      </w:r>
      <w:r>
        <w:rPr>
          <w:b/>
          <w:sz w:val="24"/>
          <w:szCs w:val="24"/>
        </w:rPr>
        <w:t xml:space="preserve"> </w:t>
      </w:r>
      <w:r w:rsidRPr="00C65D7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 </w:t>
      </w:r>
      <w:r w:rsidRPr="00C65D7F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</w:t>
      </w:r>
      <w:r w:rsidRPr="00C65D7F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C65D7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C65D7F">
        <w:rPr>
          <w:b/>
          <w:sz w:val="24"/>
          <w:szCs w:val="24"/>
        </w:rPr>
        <w:t xml:space="preserve"> ,</w:t>
      </w:r>
      <w:r>
        <w:rPr>
          <w:b/>
          <w:sz w:val="24"/>
          <w:szCs w:val="24"/>
        </w:rPr>
        <w:t xml:space="preserve"> </w:t>
      </w:r>
      <w:r w:rsidRPr="00C65D7F">
        <w:rPr>
          <w:b/>
          <w:sz w:val="24"/>
          <w:szCs w:val="24"/>
        </w:rPr>
        <w:t xml:space="preserve"> ?</w:t>
      </w:r>
      <w:r>
        <w:rPr>
          <w:b/>
          <w:sz w:val="24"/>
          <w:szCs w:val="24"/>
        </w:rPr>
        <w:t xml:space="preserve"> </w:t>
      </w:r>
      <w:r w:rsidRPr="00C65D7F">
        <w:rPr>
          <w:b/>
          <w:sz w:val="24"/>
          <w:szCs w:val="24"/>
        </w:rPr>
        <w:t xml:space="preserve"> ?</w:t>
      </w:r>
      <w:r>
        <w:rPr>
          <w:b/>
          <w:sz w:val="24"/>
          <w:szCs w:val="24"/>
        </w:rPr>
        <w:t xml:space="preserve"> </w:t>
      </w:r>
      <w:r w:rsidRPr="00C65D7F">
        <w:rPr>
          <w:b/>
          <w:sz w:val="24"/>
          <w:szCs w:val="24"/>
        </w:rPr>
        <w:t xml:space="preserve"> .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b/>
          <w:sz w:val="24"/>
          <w:szCs w:val="24"/>
        </w:rPr>
        <w:t>!  !  .  ,  .</w:t>
      </w:r>
    </w:p>
    <w:p w:rsidR="00B143D7" w:rsidRDefault="00B143D7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Pr="000C3F55" w:rsidRDefault="00B143D7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i/>
          <w:sz w:val="24"/>
          <w:szCs w:val="24"/>
        </w:rPr>
        <w:t>Atatürk planlı çalışırdı çünkü ………………….</w:t>
      </w:r>
      <w:r>
        <w:rPr>
          <w:sz w:val="24"/>
          <w:szCs w:val="24"/>
        </w:rPr>
        <w:t xml:space="preserve">” cümlesini hangi seçenek uygun şekilde </w:t>
      </w:r>
      <w:r w:rsidRPr="00B54367">
        <w:rPr>
          <w:b/>
          <w:sz w:val="24"/>
          <w:szCs w:val="24"/>
          <w:u w:val="single"/>
        </w:rPr>
        <w:t>tamamlamaz</w:t>
      </w:r>
      <w:r>
        <w:rPr>
          <w:sz w:val="24"/>
          <w:szCs w:val="24"/>
        </w:rPr>
        <w:t>?</w:t>
      </w:r>
    </w:p>
    <w:p w:rsidR="00B143D7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planlı çalışarak başarıya ulaşılacağını bilirdi.</w:t>
      </w:r>
    </w:p>
    <w:p w:rsidR="00B143D7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başarı için bu gerekliydi.</w:t>
      </w:r>
    </w:p>
    <w:p w:rsidR="00B143D7" w:rsidRPr="004D5666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durmadan gezmeyi severdi.</w:t>
      </w:r>
    </w:p>
    <w:p w:rsidR="00B143D7" w:rsidRPr="000C3F55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143D7" w:rsidRPr="000C3F55" w:rsidRDefault="00B143D7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cümlelerin hangisinde sebep-sonuç ilişkisi </w:t>
      </w:r>
      <w:r w:rsidRPr="00E726CD">
        <w:rPr>
          <w:b/>
          <w:sz w:val="24"/>
          <w:szCs w:val="24"/>
          <w:u w:val="single"/>
        </w:rPr>
        <w:t>yoktur</w:t>
      </w:r>
      <w:r w:rsidRPr="000C3F55">
        <w:rPr>
          <w:sz w:val="24"/>
          <w:szCs w:val="24"/>
        </w:rPr>
        <w:t>?</w:t>
      </w:r>
    </w:p>
    <w:p w:rsidR="00B143D7" w:rsidRPr="000C3F55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Gripten korunmak için aşı oldum.</w:t>
      </w:r>
    </w:p>
    <w:p w:rsidR="00B143D7" w:rsidRPr="000C3F55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Domuz gribi olmamak için temizliğe dikkat etti.</w:t>
      </w:r>
    </w:p>
    <w:p w:rsidR="00B143D7" w:rsidRPr="000C3F55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Sağlık memuru yarın okula gelecekmiş.</w:t>
      </w:r>
    </w:p>
    <w:p w:rsidR="00B143D7" w:rsidRPr="000C3F55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143D7" w:rsidRDefault="00B143D7" w:rsidP="006F610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5" o:spid="_x0000_s1047" type="#_x0000_t75" alt="http://t3.gstatic.com/images?q=tbn:n7CnNysuxkzU5M:http://www.adalyafresh.com/data/Ressources/6-111ayva.jpg" style="position:absolute;margin-left:187.65pt;margin-top:28.7pt;width:66pt;height:53.5pt;z-index:-251670016;visibility:visible">
            <v:imagedata r:id="rId8" o:title=""/>
          </v:shape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16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Aşağıdaki meyvelerden hangisinin adı sözlükte en son gelir?</w:t>
      </w:r>
    </w:p>
    <w:p w:rsidR="00B143D7" w:rsidRPr="00AC7148" w:rsidRDefault="00B143D7" w:rsidP="00AC714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4" o:spid="_x0000_s1048" type="#_x0000_t75" style="position:absolute;margin-left:9.65pt;margin-top:2.9pt;width:37pt;height:48.95pt;z-index:-251671040;visibility:visible">
            <v:imagedata r:id="rId9" o:title=""/>
          </v:shape>
        </w:pict>
      </w:r>
      <w:r>
        <w:rPr>
          <w:noProof/>
          <w:lang w:eastAsia="tr-TR"/>
        </w:rPr>
        <w:pict>
          <v:shape id="Resim 9" o:spid="_x0000_s1049" type="#_x0000_t75" style="position:absolute;margin-left:108.15pt;margin-top:2.9pt;width:41pt;height:44.25pt;z-index:-251668992;visibility:visible">
            <v:imagedata r:id="rId10" o:title=""/>
          </v:shape>
        </w:pict>
      </w:r>
    </w:p>
    <w:p w:rsidR="00B143D7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B143D7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143D7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143D7" w:rsidRPr="00605BC6" w:rsidRDefault="00B143D7" w:rsidP="00605BC6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/>
        </w:rPr>
        <w:t>MATEMATİK</w:t>
      </w:r>
    </w:p>
    <w:p w:rsidR="00B143D7" w:rsidRPr="000C3F55" w:rsidRDefault="00B143D7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72.85pt;margin-top:1.15pt;width:0;height:101.3pt;z-index:251651584" o:connectortype="straight" strokeweight="1.25pt">
            <v:stroke dashstyle="1 1" startarrow="block" endarrow="block"/>
          </v:shape>
        </w:pict>
      </w:r>
      <w:r>
        <w:rPr>
          <w:noProof/>
          <w:lang w:eastAsia="tr-TR"/>
        </w:rPr>
        <w:pict>
          <v:shape id="Resim 16" o:spid="_x0000_s1051" type="#_x0000_t75" style="position:absolute;margin-left:77.4pt;margin-top:4.2pt;width:6pt;height:8.3pt;z-index:-251662848;visibility:visible">
            <v:imagedata r:id="rId11" o:title=""/>
          </v:shape>
        </w:pict>
      </w:r>
      <w:r>
        <w:rPr>
          <w:noProof/>
          <w:lang w:eastAsia="tr-TR"/>
        </w:rPr>
        <w:pict>
          <v:shape id="Resim 13" o:spid="_x0000_s1052" type="#_x0000_t75" style="position:absolute;margin-left:25.1pt;margin-top:7.9pt;width:6.6pt;height:7.3pt;z-index:-251663872;visibility:visible">
            <v:imagedata r:id="rId12" o:title=""/>
          </v:shape>
        </w:pict>
      </w:r>
      <w:r>
        <w:rPr>
          <w:noProof/>
          <w:lang w:eastAsia="tr-TR"/>
        </w:rPr>
        <w:pict>
          <v:shape id="_x0000_s1053" type="#_x0000_t32" style="position:absolute;margin-left:16.15pt;margin-top:12.7pt;width:119.75pt;height:81.55pt;z-index:251649536" o:connectortype="straight" strokeweight="1.25pt">
            <v:stroke dashstyle="1 1" startarrow="block" endarrow="block"/>
          </v:shape>
        </w:pict>
      </w:r>
    </w:p>
    <w:p w:rsidR="00B143D7" w:rsidRDefault="00B143D7" w:rsidP="00A77D6C">
      <w:pPr>
        <w:pStyle w:val="NoSpacing"/>
        <w:tabs>
          <w:tab w:val="left" w:pos="426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54" style="position:absolute;margin-left:157pt;margin-top:7.65pt;width:96.65pt;height:53.4pt;z-index:251694592" stroked="f" strokeweight="1.25pt">
            <v:textbox style="mso-next-textbox:#_x0000_s1054">
              <w:txbxContent>
                <w:p w:rsidR="00B143D7" w:rsidRDefault="00B143D7">
                  <w:r>
                    <w:t>Yandaki şeklin simetri doğrusu hangisidir?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10" o:spid="_x0000_s1055" type="#_x0000_t75" style="position:absolute;margin-left:25.15pt;margin-top:.55pt;width:96.5pt;height:72.5pt;z-index:-251667968;visibility:visible">
            <v:imagedata r:id="rId13" o:title=""/>
          </v:shape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17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B143D7" w:rsidRDefault="00B143D7" w:rsidP="00A77D6C">
      <w:pPr>
        <w:pStyle w:val="NoSpacing"/>
        <w:tabs>
          <w:tab w:val="left" w:pos="426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19" o:spid="_x0000_s1056" type="#_x0000_t75" style="position:absolute;margin-left:133.8pt;margin-top:11.45pt;width:5.2pt;height:6.5pt;z-index:-251661824;visibility:visible">
            <v:imagedata r:id="rId14" o:title=""/>
          </v:shape>
        </w:pict>
      </w:r>
    </w:p>
    <w:p w:rsidR="00B143D7" w:rsidRDefault="00B143D7" w:rsidP="00A77D6C">
      <w:pPr>
        <w:pStyle w:val="NoSpacing"/>
        <w:tabs>
          <w:tab w:val="left" w:pos="426"/>
        </w:tabs>
        <w:rPr>
          <w:sz w:val="24"/>
          <w:szCs w:val="24"/>
        </w:rPr>
      </w:pPr>
      <w:r>
        <w:rPr>
          <w:noProof/>
          <w:lang w:eastAsia="tr-TR"/>
        </w:rPr>
        <w:pict>
          <v:shape id="_x0000_s1057" type="#_x0000_t32" style="position:absolute;margin-left:6.65pt;margin-top:6.95pt;width:131.8pt;height:.05pt;flip:x;z-index:251650560" o:connectortype="straight" strokeweight="1.25pt">
            <v:stroke dashstyle="1 1" startarrow="block" endarrow="block"/>
          </v:shape>
        </w:pict>
      </w:r>
    </w:p>
    <w:p w:rsidR="00B143D7" w:rsidRDefault="00B143D7" w:rsidP="00A77D6C">
      <w:pPr>
        <w:pStyle w:val="NoSpacing"/>
        <w:tabs>
          <w:tab w:val="left" w:pos="426"/>
        </w:tabs>
        <w:rPr>
          <w:b/>
          <w:i/>
        </w:rPr>
      </w:pPr>
    </w:p>
    <w:p w:rsidR="00B143D7" w:rsidRDefault="00B143D7" w:rsidP="00A77D6C">
      <w:pPr>
        <w:pStyle w:val="NoSpacing"/>
        <w:tabs>
          <w:tab w:val="left" w:pos="426"/>
        </w:tabs>
        <w:rPr>
          <w:b/>
          <w:i/>
        </w:rPr>
      </w:pPr>
    </w:p>
    <w:p w:rsidR="00B143D7" w:rsidRPr="00A44882" w:rsidRDefault="00B143D7" w:rsidP="00A77D6C">
      <w:pPr>
        <w:pStyle w:val="NoSpacing"/>
        <w:tabs>
          <w:tab w:val="left" w:pos="426"/>
        </w:tabs>
        <w:rPr>
          <w:b/>
          <w:i/>
        </w:rPr>
      </w:pPr>
    </w:p>
    <w:p w:rsidR="00B143D7" w:rsidRDefault="00B143D7" w:rsidP="00E70A94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b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c</w:t>
      </w:r>
    </w:p>
    <w:p w:rsidR="00B143D7" w:rsidRPr="000C3F55" w:rsidRDefault="00B143D7" w:rsidP="00E22AE8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58" style="position:absolute;margin-left:108.8pt;margin-top:14.25pt;width:126.05pt;height:53.4pt;z-index:251655680" stroked="f" strokeweight="1.25pt">
            <v:textbox style="mso-next-textbox:#_x0000_s1058">
              <w:txbxContent>
                <w:p w:rsidR="00B143D7" w:rsidRDefault="00B143D7">
                  <w:r>
                    <w:t>Yandaki şeklin verilen doğruya göre simetriği hangisidir?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46" o:spid="_x0000_s1059" type="#_x0000_t75" style="position:absolute;margin-left:36.1pt;margin-top:8.6pt;width:47.25pt;height:56.95pt;z-index:-251625984;visibility:visible">
            <v:imagedata r:id="rId15" o:title=""/>
          </v:shape>
        </w:pict>
      </w:r>
    </w:p>
    <w:p w:rsidR="00B143D7" w:rsidRDefault="00B143D7" w:rsidP="00FD4BA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18</w:t>
      </w:r>
      <w:r w:rsidRPr="00FD4BAF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</w:t>
      </w:r>
    </w:p>
    <w:p w:rsidR="00B143D7" w:rsidRDefault="00B143D7" w:rsidP="00FD4BAF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FD4BAF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FD4BAF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_x0000_s1060" type="#_x0000_t75" style="position:absolute;margin-left:192.15pt;margin-top:14.1pt;width:45.8pt;height:46.35pt;rotation:9004826fd;z-index:-251622912;visibility:visible">
            <v:imagedata r:id="rId16" o:title=""/>
          </v:shape>
        </w:pict>
      </w:r>
      <w:r>
        <w:rPr>
          <w:noProof/>
          <w:lang w:eastAsia="tr-TR"/>
        </w:rPr>
        <w:pict>
          <v:shape id="_x0000_s1061" type="#_x0000_t75" style="position:absolute;margin-left:99.25pt;margin-top:12pt;width:46pt;height:46.35pt;z-index:-251623936;visibility:visible">
            <v:imagedata r:id="rId16" o:title=""/>
          </v:shape>
        </w:pict>
      </w:r>
      <w:r>
        <w:rPr>
          <w:noProof/>
          <w:lang w:eastAsia="tr-TR"/>
        </w:rPr>
        <w:pict>
          <v:shape id="Resim 49" o:spid="_x0000_s1062" type="#_x0000_t75" style="position:absolute;margin-left:16pt;margin-top:12.05pt;width:47.25pt;height:46.35pt;z-index:-251624960;visibility:visible">
            <v:imagedata r:id="rId17" o:title=""/>
          </v:shape>
        </w:pict>
      </w:r>
    </w:p>
    <w:p w:rsidR="00B143D7" w:rsidRDefault="00B143D7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</w:p>
    <w:p w:rsidR="00B143D7" w:rsidRPr="00C86DCE" w:rsidRDefault="00B143D7" w:rsidP="00320630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B143D7" w:rsidRDefault="00B143D7" w:rsidP="00CB5980">
      <w:pPr>
        <w:pStyle w:val="NoSpacing"/>
        <w:rPr>
          <w:sz w:val="24"/>
          <w:szCs w:val="24"/>
        </w:rPr>
      </w:pPr>
    </w:p>
    <w:p w:rsidR="00B143D7" w:rsidRPr="000C3F55" w:rsidRDefault="00B143D7" w:rsidP="00CB5980">
      <w:pPr>
        <w:pStyle w:val="NoSpacing"/>
        <w:rPr>
          <w:sz w:val="24"/>
          <w:szCs w:val="24"/>
        </w:rPr>
      </w:pPr>
    </w:p>
    <w:p w:rsidR="00B143D7" w:rsidRDefault="00B143D7" w:rsidP="00E6039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19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şekillerden hangisine simetri doğrusu </w:t>
      </w:r>
      <w:r w:rsidRPr="0022404F">
        <w:rPr>
          <w:b/>
          <w:sz w:val="24"/>
          <w:szCs w:val="24"/>
          <w:u w:val="single"/>
        </w:rPr>
        <w:t>çizilemez</w:t>
      </w:r>
      <w:r>
        <w:rPr>
          <w:sz w:val="24"/>
          <w:szCs w:val="24"/>
        </w:rPr>
        <w:t>?</w:t>
      </w:r>
    </w:p>
    <w:p w:rsidR="00B143D7" w:rsidRPr="000C3F55" w:rsidRDefault="00B143D7" w:rsidP="00E6039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63" style="position:absolute;margin-left:184.55pt;margin-top:-.05pt;width:37.65pt;height:33.9pt;z-index:251656704" strokeweight="1.25pt"/>
        </w:pict>
      </w:r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64" type="#_x0000_t7" style="position:absolute;margin-left:103.65pt;margin-top:3.3pt;width:60.6pt;height:30.55pt;z-index:251657728" strokeweight="1.5pt"/>
        </w:pict>
      </w:r>
      <w:r>
        <w:rPr>
          <w:noProof/>
          <w:lang w:eastAsia="tr-TR"/>
        </w:rPr>
        <w:pict>
          <v:oval id="_x0000_s1065" style="position:absolute;margin-left:31.35pt;margin-top:-.05pt;width:42.2pt;height:39.1pt;z-index:251625984" strokeweight="1.25pt"/>
        </w:pict>
      </w:r>
    </w:p>
    <w:p w:rsidR="00B143D7" w:rsidRDefault="00B143D7" w:rsidP="0022404F">
      <w:pPr>
        <w:pStyle w:val="NoSpacing"/>
        <w:numPr>
          <w:ilvl w:val="0"/>
          <w:numId w:val="10"/>
        </w:numPr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B143D7" w:rsidRDefault="00B143D7" w:rsidP="00292298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143D7" w:rsidRDefault="00B143D7" w:rsidP="0029229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20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Kare için verilen bilgilerden hangisi </w:t>
      </w:r>
      <w:r w:rsidRPr="0022404F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B143D7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  <w:t>Dört kenarının uzunlukları birbirine eşittir.</w:t>
      </w:r>
    </w:p>
    <w:p w:rsidR="00B143D7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Dört köşesinin açıları da diktir.</w:t>
      </w:r>
    </w:p>
    <w:p w:rsidR="00B143D7" w:rsidRPr="00C86DCE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C86DCE">
        <w:rPr>
          <w:sz w:val="24"/>
          <w:szCs w:val="24"/>
        </w:rPr>
        <w:t>Kareye simetri doğrusu çizilemez</w:t>
      </w:r>
      <w:r>
        <w:rPr>
          <w:sz w:val="24"/>
          <w:szCs w:val="24"/>
        </w:rPr>
        <w:t>.</w:t>
      </w:r>
    </w:p>
    <w:p w:rsidR="00B143D7" w:rsidRDefault="00B143D7" w:rsidP="003F506F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143D7" w:rsidRPr="00C86DCE" w:rsidRDefault="00B143D7" w:rsidP="00C86DCE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oval id="_x0000_s1066" style="position:absolute;margin-left:233.15pt;margin-top:1.8pt;width:16.5pt;height:15.25pt;z-index:251680256" fillcolor="black">
            <v:fill r:id="rId18" o:title="" type="pattern"/>
          </v:oval>
        </w:pict>
      </w:r>
      <w:r>
        <w:rPr>
          <w:noProof/>
          <w:lang w:eastAsia="tr-TR"/>
        </w:rPr>
        <w:pict>
          <v:oval id="_x0000_s1067" style="position:absolute;margin-left:233.15pt;margin-top:17.55pt;width:16.5pt;height:15.25pt;z-index:251681280" fillcolor="black">
            <v:fill r:id="rId18" o:title="" type="pattern"/>
          </v:oval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8" type="#_x0000_t5" style="position:absolute;margin-left:201.45pt;margin-top:17.55pt;width:31.7pt;height:14pt;z-index:251678208" fillcolor="black" strokeweight="1.25pt">
            <v:fill r:id="rId19" o:title="" type="pattern"/>
          </v:shape>
        </w:pict>
      </w:r>
      <w:r>
        <w:rPr>
          <w:noProof/>
          <w:lang w:eastAsia="tr-TR"/>
        </w:rPr>
        <w:pict>
          <v:shape id="_x0000_s1069" type="#_x0000_t5" style="position:absolute;margin-left:211pt;margin-top:9.35pt;width:28.5pt;height:15.85pt;rotation:270;z-index:251677184" strokeweight="1.25pt"/>
        </w:pict>
      </w:r>
      <w:r>
        <w:rPr>
          <w:noProof/>
          <w:lang w:eastAsia="tr-TR"/>
        </w:rPr>
        <w:pict>
          <v:shape id="_x0000_s1070" type="#_x0000_t5" style="position:absolute;margin-left:195.15pt;margin-top:9.35pt;width:28.5pt;height:15.85pt;rotation:90;z-index:251676160" strokeweight="1.25pt"/>
        </w:pict>
      </w:r>
      <w:r>
        <w:rPr>
          <w:noProof/>
          <w:lang w:eastAsia="tr-TR"/>
        </w:rPr>
        <w:pict>
          <v:shape id="_x0000_s1071" type="#_x0000_t5" style="position:absolute;margin-left:201.45pt;margin-top:3.05pt;width:31.7pt;height:14pt;rotation:180;z-index:251679232" fillcolor="black" strokeweight="1.25pt">
            <v:fill r:id="rId19" o:title="" type="pattern"/>
          </v:shape>
        </w:pict>
      </w:r>
      <w:r>
        <w:rPr>
          <w:noProof/>
          <w:lang w:eastAsia="tr-TR"/>
        </w:rPr>
        <w:pict>
          <v:rect id="_x0000_s1072" style="position:absolute;margin-left:174.15pt;margin-top:3.05pt;width:26.05pt;height:14pt;z-index:251674112" fillcolor="black" strokeweight="1.5pt">
            <v:fill r:id="rId20" o:title="" type="pattern"/>
          </v:rect>
        </w:pict>
      </w:r>
      <w:r>
        <w:rPr>
          <w:noProof/>
          <w:lang w:eastAsia="tr-TR"/>
        </w:rPr>
        <w:pict>
          <v:rect id="_x0000_s1073" style="position:absolute;margin-left:174.15pt;margin-top:17.55pt;width:26.05pt;height:14pt;z-index:251675136" fillcolor="black" strokeweight="1.5pt">
            <v:fill r:id="rId21" o:title="" type="pattern"/>
          </v:rect>
        </w:pict>
      </w:r>
      <w:r>
        <w:rPr>
          <w:noProof/>
          <w:lang w:eastAsia="tr-TR"/>
        </w:rPr>
        <w:pict>
          <v:oval id="_x0000_s1074" style="position:absolute;margin-left:157.55pt;margin-top:1.8pt;width:16.5pt;height:15.25pt;z-index:251672064" fillcolor="black">
            <v:fill r:id="rId18" o:title="" type="pattern"/>
          </v:oval>
        </w:pict>
      </w:r>
      <w:r>
        <w:rPr>
          <w:noProof/>
          <w:lang w:eastAsia="tr-TR"/>
        </w:rPr>
        <w:pict>
          <v:oval id="_x0000_s1075" style="position:absolute;margin-left:157.55pt;margin-top:17.55pt;width:16.5pt;height:15.25pt;z-index:251673088" fillcolor="black">
            <v:fill r:id="rId18" o:title="" type="pattern"/>
          </v:oval>
        </w:pict>
      </w:r>
      <w:r>
        <w:rPr>
          <w:noProof/>
          <w:lang w:eastAsia="tr-TR"/>
        </w:rPr>
        <w:pict>
          <v:shape id="_x0000_s1076" type="#_x0000_t5" style="position:absolute;margin-left:125.85pt;margin-top:17.55pt;width:31.7pt;height:14pt;z-index:251670016" fillcolor="black" strokeweight="1.25pt">
            <v:fill r:id="rId19" o:title="" type="pattern"/>
          </v:shape>
        </w:pict>
      </w:r>
      <w:r>
        <w:rPr>
          <w:noProof/>
          <w:lang w:eastAsia="tr-TR"/>
        </w:rPr>
        <w:pict>
          <v:shape id="_x0000_s1077" type="#_x0000_t5" style="position:absolute;margin-left:135.4pt;margin-top:9.35pt;width:28.5pt;height:15.85pt;rotation:270;z-index:251668992" strokeweight="1.25pt"/>
        </w:pict>
      </w:r>
      <w:r>
        <w:rPr>
          <w:noProof/>
          <w:lang w:eastAsia="tr-TR"/>
        </w:rPr>
        <w:pict>
          <v:shape id="_x0000_s1078" type="#_x0000_t5" style="position:absolute;margin-left:125.85pt;margin-top:3.05pt;width:31.7pt;height:14pt;rotation:180;z-index:251671040" fillcolor="black" strokeweight="1.25pt">
            <v:fill r:id="rId19" o:title="" type="pattern"/>
          </v:shape>
        </w:pict>
      </w:r>
      <w:r>
        <w:rPr>
          <w:noProof/>
          <w:lang w:eastAsia="tr-TR"/>
        </w:rPr>
        <w:pict>
          <v:rect id="_x0000_s1079" style="position:absolute;margin-left:98.45pt;margin-top:3.05pt;width:26.05pt;height:14pt;z-index:251666944" fillcolor="black" strokeweight="1.5pt">
            <v:fill r:id="rId20" o:title="" type="pattern"/>
          </v:rect>
        </w:pict>
      </w:r>
      <w:r>
        <w:rPr>
          <w:noProof/>
          <w:lang w:eastAsia="tr-TR"/>
        </w:rPr>
        <w:pict>
          <v:rect id="_x0000_s1080" style="position:absolute;margin-left:98.45pt;margin-top:17.55pt;width:26.05pt;height:14pt;z-index:251667968" fillcolor="black" strokeweight="1.5pt">
            <v:fill r:id="rId21" o:title="" type="pattern"/>
          </v:rect>
        </w:pict>
      </w:r>
      <w:r>
        <w:rPr>
          <w:noProof/>
          <w:lang w:eastAsia="tr-TR"/>
        </w:rPr>
        <w:pict>
          <v:oval id="_x0000_s1081" style="position:absolute;margin-left:81.95pt;margin-top:1.8pt;width:16.5pt;height:15.25pt;z-index:251664896" fillcolor="black">
            <v:fill r:id="rId18" o:title="" type="pattern"/>
          </v:oval>
        </w:pict>
      </w:r>
      <w:r>
        <w:rPr>
          <w:noProof/>
          <w:lang w:eastAsia="tr-TR"/>
        </w:rPr>
        <w:pict>
          <v:shape id="_x0000_s1082" type="#_x0000_t5" style="position:absolute;margin-left:50.1pt;margin-top:3.05pt;width:31.7pt;height:14pt;rotation:180;z-index:251663872" fillcolor="black" strokeweight="1.25pt">
            <v:fill r:id="rId19" o:title="" type="pattern"/>
          </v:shape>
        </w:pict>
      </w:r>
      <w:r>
        <w:rPr>
          <w:noProof/>
          <w:lang w:eastAsia="tr-TR"/>
        </w:rPr>
        <w:pict>
          <v:shape id="_x0000_s1083" type="#_x0000_t5" style="position:absolute;margin-left:59.65pt;margin-top:9.35pt;width:28.5pt;height:15.85pt;rotation:270;z-index:251661824" strokeweight="1.25pt"/>
        </w:pict>
      </w:r>
      <w:r>
        <w:rPr>
          <w:noProof/>
          <w:lang w:eastAsia="tr-TR"/>
        </w:rPr>
        <w:pict>
          <v:shape id="_x0000_s1084" type="#_x0000_t5" style="position:absolute;margin-left:43.8pt;margin-top:9.35pt;width:28.5pt;height:15.85pt;rotation:90;z-index:251659776" strokeweight="1.25pt"/>
        </w:pict>
      </w:r>
      <w:r>
        <w:rPr>
          <w:noProof/>
          <w:lang w:eastAsia="tr-TR"/>
        </w:rPr>
        <w:pict>
          <v:rect id="_x0000_s1085" style="position:absolute;margin-left:22.8pt;margin-top:17.55pt;width:26.05pt;height:14pt;z-index:251660800" fillcolor="black" strokeweight="1.5pt">
            <v:fill r:id="rId21" o:title="" type="pattern"/>
          </v:rect>
        </w:pict>
      </w:r>
      <w:r>
        <w:rPr>
          <w:noProof/>
          <w:lang w:eastAsia="tr-TR"/>
        </w:rPr>
        <w:pict>
          <v:rect id="_x0000_s1086" style="position:absolute;margin-left:22.8pt;margin-top:3.05pt;width:26.05pt;height:14pt;z-index:251658752" fillcolor="black" strokeweight="1.5pt">
            <v:fill r:id="rId20" o:title="" type="pattern"/>
          </v:rect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21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  <w:bdr w:val="single" w:sz="4" w:space="0" w:color="auto"/>
          <w:shd w:val="clear" w:color="auto" w:fill="FBD4B4"/>
        </w:rPr>
        <w:t xml:space="preserve"> </w:t>
      </w:r>
    </w:p>
    <w:p w:rsidR="00B143D7" w:rsidRDefault="00B143D7" w:rsidP="003F506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oval id="_x0000_s1087" style="position:absolute;margin-left:81.95pt;margin-top:1.9pt;width:16.5pt;height:15.25pt;z-index:251665920" fillcolor="black">
            <v:fill r:id="rId18" o:title="" type="pattern"/>
          </v:oval>
        </w:pict>
      </w:r>
      <w:r>
        <w:rPr>
          <w:noProof/>
          <w:lang w:eastAsia="tr-TR"/>
        </w:rPr>
        <w:pict>
          <v:shape id="_x0000_s1088" type="#_x0000_t5" style="position:absolute;margin-left:50.1pt;margin-top:1.9pt;width:31.7pt;height:14pt;z-index:251662848" fillcolor="black" strokeweight="1.25pt">
            <v:fill r:id="rId19" o:title="" type="pattern"/>
          </v:shape>
        </w:pict>
      </w:r>
    </w:p>
    <w:p w:rsidR="00B143D7" w:rsidRPr="005B53F6" w:rsidRDefault="00B143D7" w:rsidP="003F506F">
      <w:pPr>
        <w:pStyle w:val="NoSpacing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B143D7" w:rsidRPr="00C20C60" w:rsidRDefault="00B143D7" w:rsidP="003F506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C20C60">
        <w:rPr>
          <w:sz w:val="24"/>
          <w:szCs w:val="24"/>
        </w:rPr>
        <w:t xml:space="preserve">Yukarıdaki </w:t>
      </w:r>
      <w:r>
        <w:rPr>
          <w:sz w:val="24"/>
          <w:szCs w:val="24"/>
        </w:rPr>
        <w:t>örüntü hangi şekiller kullanılarak oluşturulmuştur?</w:t>
      </w:r>
    </w:p>
    <w:p w:rsidR="00B143D7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dikdörtgen, daire, kare</w:t>
      </w:r>
    </w:p>
    <w:p w:rsidR="00B143D7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daire, üçgen, beşgen</w:t>
      </w:r>
    </w:p>
    <w:p w:rsidR="00B143D7" w:rsidRPr="00B70D5F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dikdörtgen, daire, üçgen</w:t>
      </w:r>
    </w:p>
    <w:p w:rsidR="00B143D7" w:rsidRPr="000C3F55" w:rsidRDefault="00B143D7" w:rsidP="003F506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143D7" w:rsidRDefault="00B143D7" w:rsidP="004A0D5A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22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F42DE6">
        <w:rPr>
          <w:b/>
          <w:sz w:val="32"/>
          <w:szCs w:val="32"/>
        </w:rPr>
        <w:t xml:space="preserve">ABBCCC ……… </w:t>
      </w:r>
      <w:r>
        <w:rPr>
          <w:b/>
          <w:sz w:val="32"/>
          <w:szCs w:val="32"/>
        </w:rPr>
        <w:t>DDDDDEEEEEE</w:t>
      </w:r>
    </w:p>
    <w:p w:rsidR="00B143D7" w:rsidRPr="00B70D3A" w:rsidRDefault="00B143D7" w:rsidP="004A0D5A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örüntüde eksik olan yere hangisi yazılmalıdır</w:t>
      </w:r>
      <w:r w:rsidRPr="00B70D3A">
        <w:rPr>
          <w:sz w:val="24"/>
          <w:szCs w:val="24"/>
        </w:rPr>
        <w:t>?</w:t>
      </w:r>
    </w:p>
    <w:p w:rsidR="00B143D7" w:rsidRPr="002F6342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  <w:t>ÇÇÇÇ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Pr="00DE7D1C">
        <w:rPr>
          <w:b/>
          <w:sz w:val="24"/>
          <w:szCs w:val="24"/>
        </w:rPr>
        <w:t>DDDD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b/>
          <w:sz w:val="24"/>
          <w:szCs w:val="24"/>
        </w:rPr>
        <w:t>ÇÇDD</w:t>
      </w:r>
    </w:p>
    <w:p w:rsidR="00B143D7" w:rsidRPr="000C3F55" w:rsidRDefault="00B143D7" w:rsidP="004A0D5A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143D7" w:rsidRDefault="00B143D7" w:rsidP="006F3760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23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“</w:t>
      </w:r>
      <w:r w:rsidRPr="00EA0FEC">
        <w:rPr>
          <w:b/>
          <w:sz w:val="24"/>
          <w:szCs w:val="24"/>
        </w:rPr>
        <w:t xml:space="preserve">2 – 7 – 12 – ? – 22 – ? – 32 – 37 – 42 – </w:t>
      </w:r>
      <w:smartTag w:uri="urn:schemas-microsoft-com:office:smarttags" w:element="metricconverter">
        <w:smartTagPr>
          <w:attr w:name="ProductID" w:val="47”"/>
        </w:smartTagPr>
        <w:r w:rsidRPr="00EA0FEC">
          <w:rPr>
            <w:b/>
            <w:sz w:val="24"/>
            <w:szCs w:val="24"/>
          </w:rPr>
          <w:t>47</w:t>
        </w:r>
        <w:r>
          <w:rPr>
            <w:b/>
            <w:sz w:val="24"/>
            <w:szCs w:val="24"/>
          </w:rPr>
          <w:t>”</w:t>
        </w:r>
      </w:smartTag>
      <w:r>
        <w:rPr>
          <w:sz w:val="24"/>
          <w:szCs w:val="24"/>
        </w:rPr>
        <w:t xml:space="preserve">  </w:t>
      </w:r>
    </w:p>
    <w:p w:rsidR="00B143D7" w:rsidRPr="000C3F55" w:rsidRDefault="00B143D7" w:rsidP="006F3760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örüntüde soru işareti olan yerlere sırasıyla hangi sayılar yazılmalıdır?</w:t>
      </w:r>
    </w:p>
    <w:p w:rsidR="00B143D7" w:rsidRPr="00DE7D1C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  <w:t xml:space="preserve">13 – 23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17 – 27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DE7D1C">
        <w:rPr>
          <w:sz w:val="24"/>
          <w:szCs w:val="24"/>
        </w:rPr>
        <w:t xml:space="preserve">17 – 31 </w:t>
      </w:r>
    </w:p>
    <w:p w:rsidR="00B143D7" w:rsidRDefault="00B143D7" w:rsidP="00ED3BD6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143D7" w:rsidRDefault="00B143D7" w:rsidP="00ED3BD6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34" o:spid="_x0000_s1089" type="#_x0000_t75" style="position:absolute;margin-left:170.2pt;margin-top:2.4pt;width:32.25pt;height:30pt;z-index:-251630080;visibility:visible">
            <v:imagedata r:id="rId22" o:title=""/>
          </v:shape>
        </w:pict>
      </w:r>
      <w:r>
        <w:rPr>
          <w:noProof/>
          <w:lang w:eastAsia="tr-TR"/>
        </w:rPr>
        <w:pict>
          <v:shape id="Resim 31" o:spid="_x0000_s1090" type="#_x0000_t75" style="position:absolute;margin-left:134.95pt;margin-top:2.35pt;width:31.85pt;height:30pt;z-index:-251631104;visibility:visible">
            <v:imagedata r:id="rId23" o:title=""/>
          </v:shape>
        </w:pict>
      </w:r>
      <w:r>
        <w:rPr>
          <w:noProof/>
          <w:lang w:eastAsia="tr-TR"/>
        </w:rPr>
        <w:pict>
          <v:shape id="Resim 28" o:spid="_x0000_s1091" type="#_x0000_t75" style="position:absolute;margin-left:96.7pt;margin-top:2.35pt;width:32.25pt;height:30pt;z-index:-251632128;visibility:visible">
            <v:imagedata r:id="rId24" o:title=""/>
          </v:shape>
        </w:pict>
      </w:r>
      <w:r>
        <w:rPr>
          <w:noProof/>
          <w:lang w:eastAsia="tr-TR"/>
        </w:rPr>
        <w:pict>
          <v:shape id="Resim 25" o:spid="_x0000_s1092" type="#_x0000_t75" style="position:absolute;margin-left:58.35pt;margin-top:.75pt;width:33.9pt;height:31.5pt;z-index:-251633152;visibility:visible">
            <v:imagedata r:id="rId25" o:title=""/>
          </v:shape>
        </w:pict>
      </w:r>
      <w:r>
        <w:rPr>
          <w:noProof/>
          <w:lang w:eastAsia="tr-TR"/>
        </w:rPr>
        <w:pict>
          <v:shape id="Resim 22" o:spid="_x0000_s1093" type="#_x0000_t75" style="position:absolute;margin-left:19.85pt;margin-top:.75pt;width:33.95pt;height:31.5pt;z-index:-251634176;visibility:visible">
            <v:imagedata r:id="rId26" o:title=""/>
          </v:shape>
        </w:pict>
      </w:r>
      <w:r>
        <w:rPr>
          <w:b/>
          <w:sz w:val="24"/>
          <w:szCs w:val="24"/>
          <w:bdr w:val="single" w:sz="4" w:space="0" w:color="auto"/>
          <w:shd w:val="clear" w:color="auto" w:fill="FBD4B4"/>
        </w:rPr>
        <w:t>24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  <w:bdr w:val="single" w:sz="4" w:space="0" w:color="auto"/>
          <w:shd w:val="clear" w:color="auto" w:fill="FBD4B4"/>
        </w:rPr>
        <w:t xml:space="preserve"> </w:t>
      </w:r>
    </w:p>
    <w:p w:rsidR="00B143D7" w:rsidRDefault="00B143D7" w:rsidP="00ED3BD6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sz w:val="24"/>
          <w:szCs w:val="24"/>
        </w:rPr>
        <w:t>?</w:t>
      </w:r>
      <w:r>
        <w:rPr>
          <w:sz w:val="24"/>
          <w:szCs w:val="24"/>
        </w:rPr>
        <w:t xml:space="preserve"> </w:t>
      </w:r>
    </w:p>
    <w:p w:rsidR="00B143D7" w:rsidRDefault="00B143D7" w:rsidP="00ED3BD6">
      <w:pPr>
        <w:pStyle w:val="NoSpacing"/>
        <w:tabs>
          <w:tab w:val="left" w:pos="709"/>
        </w:tabs>
        <w:rPr>
          <w:sz w:val="24"/>
          <w:szCs w:val="24"/>
        </w:rPr>
      </w:pPr>
    </w:p>
    <w:p w:rsidR="00B143D7" w:rsidRDefault="00B143D7" w:rsidP="00ED3BD6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örüntüye göre sıradaki şekil hangisi olmalıdır?</w:t>
      </w:r>
    </w:p>
    <w:p w:rsidR="00B143D7" w:rsidRPr="000C3F55" w:rsidRDefault="00B143D7" w:rsidP="00ED3BD6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40" o:spid="_x0000_s1094" type="#_x0000_t75" style="position:absolute;margin-left:189.35pt;margin-top:.85pt;width:35.25pt;height:32.6pt;z-index:-251628032;visibility:visible">
            <v:imagedata r:id="rId27" o:title=""/>
          </v:shape>
        </w:pict>
      </w:r>
      <w:r>
        <w:rPr>
          <w:noProof/>
          <w:lang w:eastAsia="tr-TR"/>
        </w:rPr>
        <w:pict>
          <v:shape id="Resim 37" o:spid="_x0000_s1095" type="#_x0000_t75" style="position:absolute;margin-left:106.85pt;margin-top:3.85pt;width:34.85pt;height:32.25pt;z-index:-251629056;visibility:visible">
            <v:imagedata r:id="rId28" o:title=""/>
          </v:shape>
        </w:pict>
      </w:r>
      <w:r>
        <w:rPr>
          <w:noProof/>
          <w:lang w:eastAsia="tr-TR"/>
        </w:rPr>
        <w:pict>
          <v:shape id="Resim 43" o:spid="_x0000_s1096" type="#_x0000_t75" style="position:absolute;margin-left:15pt;margin-top:3.9pt;width:36.75pt;height:34.15pt;z-index:-251627008;visibility:visible">
            <v:imagedata r:id="rId29" o:title=""/>
          </v:shape>
        </w:pict>
      </w:r>
    </w:p>
    <w:p w:rsidR="00B143D7" w:rsidRPr="00F42E4F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B143D7" w:rsidRPr="000C3F55" w:rsidRDefault="00B143D7" w:rsidP="00F42E4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143D7" w:rsidRDefault="00B143D7" w:rsidP="00F42E4F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143D7" w:rsidRDefault="00B143D7" w:rsidP="00F42E4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I. “</w:t>
      </w:r>
      <w:r w:rsidRPr="00075E49">
        <w:rPr>
          <w:b/>
          <w:sz w:val="32"/>
          <w:szCs w:val="32"/>
        </w:rPr>
        <w:t>A</w:t>
      </w:r>
      <w:r>
        <w:rPr>
          <w:sz w:val="24"/>
          <w:szCs w:val="24"/>
        </w:rPr>
        <w:t>” harfinde paralel doğru yoktur.</w:t>
      </w:r>
    </w:p>
    <w:p w:rsidR="00B143D7" w:rsidRDefault="00B143D7" w:rsidP="00F42E4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>II. “</w:t>
      </w:r>
      <w:r w:rsidRPr="00075E49">
        <w:rPr>
          <w:b/>
          <w:sz w:val="32"/>
          <w:szCs w:val="32"/>
        </w:rPr>
        <w:t>E</w:t>
      </w:r>
      <w:r>
        <w:rPr>
          <w:sz w:val="24"/>
          <w:szCs w:val="24"/>
        </w:rPr>
        <w:t>” harfinde dik kesişen doğrular vardır.</w:t>
      </w:r>
    </w:p>
    <w:p w:rsidR="00B143D7" w:rsidRDefault="00B143D7" w:rsidP="00F42E4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>III. “</w:t>
      </w:r>
      <w:r w:rsidRPr="00075E49">
        <w:rPr>
          <w:b/>
          <w:sz w:val="32"/>
          <w:szCs w:val="32"/>
        </w:rPr>
        <w:t>K</w:t>
      </w:r>
      <w:r>
        <w:rPr>
          <w:sz w:val="24"/>
          <w:szCs w:val="24"/>
        </w:rPr>
        <w:t>” harfinde yatay ve dikey doğrular vardır.</w:t>
      </w:r>
    </w:p>
    <w:p w:rsidR="00B143D7" w:rsidRDefault="00B143D7" w:rsidP="00F42E4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>IV. “</w:t>
      </w:r>
      <w:r w:rsidRPr="00075E49">
        <w:rPr>
          <w:b/>
          <w:sz w:val="32"/>
          <w:szCs w:val="32"/>
        </w:rPr>
        <w:t>M</w:t>
      </w:r>
      <w:r>
        <w:rPr>
          <w:sz w:val="24"/>
          <w:szCs w:val="24"/>
        </w:rPr>
        <w:t>” harfinde eğik ve paralel doğrular vardır.</w:t>
      </w:r>
    </w:p>
    <w:p w:rsidR="00B143D7" w:rsidRPr="000C3F55" w:rsidRDefault="00B143D7" w:rsidP="00F42E4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Yukarıdaki ifadelerden hangileri </w:t>
      </w:r>
      <w:r w:rsidRPr="00075E49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B143D7" w:rsidRPr="00075E49" w:rsidRDefault="00B143D7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  <w:t>III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ve IV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075E49">
        <w:rPr>
          <w:sz w:val="24"/>
          <w:szCs w:val="24"/>
        </w:rPr>
        <w:t>I ve II</w:t>
      </w:r>
    </w:p>
    <w:p w:rsidR="00B143D7" w:rsidRPr="000C3F55" w:rsidRDefault="00B143D7" w:rsidP="00F42E4F">
      <w:pPr>
        <w:pStyle w:val="NoSpacing"/>
        <w:rPr>
          <w:sz w:val="24"/>
          <w:szCs w:val="24"/>
        </w:rPr>
      </w:pPr>
    </w:p>
    <w:p w:rsidR="00B143D7" w:rsidRDefault="00B143D7" w:rsidP="00F42E4F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B143D7" w:rsidRPr="000C3F55" w:rsidRDefault="00B143D7" w:rsidP="00CB5980">
      <w:pPr>
        <w:pStyle w:val="NoSpacing"/>
        <w:rPr>
          <w:sz w:val="24"/>
          <w:szCs w:val="24"/>
        </w:rPr>
      </w:pPr>
    </w:p>
    <w:p w:rsidR="00B143D7" w:rsidRPr="001A2F2E" w:rsidRDefault="00B143D7" w:rsidP="00DE4127">
      <w:pPr>
        <w:pStyle w:val="NoSpacing"/>
        <w:rPr>
          <w:sz w:val="24"/>
          <w:szCs w:val="24"/>
        </w:rPr>
      </w:pPr>
    </w:p>
    <w:p w:rsidR="00B143D7" w:rsidRPr="001A2F2E" w:rsidRDefault="00B143D7" w:rsidP="00DE4127">
      <w:pPr>
        <w:pStyle w:val="NoSpacing"/>
        <w:rPr>
          <w:sz w:val="24"/>
          <w:szCs w:val="24"/>
        </w:rPr>
      </w:pPr>
    </w:p>
    <w:p w:rsidR="00B143D7" w:rsidRPr="00936885" w:rsidRDefault="00B143D7" w:rsidP="00936885">
      <w:pPr>
        <w:pStyle w:val="NoSpacing"/>
        <w:rPr>
          <w:sz w:val="24"/>
          <w:szCs w:val="24"/>
        </w:rPr>
      </w:pPr>
      <w:hyperlink r:id="rId30" w:history="1">
        <w:r>
          <w:rPr>
            <w:rStyle w:val="Hyperlink"/>
            <w:rFonts w:ascii="Hand writing Mutlu" w:hAnsi="Hand writing Mutlu"/>
            <w:color w:val="C0C0C0"/>
            <w:sz w:val="16"/>
            <w:szCs w:val="16"/>
          </w:rPr>
          <w:t>www.sorubak.com</w:t>
        </w:r>
      </w:hyperlink>
    </w:p>
    <w:p w:rsidR="00B143D7" w:rsidRDefault="00B143D7" w:rsidP="00936885">
      <w:pPr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  <w:r>
        <w:rPr>
          <w:noProof/>
        </w:rPr>
        <w:pict>
          <v:group id="_x0000_s1097" style="position:absolute;left:0;text-align:left;margin-left:417.6pt;margin-top:-19.25pt;width:103.1pt;height:750.4pt;z-index:251628032" coordorigin="548,502" coordsize="2062,1500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8" type="#_x0000_t202" style="position:absolute;left:548;top:2482;width:2062;height:720">
              <v:textbox style="mso-next-textbox:#_x0000_s1098">
                <w:txbxContent>
                  <w:p w:rsidR="00B143D7" w:rsidRPr="006A78BE" w:rsidRDefault="00B143D7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B143D7" w:rsidRPr="006A78BE" w:rsidRDefault="00B143D7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099" type="#_x0000_t202" style="position:absolute;left:548;top:502;width:2062;height:1800">
              <v:textbox style="mso-next-textbox:#_x0000_s1099">
                <w:txbxContent>
                  <w:p w:rsidR="00B143D7" w:rsidRDefault="00B143D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B143D7" w:rsidRPr="006A78BE" w:rsidRDefault="00B143D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B143D7" w:rsidRPr="006A78BE" w:rsidRDefault="00B143D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B143D7" w:rsidRPr="0071597E" w:rsidRDefault="00B143D7" w:rsidP="0071597E"/>
                </w:txbxContent>
              </v:textbox>
            </v:shape>
            <v:group id="_x0000_s1100" style="position:absolute;left:548;top:3450;width:2062;height:12060" coordorigin="548,3450" coordsize="2062,12060">
              <v:group id="_x0000_s1101" style="position:absolute;left:548;top:13144;width:2062;height:2366" coordorigin="653,11875" coordsize="1980,2366">
                <v:shape id="_x0000_s1102" type="#_x0000_t202" style="position:absolute;left:653;top:11875;width:1980;height:540">
                  <v:textbox style="mso-next-textbox:#_x0000_s1102">
                    <w:txbxContent>
                      <w:p w:rsidR="00B143D7" w:rsidRPr="006A78BE" w:rsidRDefault="00B143D7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103" type="#_x0000_t202" style="position:absolute;left:653;top:12799;width:1980;height:540">
                  <v:textbox style="mso-next-textbox:#_x0000_s1103">
                    <w:txbxContent>
                      <w:p w:rsidR="00B143D7" w:rsidRPr="006A78BE" w:rsidRDefault="00B143D7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104" type="#_x0000_t202" style="position:absolute;left:653;top:13701;width:1980;height:540">
                  <v:textbox style="mso-next-textbox:#_x0000_s1104">
                    <w:txbxContent>
                      <w:p w:rsidR="00B143D7" w:rsidRPr="006A78BE" w:rsidRDefault="00B143D7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105" style="position:absolute;left:548;top:3450;width:2062;height:9240" coordorigin="548,3450" coordsize="2062,9240">
                <v:group id="_x0000_s1106" style="position:absolute;left:548;top:3450;width:2062;height:9240" coordorigin="548,3450" coordsize="2062,9240">
                  <v:shape id="_x0000_s1107" type="#_x0000_t202" style="position:absolute;left:548;top:3450;width:2062;height:9240">
                    <v:textbox style="mso-next-textbox:#_x0000_s1107">
                      <w:txbxContent>
                        <w:p w:rsidR="00B143D7" w:rsidRPr="006A78BE" w:rsidRDefault="00B143D7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108" style="position:absolute;left:1252;top:3707;width:1223;height:8764" coordorigin="1252,3765" coordsize="994,7510">
                    <v:group id="_x0000_s1109" style="position:absolute;left:1252;top:3765;width:994;height:844" coordorigin="1574,4094" coordsize="994,844">
                      <v:oval id="_x0000_s1110" style="position:absolute;left:1574;top:4094;width:281;height:238">
                        <v:textbox style="mso-next-textbox:#_x0000_s111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931;top:4094;width:280;height:238">
                        <v:textbox style="mso-next-textbox:#_x0000_s111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2288;top:4094;width:280;height:238">
                        <v:textbox style="mso-next-textbox:#_x0000_s111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1574;top:4397;width:281;height:238">
                        <v:textbox style="mso-next-textbox:#_x0000_s111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4" style="position:absolute;left:1931;top:4397;width:280;height:238">
                        <v:textbox style="mso-next-textbox:#_x0000_s111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5" style="position:absolute;left:2288;top:4397;width:280;height:238">
                        <v:textbox style="mso-next-textbox:#_x0000_s111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6" style="position:absolute;left:1574;top:4700;width:281;height:238">
                        <v:textbox style="mso-next-textbox:#_x0000_s1116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7" style="position:absolute;left:1931;top:4700;width:280;height:238">
                        <v:textbox style="mso-next-textbox:#_x0000_s111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8" style="position:absolute;left:2288;top:4700;width:280;height:238">
                        <v:textbox style="mso-next-textbox:#_x0000_s111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19" style="position:absolute;left:1252;top:4674;width:994;height:844" coordorigin="1574,4094" coordsize="994,844">
                      <v:oval id="_x0000_s1120" style="position:absolute;left:1574;top:4094;width:281;height:238">
                        <v:textbox style="mso-next-textbox:#_x0000_s112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1" style="position:absolute;left:1931;top:4094;width:280;height:238">
                        <v:textbox style="mso-next-textbox:#_x0000_s112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2" style="position:absolute;left:2288;top:4094;width:280;height:238">
                        <v:textbox style="mso-next-textbox:#_x0000_s112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3" style="position:absolute;left:1574;top:4397;width:281;height:238">
                        <v:textbox style="mso-next-textbox:#_x0000_s112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931;top:4397;width:280;height:238">
                        <v:textbox style="mso-next-textbox:#_x0000_s112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2288;top:4397;width:280;height:238">
                        <v:textbox style="mso-next-textbox:#_x0000_s112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6" style="position:absolute;left:1574;top:4700;width:281;height:238">
                        <v:textbox style="mso-next-textbox:#_x0000_s1126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7" style="position:absolute;left:1931;top:4700;width:280;height:238">
                        <v:textbox style="mso-next-textbox:#_x0000_s112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8" style="position:absolute;left:2288;top:4700;width:280;height:238">
                        <v:textbox style="mso-next-textbox:#_x0000_s112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29" style="position:absolute;left:1252;top:5583;width:994;height:844" coordorigin="1574,4094" coordsize="994,844">
                      <v:oval id="_x0000_s1130" style="position:absolute;left:1574;top:4094;width:281;height:238">
                        <v:textbox style="mso-next-textbox:#_x0000_s113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931;top:4094;width:280;height:238">
                        <v:textbox style="mso-next-textbox:#_x0000_s113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2288;top:4094;width:280;height:238">
                        <v:textbox style="mso-next-textbox:#_x0000_s113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1574;top:4397;width:281;height:238">
                        <v:textbox style="mso-next-textbox:#_x0000_s113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4" style="position:absolute;left:1931;top:4397;width:280;height:238">
                        <v:textbox style="mso-next-textbox:#_x0000_s113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5" style="position:absolute;left:2288;top:4397;width:280;height:238">
                        <v:textbox style="mso-next-textbox:#_x0000_s113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6" style="position:absolute;left:1574;top:4700;width:281;height:238">
                        <v:textbox style="mso-next-textbox:#_x0000_s1136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7" style="position:absolute;left:1931;top:4700;width:280;height:238">
                        <v:textbox style="mso-next-textbox:#_x0000_s113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8" style="position:absolute;left:2288;top:4700;width:280;height:238">
                        <v:textbox style="mso-next-textbox:#_x0000_s113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39" style="position:absolute;left:1252;top:6492;width:994;height:844" coordorigin="1574,4094" coordsize="994,844">
                      <v:oval id="_x0000_s1140" style="position:absolute;left:1574;top:4094;width:281;height:238">
                        <v:textbox style="mso-next-textbox:#_x0000_s114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1" style="position:absolute;left:1931;top:4094;width:280;height:238">
                        <v:textbox style="mso-next-textbox:#_x0000_s114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2" style="position:absolute;left:2288;top:4094;width:280;height:238">
                        <v:textbox style="mso-next-textbox:#_x0000_s114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3" style="position:absolute;left:1574;top:4397;width:281;height:238">
                        <v:textbox style="mso-next-textbox:#_x0000_s114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4" style="position:absolute;left:1931;top:4397;width:280;height:238">
                        <v:textbox style="mso-next-textbox:#_x0000_s114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5" style="position:absolute;left:2288;top:4397;width:280;height:238">
                        <v:textbox style="mso-next-textbox:#_x0000_s114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6" style="position:absolute;left:1574;top:4700;width:281;height:238">
                        <v:textbox style="mso-next-textbox:#_x0000_s1146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7" style="position:absolute;left:1931;top:4700;width:280;height:238">
                        <v:textbox style="mso-next-textbox:#_x0000_s114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8" style="position:absolute;left:2288;top:4700;width:280;height:238">
                        <v:textbox style="mso-next-textbox:#_x0000_s114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49" style="position:absolute;left:1252;top:7401;width:994;height:844" coordorigin="1574,4094" coordsize="994,844">
                      <v:oval id="_x0000_s1150" style="position:absolute;left:1574;top:4094;width:281;height:238">
                        <v:textbox style="mso-next-textbox:#_x0000_s115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1" style="position:absolute;left:1931;top:4094;width:280;height:238">
                        <v:textbox style="mso-next-textbox:#_x0000_s115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2" style="position:absolute;left:2288;top:4094;width:280;height:238">
                        <v:textbox style="mso-next-textbox:#_x0000_s115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3" style="position:absolute;left:1574;top:4397;width:281;height:238">
                        <v:textbox style="mso-next-textbox:#_x0000_s115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4" style="position:absolute;left:1931;top:4397;width:280;height:238">
                        <v:textbox style="mso-next-textbox:#_x0000_s115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5" style="position:absolute;left:2288;top:4397;width:280;height:238">
                        <v:textbox style="mso-next-textbox:#_x0000_s115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6" style="position:absolute;left:1574;top:4700;width:281;height:238">
                        <v:textbox style="mso-next-textbox:#_x0000_s1156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7" style="position:absolute;left:1931;top:4700;width:280;height:238">
                        <v:textbox style="mso-next-textbox:#_x0000_s115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8" style="position:absolute;left:2288;top:4700;width:280;height:238">
                        <v:textbox style="mso-next-textbox:#_x0000_s115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59" style="position:absolute;left:1252;top:8310;width:994;height:844" coordorigin="1574,4094" coordsize="994,844">
                      <v:oval id="_x0000_s1160" style="position:absolute;left:1574;top:4094;width:281;height:238">
                        <v:textbox style="mso-next-textbox:#_x0000_s116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1" style="position:absolute;left:1931;top:4094;width:280;height:238">
                        <v:textbox style="mso-next-textbox:#_x0000_s116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2" style="position:absolute;left:2288;top:4094;width:280;height:238">
                        <v:textbox style="mso-next-textbox:#_x0000_s116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3" style="position:absolute;left:1574;top:4397;width:281;height:238">
                        <v:textbox style="mso-next-textbox:#_x0000_s116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4" style="position:absolute;left:1931;top:4397;width:280;height:238">
                        <v:textbox style="mso-next-textbox:#_x0000_s116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5" style="position:absolute;left:2288;top:4397;width:280;height:238">
                        <v:textbox style="mso-next-textbox:#_x0000_s116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6" style="position:absolute;left:1574;top:4700;width:281;height:238">
                        <v:textbox style="mso-next-textbox:#_x0000_s1166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7" style="position:absolute;left:1931;top:4700;width:280;height:238">
                        <v:textbox style="mso-next-textbox:#_x0000_s116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8" style="position:absolute;left:2288;top:4700;width:280;height:238">
                        <v:textbox style="mso-next-textbox:#_x0000_s116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69" style="position:absolute;left:1252;top:9219;width:994;height:844" coordorigin="1574,4094" coordsize="994,844">
                      <v:oval id="_x0000_s1170" style="position:absolute;left:1574;top:4094;width:281;height:238">
                        <v:textbox style="mso-next-textbox:#_x0000_s117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1" style="position:absolute;left:1931;top:4094;width:280;height:238">
                        <v:textbox style="mso-next-textbox:#_x0000_s117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2" style="position:absolute;left:2288;top:4094;width:280;height:238">
                        <v:textbox style="mso-next-textbox:#_x0000_s117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3" style="position:absolute;left:1574;top:4397;width:281;height:238">
                        <v:textbox style="mso-next-textbox:#_x0000_s117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4" style="position:absolute;left:1931;top:4397;width:280;height:238">
                        <v:textbox style="mso-next-textbox:#_x0000_s117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5" style="position:absolute;left:2288;top:4397;width:280;height:238">
                        <v:textbox style="mso-next-textbox:#_x0000_s117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6" style="position:absolute;left:1574;top:4700;width:281;height:238">
                        <v:textbox style="mso-next-textbox:#_x0000_s1176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7" style="position:absolute;left:1931;top:4700;width:280;height:238">
                        <v:textbox style="mso-next-textbox:#_x0000_s117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8" style="position:absolute;left:2288;top:4700;width:280;height:238">
                        <v:textbox style="mso-next-textbox:#_x0000_s117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79" style="position:absolute;left:1252;top:10128;width:994;height:844" coordorigin="1574,4094" coordsize="994,844">
                      <v:oval id="_x0000_s1180" style="position:absolute;left:1574;top:4094;width:281;height:238">
                        <v:textbox style="mso-next-textbox:#_x0000_s118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1" style="position:absolute;left:1931;top:4094;width:280;height:238">
                        <v:textbox style="mso-next-textbox:#_x0000_s118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2" style="position:absolute;left:2288;top:4094;width:280;height:238">
                        <v:textbox style="mso-next-textbox:#_x0000_s118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3" style="position:absolute;left:1574;top:4397;width:281;height:238">
                        <v:textbox style="mso-next-textbox:#_x0000_s118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4" style="position:absolute;left:1931;top:4397;width:280;height:238">
                        <v:textbox style="mso-next-textbox:#_x0000_s118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5" style="position:absolute;left:2288;top:4397;width:280;height:238">
                        <v:textbox style="mso-next-textbox:#_x0000_s118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6" style="position:absolute;left:1574;top:4700;width:281;height:238">
                        <v:textbox style="mso-next-textbox:#_x0000_s1186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7" style="position:absolute;left:1931;top:4700;width:280;height:238">
                        <v:textbox style="mso-next-textbox:#_x0000_s118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8" style="position:absolute;left:2288;top:4700;width:280;height:238">
                        <v:textbox style="mso-next-textbox:#_x0000_s118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189" style="position:absolute;left:1252;top:11037;width:281;height:238">
                      <v:textbox style="mso-next-textbox:#_x0000_s1189" inset=".5mm,0,0,0">
                        <w:txbxContent>
                          <w:p w:rsidR="00B143D7" w:rsidRPr="006A78BE" w:rsidRDefault="00B143D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190" style="position:absolute;left:1609;top:11037;width:280;height:238">
                      <v:textbox style="mso-next-textbox:#_x0000_s1190" inset=".5mm,0,0,0">
                        <w:txbxContent>
                          <w:p w:rsidR="00B143D7" w:rsidRPr="006A78BE" w:rsidRDefault="00B143D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191" style="position:absolute;left:1966;top:11037;width:280;height:238">
                      <v:textbox style="mso-next-textbox:#_x0000_s1191" inset=".5mm,0,0,0">
                        <w:txbxContent>
                          <w:p w:rsidR="00B143D7" w:rsidRPr="006A78BE" w:rsidRDefault="00B143D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192" style="position:absolute;left:712;top:3585;width:540;height:8970" coordorigin="712,3585" coordsize="540,8886">
                  <v:group id="_x0000_s1193" style="position:absolute;left:712;top:3585;width:540;height:3613" coordorigin="712,3585" coordsize="540,3613">
                    <v:group id="_x0000_s1194" style="position:absolute;left:712;top:3585;width:540;height:1856" coordorigin="779,3585" coordsize="473,1856">
                      <v:rect id="_x0000_s1195" style="position:absolute;left:779;top:3585;width:473;height:471" stroked="f">
                        <v:textbox style="mso-next-textbox:#_x0000_s1195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196" style="position:absolute;left:779;top:3981;width:473;height:413" stroked="f">
                        <v:textbox style="mso-next-textbox:#_x0000_s1196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197" style="position:absolute;left:779;top:4679;width:473;height:413" stroked="f">
                        <v:textbox style="mso-next-textbox:#_x0000_s1197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198" style="position:absolute;left:779;top:4330;width:473;height:413" stroked="f">
                        <v:textbox style="mso-next-textbox:#_x0000_s1198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199" style="position:absolute;left:779;top:5028;width:473;height:413" stroked="f">
                        <v:textbox style="mso-next-textbox:#_x0000_s1199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200" style="position:absolute;left:712;top:5342;width:540;height:1856" coordorigin="779,3585" coordsize="473,1856">
                      <v:rect id="_x0000_s1201" style="position:absolute;left:779;top:3585;width:473;height:471" stroked="f">
                        <v:textbox style="mso-next-textbox:#_x0000_s1201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202" style="position:absolute;left:779;top:3981;width:473;height:413" stroked="f">
                        <v:textbox style="mso-next-textbox:#_x0000_s1202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203" style="position:absolute;left:779;top:4679;width:473;height:413" stroked="f">
                        <v:textbox style="mso-next-textbox:#_x0000_s1203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204" style="position:absolute;left:779;top:4330;width:473;height:413" stroked="f">
                        <v:textbox style="mso-next-textbox:#_x0000_s1204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205" style="position:absolute;left:779;top:5028;width:473;height:413" stroked="f">
                        <v:textbox style="mso-next-textbox:#_x0000_s1205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206" style="position:absolute;left:712;top:7077;width:540;height:1856" coordorigin="779,3585" coordsize="473,1856">
                    <v:rect id="_x0000_s1207" style="position:absolute;left:779;top:3585;width:473;height:471" stroked="f">
                      <v:textbox style="mso-next-textbox:#_x0000_s1207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208" style="position:absolute;left:779;top:3981;width:473;height:413" stroked="f">
                      <v:textbox style="mso-next-textbox:#_x0000_s1208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209" style="position:absolute;left:779;top:4679;width:473;height:413" stroked="f">
                      <v:textbox style="mso-next-textbox:#_x0000_s1209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210" style="position:absolute;left:779;top:4330;width:473;height:413" stroked="f">
                      <v:textbox style="mso-next-textbox:#_x0000_s1210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211" style="position:absolute;left:779;top:5028;width:473;height:413" stroked="f">
                      <v:textbox style="mso-next-textbox:#_x0000_s1211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212" style="position:absolute;left:712;top:8834;width:540;height:1945" coordorigin="779,3585" coordsize="473,1856">
                    <v:rect id="_x0000_s1213" style="position:absolute;left:779;top:3585;width:473;height:471" stroked="f">
                      <v:textbox style="mso-next-textbox:#_x0000_s1213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214" style="position:absolute;left:779;top:3981;width:473;height:413" stroked="f">
                      <v:textbox style="mso-next-textbox:#_x0000_s1214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215" style="position:absolute;left:779;top:4679;width:473;height:413" stroked="f">
                      <v:textbox style="mso-next-textbox:#_x0000_s1215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216" style="position:absolute;left:779;top:4330;width:473;height:413" stroked="f">
                      <v:textbox style="mso-next-textbox:#_x0000_s1216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217" style="position:absolute;left:779;top:5028;width:473;height:413" stroked="f">
                      <v:textbox style="mso-next-textbox:#_x0000_s1217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218" style="position:absolute;left:712;top:10690;width:540;height:1781" coordorigin="779,3585" coordsize="473,1856">
                    <v:rect id="_x0000_s1219" style="position:absolute;left:779;top:3585;width:473;height:471" stroked="f">
                      <v:textbox style="mso-next-textbox:#_x0000_s1219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220" style="position:absolute;left:779;top:3981;width:473;height:413" stroked="f">
                      <v:textbox style="mso-next-textbox:#_x0000_s1220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221" style="position:absolute;left:779;top:4679;width:473;height:413" stroked="f">
                      <v:textbox style="mso-next-textbox:#_x0000_s1221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222" style="position:absolute;left:779;top:4330;width:473;height:413" stroked="f">
                      <v:textbox style="mso-next-textbox:#_x0000_s1222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223" style="position:absolute;left:779;top:5028;width:473;height:413" stroked="f">
                      <v:textbox style="mso-next-textbox:#_x0000_s1223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noProof/>
        </w:rPr>
        <w:pict>
          <v:group id="_x0000_s1224" style="position:absolute;left:0;text-align:left;margin-left:274.3pt;margin-top:-19.25pt;width:103.1pt;height:750.4pt;z-index:251627008" coordorigin="548,502" coordsize="2062,15008">
            <v:shape id="_x0000_s1225" type="#_x0000_t202" style="position:absolute;left:548;top:2482;width:2062;height:720">
              <v:textbox style="mso-next-textbox:#_x0000_s1225">
                <w:txbxContent>
                  <w:p w:rsidR="00B143D7" w:rsidRPr="006A78BE" w:rsidRDefault="00B143D7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B143D7" w:rsidRPr="006A78BE" w:rsidRDefault="00B143D7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226" type="#_x0000_t202" style="position:absolute;left:548;top:502;width:2062;height:1800">
              <v:textbox style="mso-next-textbox:#_x0000_s1226">
                <w:txbxContent>
                  <w:p w:rsidR="00B143D7" w:rsidRDefault="00B143D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B143D7" w:rsidRPr="006A78BE" w:rsidRDefault="00B143D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B143D7" w:rsidRPr="006A78BE" w:rsidRDefault="00B143D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B143D7" w:rsidRPr="006A78BE" w:rsidRDefault="00B143D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  <v:group id="_x0000_s1227" style="position:absolute;left:548;top:3450;width:2062;height:12060" coordorigin="548,3450" coordsize="2062,12060">
              <v:group id="_x0000_s1228" style="position:absolute;left:548;top:13144;width:2062;height:2366" coordorigin="653,11875" coordsize="1980,2366">
                <v:shape id="_x0000_s1229" type="#_x0000_t202" style="position:absolute;left:653;top:11875;width:1980;height:540">
                  <v:textbox style="mso-next-textbox:#_x0000_s1229">
                    <w:txbxContent>
                      <w:p w:rsidR="00B143D7" w:rsidRPr="006A78BE" w:rsidRDefault="00B143D7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230" type="#_x0000_t202" style="position:absolute;left:653;top:12799;width:1980;height:540">
                  <v:textbox style="mso-next-textbox:#_x0000_s1230">
                    <w:txbxContent>
                      <w:p w:rsidR="00B143D7" w:rsidRPr="006A78BE" w:rsidRDefault="00B143D7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231" type="#_x0000_t202" style="position:absolute;left:653;top:13701;width:1980;height:540">
                  <v:textbox style="mso-next-textbox:#_x0000_s1231">
                    <w:txbxContent>
                      <w:p w:rsidR="00B143D7" w:rsidRPr="006A78BE" w:rsidRDefault="00B143D7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232" style="position:absolute;left:548;top:3450;width:2062;height:9240" coordorigin="548,3450" coordsize="2062,9240">
                <v:group id="_x0000_s1233" style="position:absolute;left:548;top:3450;width:2062;height:9240" coordorigin="548,3450" coordsize="2062,9240">
                  <v:shape id="_x0000_s1234" type="#_x0000_t202" style="position:absolute;left:548;top:3450;width:2062;height:9240">
                    <v:textbox style="mso-next-textbox:#_x0000_s1234">
                      <w:txbxContent>
                        <w:p w:rsidR="00B143D7" w:rsidRPr="006A78BE" w:rsidRDefault="00B143D7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235" style="position:absolute;left:1252;top:3707;width:1223;height:8764" coordorigin="1252,3765" coordsize="994,7510">
                    <v:group id="_x0000_s1236" style="position:absolute;left:1252;top:3765;width:994;height:844" coordorigin="1574,4094" coordsize="994,844">
                      <v:oval id="_x0000_s1237" style="position:absolute;left:1574;top:4094;width:281;height:238">
                        <v:textbox style="mso-next-textbox:#_x0000_s123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8" style="position:absolute;left:1931;top:4094;width:280;height:238">
                        <v:textbox style="mso-next-textbox:#_x0000_s123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9" style="position:absolute;left:2288;top:4094;width:280;height:238">
                        <v:textbox style="mso-next-textbox:#_x0000_s1239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0" style="position:absolute;left:1574;top:4397;width:281;height:238">
                        <v:textbox style="mso-next-textbox:#_x0000_s124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1" style="position:absolute;left:1931;top:4397;width:280;height:238">
                        <v:textbox style="mso-next-textbox:#_x0000_s124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2" style="position:absolute;left:2288;top:4397;width:280;height:238">
                        <v:textbox style="mso-next-textbox:#_x0000_s124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3" style="position:absolute;left:1574;top:4700;width:281;height:238">
                        <v:textbox style="mso-next-textbox:#_x0000_s124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4" style="position:absolute;left:1931;top:4700;width:280;height:238">
                        <v:textbox style="mso-next-textbox:#_x0000_s124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5" style="position:absolute;left:2288;top:4700;width:280;height:238">
                        <v:textbox style="mso-next-textbox:#_x0000_s124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46" style="position:absolute;left:1252;top:4674;width:994;height:844" coordorigin="1574,4094" coordsize="994,844">
                      <v:oval id="_x0000_s1247" style="position:absolute;left:1574;top:4094;width:281;height:238">
                        <v:textbox style="mso-next-textbox:#_x0000_s124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8" style="position:absolute;left:1931;top:4094;width:280;height:238">
                        <v:textbox style="mso-next-textbox:#_x0000_s124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9" style="position:absolute;left:2288;top:4094;width:280;height:238">
                        <v:textbox style="mso-next-textbox:#_x0000_s1249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0" style="position:absolute;left:1574;top:4397;width:281;height:238">
                        <v:textbox style="mso-next-textbox:#_x0000_s125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1" style="position:absolute;left:1931;top:4397;width:280;height:238">
                        <v:textbox style="mso-next-textbox:#_x0000_s125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2" style="position:absolute;left:2288;top:4397;width:280;height:238">
                        <v:textbox style="mso-next-textbox:#_x0000_s125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3" style="position:absolute;left:1574;top:4700;width:281;height:238">
                        <v:textbox style="mso-next-textbox:#_x0000_s125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4" style="position:absolute;left:1931;top:4700;width:280;height:238">
                        <v:textbox style="mso-next-textbox:#_x0000_s125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5" style="position:absolute;left:2288;top:4700;width:280;height:238">
                        <v:textbox style="mso-next-textbox:#_x0000_s125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56" style="position:absolute;left:1252;top:5583;width:994;height:844" coordorigin="1574,4094" coordsize="994,844">
                      <v:oval id="_x0000_s1257" style="position:absolute;left:1574;top:4094;width:281;height:238">
                        <v:textbox style="mso-next-textbox:#_x0000_s125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8" style="position:absolute;left:1931;top:4094;width:280;height:238">
                        <v:textbox style="mso-next-textbox:#_x0000_s125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9" style="position:absolute;left:2288;top:4094;width:280;height:238">
                        <v:textbox style="mso-next-textbox:#_x0000_s1259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0" style="position:absolute;left:1574;top:4397;width:281;height:238">
                        <v:textbox style="mso-next-textbox:#_x0000_s126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1" style="position:absolute;left:1931;top:4397;width:280;height:238">
                        <v:textbox style="mso-next-textbox:#_x0000_s126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2" style="position:absolute;left:2288;top:4397;width:280;height:238">
                        <v:textbox style="mso-next-textbox:#_x0000_s126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3" style="position:absolute;left:1574;top:4700;width:281;height:238">
                        <v:textbox style="mso-next-textbox:#_x0000_s126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4" style="position:absolute;left:1931;top:4700;width:280;height:238">
                        <v:textbox style="mso-next-textbox:#_x0000_s126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5" style="position:absolute;left:2288;top:4700;width:280;height:238">
                        <v:textbox style="mso-next-textbox:#_x0000_s126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66" style="position:absolute;left:1252;top:6492;width:994;height:844" coordorigin="1574,4094" coordsize="994,844">
                      <v:oval id="_x0000_s1267" style="position:absolute;left:1574;top:4094;width:281;height:238">
                        <v:textbox style="mso-next-textbox:#_x0000_s126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8" style="position:absolute;left:1931;top:4094;width:280;height:238">
                        <v:textbox style="mso-next-textbox:#_x0000_s126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9" style="position:absolute;left:2288;top:4094;width:280;height:238">
                        <v:textbox style="mso-next-textbox:#_x0000_s1269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0" style="position:absolute;left:1574;top:4397;width:281;height:238">
                        <v:textbox style="mso-next-textbox:#_x0000_s127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1" style="position:absolute;left:1931;top:4397;width:280;height:238">
                        <v:textbox style="mso-next-textbox:#_x0000_s127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2" style="position:absolute;left:2288;top:4397;width:280;height:238">
                        <v:textbox style="mso-next-textbox:#_x0000_s127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3" style="position:absolute;left:1574;top:4700;width:281;height:238">
                        <v:textbox style="mso-next-textbox:#_x0000_s127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4" style="position:absolute;left:1931;top:4700;width:280;height:238">
                        <v:textbox style="mso-next-textbox:#_x0000_s127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5" style="position:absolute;left:2288;top:4700;width:280;height:238">
                        <v:textbox style="mso-next-textbox:#_x0000_s127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76" style="position:absolute;left:1252;top:7401;width:994;height:844" coordorigin="1574,4094" coordsize="994,844">
                      <v:oval id="_x0000_s1277" style="position:absolute;left:1574;top:4094;width:281;height:238">
                        <v:textbox style="mso-next-textbox:#_x0000_s127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8" style="position:absolute;left:1931;top:4094;width:280;height:238">
                        <v:textbox style="mso-next-textbox:#_x0000_s127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9" style="position:absolute;left:2288;top:4094;width:280;height:238">
                        <v:textbox style="mso-next-textbox:#_x0000_s1279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0" style="position:absolute;left:1574;top:4397;width:281;height:238">
                        <v:textbox style="mso-next-textbox:#_x0000_s128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1" style="position:absolute;left:1931;top:4397;width:280;height:238">
                        <v:textbox style="mso-next-textbox:#_x0000_s128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2" style="position:absolute;left:2288;top:4397;width:280;height:238">
                        <v:textbox style="mso-next-textbox:#_x0000_s128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3" style="position:absolute;left:1574;top:4700;width:281;height:238">
                        <v:textbox style="mso-next-textbox:#_x0000_s128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4" style="position:absolute;left:1931;top:4700;width:280;height:238">
                        <v:textbox style="mso-next-textbox:#_x0000_s128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5" style="position:absolute;left:2288;top:4700;width:280;height:238">
                        <v:textbox style="mso-next-textbox:#_x0000_s128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86" style="position:absolute;left:1252;top:8310;width:994;height:844" coordorigin="1574,4094" coordsize="994,844">
                      <v:oval id="_x0000_s1287" style="position:absolute;left:1574;top:4094;width:281;height:238">
                        <v:textbox style="mso-next-textbox:#_x0000_s128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8" style="position:absolute;left:1931;top:4094;width:280;height:238">
                        <v:textbox style="mso-next-textbox:#_x0000_s128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9" style="position:absolute;left:2288;top:4094;width:280;height:238">
                        <v:textbox style="mso-next-textbox:#_x0000_s1289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0" style="position:absolute;left:1574;top:4397;width:281;height:238">
                        <v:textbox style="mso-next-textbox:#_x0000_s129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1" style="position:absolute;left:1931;top:4397;width:280;height:238">
                        <v:textbox style="mso-next-textbox:#_x0000_s129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2" style="position:absolute;left:2288;top:4397;width:280;height:238">
                        <v:textbox style="mso-next-textbox:#_x0000_s129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3" style="position:absolute;left:1574;top:4700;width:281;height:238">
                        <v:textbox style="mso-next-textbox:#_x0000_s129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4" style="position:absolute;left:1931;top:4700;width:280;height:238">
                        <v:textbox style="mso-next-textbox:#_x0000_s129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5" style="position:absolute;left:2288;top:4700;width:280;height:238">
                        <v:textbox style="mso-next-textbox:#_x0000_s129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96" style="position:absolute;left:1252;top:9219;width:994;height:844" coordorigin="1574,4094" coordsize="994,844">
                      <v:oval id="_x0000_s1297" style="position:absolute;left:1574;top:4094;width:281;height:238">
                        <v:textbox style="mso-next-textbox:#_x0000_s129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8" style="position:absolute;left:1931;top:4094;width:280;height:238">
                        <v:textbox style="mso-next-textbox:#_x0000_s129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9" style="position:absolute;left:2288;top:4094;width:280;height:238">
                        <v:textbox style="mso-next-textbox:#_x0000_s1299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0" style="position:absolute;left:1574;top:4397;width:281;height:238">
                        <v:textbox style="mso-next-textbox:#_x0000_s130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1" style="position:absolute;left:1931;top:4397;width:280;height:238">
                        <v:textbox style="mso-next-textbox:#_x0000_s130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2" style="position:absolute;left:2288;top:4397;width:280;height:238">
                        <v:textbox style="mso-next-textbox:#_x0000_s130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3" style="position:absolute;left:1574;top:4700;width:281;height:238">
                        <v:textbox style="mso-next-textbox:#_x0000_s130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4" style="position:absolute;left:1931;top:4700;width:280;height:238">
                        <v:textbox style="mso-next-textbox:#_x0000_s130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5" style="position:absolute;left:2288;top:4700;width:280;height:238">
                        <v:textbox style="mso-next-textbox:#_x0000_s130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06" style="position:absolute;left:1252;top:10128;width:994;height:844" coordorigin="1574,4094" coordsize="994,844">
                      <v:oval id="_x0000_s1307" style="position:absolute;left:1574;top:4094;width:281;height:238">
                        <v:textbox style="mso-next-textbox:#_x0000_s1307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8" style="position:absolute;left:1931;top:4094;width:280;height:238">
                        <v:textbox style="mso-next-textbox:#_x0000_s1308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9" style="position:absolute;left:2288;top:4094;width:280;height:238">
                        <v:textbox style="mso-next-textbox:#_x0000_s1309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0" style="position:absolute;left:1574;top:4397;width:281;height:238">
                        <v:textbox style="mso-next-textbox:#_x0000_s1310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1" style="position:absolute;left:1931;top:4397;width:280;height:238">
                        <v:textbox style="mso-next-textbox:#_x0000_s1311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2" style="position:absolute;left:2288;top:4397;width:280;height:238">
                        <v:textbox style="mso-next-textbox:#_x0000_s1312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3" style="position:absolute;left:1574;top:4700;width:281;height:238">
                        <v:textbox style="mso-next-textbox:#_x0000_s1313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4" style="position:absolute;left:1931;top:4700;width:280;height:238">
                        <v:textbox style="mso-next-textbox:#_x0000_s1314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5" style="position:absolute;left:2288;top:4700;width:280;height:238">
                        <v:textbox style="mso-next-textbox:#_x0000_s1315" inset=".5mm,0,0,0">
                          <w:txbxContent>
                            <w:p w:rsidR="00B143D7" w:rsidRPr="006A78BE" w:rsidRDefault="00B143D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316" style="position:absolute;left:1252;top:11037;width:281;height:238">
                      <v:textbox style="mso-next-textbox:#_x0000_s1316" inset=".5mm,0,0,0">
                        <w:txbxContent>
                          <w:p w:rsidR="00B143D7" w:rsidRPr="006A78BE" w:rsidRDefault="00B143D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317" style="position:absolute;left:1609;top:11037;width:280;height:238">
                      <v:textbox style="mso-next-textbox:#_x0000_s1317" inset=".5mm,0,0,0">
                        <w:txbxContent>
                          <w:p w:rsidR="00B143D7" w:rsidRPr="006A78BE" w:rsidRDefault="00B143D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318" style="position:absolute;left:1966;top:11037;width:280;height:238">
                      <v:textbox style="mso-next-textbox:#_x0000_s1318" inset=".5mm,0,0,0">
                        <w:txbxContent>
                          <w:p w:rsidR="00B143D7" w:rsidRPr="006A78BE" w:rsidRDefault="00B143D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319" style="position:absolute;left:712;top:3585;width:540;height:8970" coordorigin="712,3585" coordsize="540,8886">
                  <v:group id="_x0000_s1320" style="position:absolute;left:712;top:3585;width:540;height:3613" coordorigin="712,3585" coordsize="540,3613">
                    <v:group id="_x0000_s1321" style="position:absolute;left:712;top:3585;width:540;height:1856" coordorigin="779,3585" coordsize="473,1856">
                      <v:rect id="_x0000_s1322" style="position:absolute;left:779;top:3585;width:473;height:471" stroked="f">
                        <v:textbox style="mso-next-textbox:#_x0000_s1322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323" style="position:absolute;left:779;top:3981;width:473;height:413" stroked="f">
                        <v:textbox style="mso-next-textbox:#_x0000_s1323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324" style="position:absolute;left:779;top:4679;width:473;height:413" stroked="f">
                        <v:textbox style="mso-next-textbox:#_x0000_s1324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325" style="position:absolute;left:779;top:4330;width:473;height:413" stroked="f">
                        <v:textbox style="mso-next-textbox:#_x0000_s1325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326" style="position:absolute;left:779;top:5028;width:473;height:413" stroked="f">
                        <v:textbox style="mso-next-textbox:#_x0000_s1326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327" style="position:absolute;left:712;top:5342;width:540;height:1856" coordorigin="779,3585" coordsize="473,1856">
                      <v:rect id="_x0000_s1328" style="position:absolute;left:779;top:3585;width:473;height:471" stroked="f">
                        <v:textbox style="mso-next-textbox:#_x0000_s1328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329" style="position:absolute;left:779;top:3981;width:473;height:413" stroked="f">
                        <v:textbox style="mso-next-textbox:#_x0000_s1329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330" style="position:absolute;left:779;top:4679;width:473;height:413" stroked="f">
                        <v:textbox style="mso-next-textbox:#_x0000_s1330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331" style="position:absolute;left:779;top:4330;width:473;height:413" stroked="f">
                        <v:textbox style="mso-next-textbox:#_x0000_s1331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332" style="position:absolute;left:779;top:5028;width:473;height:413" stroked="f">
                        <v:textbox style="mso-next-textbox:#_x0000_s1332">
                          <w:txbxContent>
                            <w:p w:rsidR="00B143D7" w:rsidRPr="008B4456" w:rsidRDefault="00B143D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333" style="position:absolute;left:712;top:7077;width:540;height:1856" coordorigin="779,3585" coordsize="473,1856">
                    <v:rect id="_x0000_s1334" style="position:absolute;left:779;top:3585;width:473;height:471" stroked="f">
                      <v:textbox style="mso-next-textbox:#_x0000_s1334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335" style="position:absolute;left:779;top:3981;width:473;height:413" stroked="f">
                      <v:textbox style="mso-next-textbox:#_x0000_s1335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336" style="position:absolute;left:779;top:4679;width:473;height:413" stroked="f">
                      <v:textbox style="mso-next-textbox:#_x0000_s1336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337" style="position:absolute;left:779;top:4330;width:473;height:413" stroked="f">
                      <v:textbox style="mso-next-textbox:#_x0000_s1337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338" style="position:absolute;left:779;top:5028;width:473;height:413" stroked="f">
                      <v:textbox style="mso-next-textbox:#_x0000_s1338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339" style="position:absolute;left:712;top:8834;width:540;height:1945" coordorigin="779,3585" coordsize="473,1856">
                    <v:rect id="_x0000_s1340" style="position:absolute;left:779;top:3585;width:473;height:471" stroked="f">
                      <v:textbox style="mso-next-textbox:#_x0000_s1340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341" style="position:absolute;left:779;top:3981;width:473;height:413" stroked="f">
                      <v:textbox style="mso-next-textbox:#_x0000_s1341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342" style="position:absolute;left:779;top:4679;width:473;height:413" stroked="f">
                      <v:textbox style="mso-next-textbox:#_x0000_s1342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343" style="position:absolute;left:779;top:4330;width:473;height:413" stroked="f">
                      <v:textbox style="mso-next-textbox:#_x0000_s1343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344" style="position:absolute;left:779;top:5028;width:473;height:413" stroked="f">
                      <v:textbox style="mso-next-textbox:#_x0000_s1344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345" style="position:absolute;left:712;top:10690;width:540;height:1781" coordorigin="779,3585" coordsize="473,1856">
                    <v:rect id="_x0000_s1346" style="position:absolute;left:779;top:3585;width:473;height:471" stroked="f">
                      <v:textbox style="mso-next-textbox:#_x0000_s1346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347" style="position:absolute;left:779;top:3981;width:473;height:413" stroked="f">
                      <v:textbox style="mso-next-textbox:#_x0000_s1347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348" style="position:absolute;left:779;top:4679;width:473;height:413" stroked="f">
                      <v:textbox style="mso-next-textbox:#_x0000_s1348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349" style="position:absolute;left:779;top:4330;width:473;height:413" stroked="f">
                      <v:textbox style="mso-next-textbox:#_x0000_s1349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350" style="position:absolute;left:779;top:5028;width:473;height:413" stroked="f">
                      <v:textbox style="mso-next-textbox:#_x0000_s1350">
                        <w:txbxContent>
                          <w:p w:rsidR="00B143D7" w:rsidRPr="008B4456" w:rsidRDefault="00B143D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B143D7" w:rsidRPr="00FE0A10" w:rsidRDefault="00B143D7" w:rsidP="0071597E">
      <w:pPr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FE0A10" w:rsidRDefault="00B143D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B143D7" w:rsidRPr="001A2F2E" w:rsidRDefault="00B143D7" w:rsidP="00DE4127">
      <w:pPr>
        <w:pStyle w:val="NoSpacing"/>
        <w:rPr>
          <w:sz w:val="24"/>
          <w:szCs w:val="24"/>
        </w:rPr>
      </w:pPr>
    </w:p>
    <w:sectPr w:rsidR="00B143D7" w:rsidRPr="001A2F2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5763"/>
    <w:rsid w:val="00007210"/>
    <w:rsid w:val="00026E3F"/>
    <w:rsid w:val="000416C6"/>
    <w:rsid w:val="00044AD6"/>
    <w:rsid w:val="0007058F"/>
    <w:rsid w:val="00075E49"/>
    <w:rsid w:val="00081BED"/>
    <w:rsid w:val="000A7B26"/>
    <w:rsid w:val="000C3F55"/>
    <w:rsid w:val="000C6DB9"/>
    <w:rsid w:val="00105E6A"/>
    <w:rsid w:val="00142725"/>
    <w:rsid w:val="00191357"/>
    <w:rsid w:val="001A2F2E"/>
    <w:rsid w:val="001C38C2"/>
    <w:rsid w:val="001E3313"/>
    <w:rsid w:val="00204872"/>
    <w:rsid w:val="0022404F"/>
    <w:rsid w:val="00232DCC"/>
    <w:rsid w:val="00285E75"/>
    <w:rsid w:val="00292298"/>
    <w:rsid w:val="002947EE"/>
    <w:rsid w:val="002C4C15"/>
    <w:rsid w:val="002F6342"/>
    <w:rsid w:val="00320630"/>
    <w:rsid w:val="00323FDC"/>
    <w:rsid w:val="003622E3"/>
    <w:rsid w:val="00380BD4"/>
    <w:rsid w:val="003A47F6"/>
    <w:rsid w:val="003F506F"/>
    <w:rsid w:val="003F5E76"/>
    <w:rsid w:val="00402007"/>
    <w:rsid w:val="00421449"/>
    <w:rsid w:val="00471E96"/>
    <w:rsid w:val="004763B3"/>
    <w:rsid w:val="00487E70"/>
    <w:rsid w:val="004A0AD2"/>
    <w:rsid w:val="004A0D5A"/>
    <w:rsid w:val="004B19B9"/>
    <w:rsid w:val="004D5666"/>
    <w:rsid w:val="004E6EE0"/>
    <w:rsid w:val="00514772"/>
    <w:rsid w:val="00567B2A"/>
    <w:rsid w:val="00574FAE"/>
    <w:rsid w:val="005B53F6"/>
    <w:rsid w:val="00605BC6"/>
    <w:rsid w:val="00607EAB"/>
    <w:rsid w:val="00612986"/>
    <w:rsid w:val="00613440"/>
    <w:rsid w:val="006159F3"/>
    <w:rsid w:val="00641E89"/>
    <w:rsid w:val="00656FBA"/>
    <w:rsid w:val="006A1B99"/>
    <w:rsid w:val="006A78BE"/>
    <w:rsid w:val="006F3760"/>
    <w:rsid w:val="006F6108"/>
    <w:rsid w:val="0071597E"/>
    <w:rsid w:val="0075724A"/>
    <w:rsid w:val="007712FA"/>
    <w:rsid w:val="007B1EDE"/>
    <w:rsid w:val="007C5153"/>
    <w:rsid w:val="007E3A08"/>
    <w:rsid w:val="007F7E99"/>
    <w:rsid w:val="008051BC"/>
    <w:rsid w:val="00861AF8"/>
    <w:rsid w:val="0087147B"/>
    <w:rsid w:val="008B4456"/>
    <w:rsid w:val="008F68C0"/>
    <w:rsid w:val="008F77AE"/>
    <w:rsid w:val="0090729F"/>
    <w:rsid w:val="009075E0"/>
    <w:rsid w:val="0093040E"/>
    <w:rsid w:val="00936885"/>
    <w:rsid w:val="00963618"/>
    <w:rsid w:val="00A24140"/>
    <w:rsid w:val="00A44882"/>
    <w:rsid w:val="00A450B3"/>
    <w:rsid w:val="00A50C21"/>
    <w:rsid w:val="00A604B4"/>
    <w:rsid w:val="00A77D6C"/>
    <w:rsid w:val="00A8198A"/>
    <w:rsid w:val="00AC7148"/>
    <w:rsid w:val="00B143D7"/>
    <w:rsid w:val="00B40587"/>
    <w:rsid w:val="00B406B5"/>
    <w:rsid w:val="00B54367"/>
    <w:rsid w:val="00B70D3A"/>
    <w:rsid w:val="00B70D5F"/>
    <w:rsid w:val="00BA5547"/>
    <w:rsid w:val="00BD1EAC"/>
    <w:rsid w:val="00C20C60"/>
    <w:rsid w:val="00C36B13"/>
    <w:rsid w:val="00C45BC0"/>
    <w:rsid w:val="00C65D7F"/>
    <w:rsid w:val="00C86DCE"/>
    <w:rsid w:val="00C90F5C"/>
    <w:rsid w:val="00CA7735"/>
    <w:rsid w:val="00CB5980"/>
    <w:rsid w:val="00CE2D93"/>
    <w:rsid w:val="00D13DDC"/>
    <w:rsid w:val="00D15F18"/>
    <w:rsid w:val="00D470E3"/>
    <w:rsid w:val="00D72D4A"/>
    <w:rsid w:val="00D94E47"/>
    <w:rsid w:val="00DE4127"/>
    <w:rsid w:val="00DE7D1C"/>
    <w:rsid w:val="00E22AE8"/>
    <w:rsid w:val="00E60395"/>
    <w:rsid w:val="00E70A94"/>
    <w:rsid w:val="00E726CD"/>
    <w:rsid w:val="00EA0FEC"/>
    <w:rsid w:val="00ED3BD6"/>
    <w:rsid w:val="00ED7352"/>
    <w:rsid w:val="00F42DE6"/>
    <w:rsid w:val="00F42E4F"/>
    <w:rsid w:val="00F703E2"/>
    <w:rsid w:val="00FD4BAF"/>
    <w:rsid w:val="00FD6689"/>
    <w:rsid w:val="00FE0A10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A0AD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gif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wmf"/><Relationship Id="rId19" Type="http://schemas.openxmlformats.org/officeDocument/2006/relationships/image" Target="media/image15.gi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568</TotalTime>
  <Pages>3</Pages>
  <Words>645</Words>
  <Characters>3683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edanur</cp:lastModifiedBy>
  <cp:revision>69</cp:revision>
  <cp:lastPrinted>2009-11-05T20:35:00Z</cp:lastPrinted>
  <dcterms:created xsi:type="dcterms:W3CDTF">2009-10-08T15:28:00Z</dcterms:created>
  <dcterms:modified xsi:type="dcterms:W3CDTF">2011-01-31T20:33:00Z</dcterms:modified>
</cp:coreProperties>
</file>