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AF8" w:rsidRDefault="00312AF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ADI SOYADI:</w:t>
      </w:r>
    </w:p>
    <w:p w:rsidR="00312AF8" w:rsidRPr="006B3EB3" w:rsidRDefault="00312AF8">
      <w:pPr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TÜRKÇE DEĞERLENDİRME</w:t>
      </w:r>
    </w:p>
    <w:p w:rsidR="00312AF8" w:rsidRPr="006B3EB3" w:rsidRDefault="00312AF8" w:rsidP="00C739FD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 xml:space="preserve">“Kahvaltıda çay yerine portakal suyu içiyorum.”   </w:t>
      </w:r>
    </w:p>
    <w:p w:rsidR="00312AF8" w:rsidRPr="006B3EB3" w:rsidRDefault="00312AF8" w:rsidP="00C739FD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Cümlesini hecelerine ayırarak aşağıya yazınız.</w:t>
      </w:r>
    </w:p>
    <w:p w:rsidR="00312AF8" w:rsidRPr="006B3EB3" w:rsidRDefault="00312AF8" w:rsidP="00C739FD">
      <w:pPr>
        <w:pStyle w:val="ListParagraph"/>
        <w:ind w:left="108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………………………………………………………………………………………………………………………………………...................................................................................................................</w:t>
      </w:r>
      <w:r>
        <w:rPr>
          <w:rFonts w:ascii="Comic Sans MS" w:hAnsi="Comic Sans MS"/>
          <w:sz w:val="28"/>
          <w:szCs w:val="28"/>
        </w:rPr>
        <w:t>..............</w:t>
      </w:r>
    </w:p>
    <w:p w:rsidR="00312AF8" w:rsidRPr="006B3EB3" w:rsidRDefault="00312AF8" w:rsidP="00C739FD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Yukarıdaki cümlede sadece kalın ünlülerden meydana gelen sözcükleri yazınız.</w:t>
      </w:r>
    </w:p>
    <w:p w:rsidR="00312AF8" w:rsidRPr="006B3EB3" w:rsidRDefault="00312AF8" w:rsidP="00C739FD">
      <w:pPr>
        <w:pStyle w:val="ListParagraph"/>
        <w:ind w:left="108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312AF8" w:rsidRPr="006B3EB3" w:rsidRDefault="00312AF8" w:rsidP="00C739FD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Yukarıdaki cümle kaç kelimedir?</w:t>
      </w:r>
      <w:r>
        <w:rPr>
          <w:rFonts w:ascii="Comic Sans MS" w:hAnsi="Comic Sans MS"/>
          <w:sz w:val="28"/>
          <w:szCs w:val="28"/>
        </w:rPr>
        <w:t xml:space="preserve"> </w:t>
      </w:r>
      <w:r w:rsidRPr="006B3EB3">
        <w:rPr>
          <w:rFonts w:ascii="Comic Sans MS" w:hAnsi="Comic Sans MS"/>
          <w:sz w:val="28"/>
          <w:szCs w:val="28"/>
        </w:rPr>
        <w:t>...........................................................................................</w:t>
      </w:r>
    </w:p>
    <w:p w:rsidR="00312AF8" w:rsidRPr="006B3EB3" w:rsidRDefault="00312AF8" w:rsidP="00C739FD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Yukarıdaki cümlenin en az harf</w:t>
      </w:r>
      <w:r>
        <w:rPr>
          <w:rFonts w:ascii="Comic Sans MS" w:hAnsi="Comic Sans MS"/>
          <w:sz w:val="28"/>
          <w:szCs w:val="28"/>
        </w:rPr>
        <w:t>l</w:t>
      </w:r>
      <w:r w:rsidRPr="006B3EB3">
        <w:rPr>
          <w:rFonts w:ascii="Comic Sans MS" w:hAnsi="Comic Sans MS"/>
          <w:sz w:val="28"/>
          <w:szCs w:val="28"/>
        </w:rPr>
        <w:t>i  olan kelimesi hangisidir?</w:t>
      </w:r>
      <w:r>
        <w:rPr>
          <w:rFonts w:ascii="Comic Sans MS" w:hAnsi="Comic Sans MS"/>
          <w:sz w:val="28"/>
          <w:szCs w:val="28"/>
        </w:rPr>
        <w:t xml:space="preserve"> </w:t>
      </w:r>
      <w:r w:rsidRPr="006B3EB3">
        <w:rPr>
          <w:rFonts w:ascii="Comic Sans MS" w:hAnsi="Comic Sans MS"/>
          <w:sz w:val="28"/>
          <w:szCs w:val="28"/>
        </w:rPr>
        <w:t>....................................................</w:t>
      </w:r>
    </w:p>
    <w:p w:rsidR="00312AF8" w:rsidRPr="006B3EB3" w:rsidRDefault="00312AF8" w:rsidP="00C739FD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“ geyik,şimşek,enginar,keman” kelimelerini alfabetik sıraya göre diziniz.</w:t>
      </w:r>
    </w:p>
    <w:p w:rsidR="00312AF8" w:rsidRPr="006B3EB3" w:rsidRDefault="00312AF8" w:rsidP="00B3021A">
      <w:pPr>
        <w:pStyle w:val="ListParagraph"/>
        <w:ind w:left="108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1)…………………………………..</w:t>
      </w:r>
    </w:p>
    <w:p w:rsidR="00312AF8" w:rsidRPr="006B3EB3" w:rsidRDefault="00312AF8" w:rsidP="00B3021A">
      <w:pPr>
        <w:pStyle w:val="ListParagraph"/>
        <w:ind w:left="108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2)…………………………………..</w:t>
      </w:r>
    </w:p>
    <w:p w:rsidR="00312AF8" w:rsidRPr="006B3EB3" w:rsidRDefault="00312AF8" w:rsidP="00B3021A">
      <w:pPr>
        <w:pStyle w:val="ListParagraph"/>
        <w:ind w:left="108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3)…………………………………..</w:t>
      </w:r>
    </w:p>
    <w:p w:rsidR="00312AF8" w:rsidRPr="006B3EB3" w:rsidRDefault="00312AF8" w:rsidP="00B3021A">
      <w:pPr>
        <w:pStyle w:val="ListParagraph"/>
        <w:ind w:left="108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4)…………………………………..</w:t>
      </w:r>
    </w:p>
    <w:p w:rsidR="00312AF8" w:rsidRPr="006B3EB3" w:rsidRDefault="00312AF8" w:rsidP="00B3021A">
      <w:pPr>
        <w:pStyle w:val="ListParagraph"/>
        <w:ind w:left="1080"/>
        <w:rPr>
          <w:rFonts w:ascii="Comic Sans MS" w:hAnsi="Comic Sans MS"/>
          <w:sz w:val="28"/>
          <w:szCs w:val="28"/>
        </w:rPr>
      </w:pPr>
    </w:p>
    <w:p w:rsidR="00312AF8" w:rsidRPr="006B3EB3" w:rsidRDefault="00312AF8" w:rsidP="00B3021A">
      <w:pPr>
        <w:pStyle w:val="AralkYok1"/>
        <w:rPr>
          <w:rFonts w:ascii="Comic Sans MS" w:hAnsi="Comic Sans MS"/>
          <w:sz w:val="28"/>
          <w:szCs w:val="28"/>
          <w:u w:val="single"/>
        </w:rPr>
      </w:pPr>
      <w:r w:rsidRPr="006B3EB3">
        <w:rPr>
          <w:rFonts w:ascii="Comic Sans MS" w:hAnsi="Comic Sans MS"/>
          <w:sz w:val="28"/>
          <w:szCs w:val="28"/>
        </w:rPr>
        <w:t xml:space="preserve">   3- Aşağıdaki bardağın içindeki sözcüklerin </w:t>
      </w:r>
      <w:r w:rsidRPr="006B3EB3">
        <w:rPr>
          <w:rFonts w:ascii="Comic Sans MS" w:hAnsi="Comic Sans MS"/>
          <w:sz w:val="28"/>
          <w:szCs w:val="28"/>
          <w:u w:val="single"/>
        </w:rPr>
        <w:t>eş anlamlısını bardağa atın.</w:t>
      </w:r>
    </w:p>
    <w:p w:rsidR="00312AF8" w:rsidRDefault="00312AF8" w:rsidP="000141EA">
      <w:pPr>
        <w:pStyle w:val="AralkYok1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_x0000_s1029" style="position:absolute;margin-left:39.85pt;margin-top:1.15pt;width:45.85pt;height:83pt;z-index:251662336;mso-position-horizontal:absolute;mso-position-vertical:absolute" coordsize="917,1660" path="m15,1573v126,43,253,87,285,-30c332,1426,257,1060,210,868,163,676,30,523,15,388,,253,25,116,120,58,215,,470,28,585,43,700,58,760,88,810,148v50,60,58,185,75,255c902,473,917,553,915,568e" filled="f">
            <v:path arrowok="t"/>
          </v:shape>
        </w:pict>
      </w:r>
    </w:p>
    <w:p w:rsidR="00312AF8" w:rsidRDefault="00312AF8" w:rsidP="000141EA">
      <w:pPr>
        <w:pStyle w:val="AralkYok1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30" type="#_x0000_t75" style="position:absolute;margin-left:65.1pt;margin-top:.1pt;width:93pt;height:149.25pt;z-index:-251663360;visibility:visible">
            <v:imagedata r:id="rId7" o:title=""/>
          </v:shape>
        </w:pict>
      </w:r>
      <w:r>
        <w:rPr>
          <w:rFonts w:ascii="Century Gothic" w:hAnsi="Century Gothic"/>
          <w:sz w:val="24"/>
          <w:szCs w:val="24"/>
        </w:rPr>
        <w:t xml:space="preserve">                          </w:t>
      </w:r>
    </w:p>
    <w:p w:rsidR="00312AF8" w:rsidRPr="00875E8F" w:rsidRDefault="00312AF8" w:rsidP="000141EA">
      <w:pPr>
        <w:pStyle w:val="AralkYok1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  <w:t xml:space="preserve">                      </w:t>
      </w:r>
      <w:r>
        <w:rPr>
          <w:rFonts w:ascii="Century Gothic" w:hAnsi="Century Gothic"/>
          <w:b/>
          <w:sz w:val="24"/>
          <w:szCs w:val="24"/>
        </w:rPr>
        <w:t>düş</w:t>
      </w:r>
    </w:p>
    <w:p w:rsidR="00312AF8" w:rsidRDefault="00312AF8" w:rsidP="000141EA">
      <w:pPr>
        <w:pStyle w:val="AralkYok1"/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pict>
          <v:rect id="_x0000_s1031" style="position:absolute;margin-left:173.85pt;margin-top:86.35pt;width:49.5pt;height:16.5pt;z-index:-251655168"/>
        </w:pict>
      </w:r>
      <w:r>
        <w:rPr>
          <w:noProof/>
          <w:lang w:eastAsia="tr-TR"/>
        </w:rPr>
        <w:pict>
          <v:rect id="_x0000_s1032" style="position:absolute;margin-left:159.6pt;margin-top:58.6pt;width:49.5pt;height:16.5pt;z-index:-251656192"/>
        </w:pict>
      </w:r>
      <w:r>
        <w:rPr>
          <w:noProof/>
          <w:lang w:eastAsia="tr-TR"/>
        </w:rPr>
        <w:pict>
          <v:rect id="_x0000_s1033" style="position:absolute;margin-left:167.85pt;margin-top:28.6pt;width:49.5pt;height:16.5pt;z-index:-251657216"/>
        </w:pict>
      </w:r>
      <w:r>
        <w:rPr>
          <w:noProof/>
          <w:lang w:eastAsia="tr-TR"/>
        </w:rPr>
        <w:pict>
          <v:rect id="_x0000_s1034" style="position:absolute;margin-left:183.6pt;margin-top:.85pt;width:49.5pt;height:16.5pt;z-index:-251658240"/>
        </w:pict>
      </w:r>
      <w:r>
        <w:rPr>
          <w:noProof/>
          <w:lang w:eastAsia="tr-TR"/>
        </w:rPr>
        <w:pict>
          <v:rect id="_x0000_s1035" style="position:absolute;margin-left:-6.9pt;margin-top:102.85pt;width:49.5pt;height:16.5pt;z-index:-251659264"/>
        </w:pict>
      </w:r>
      <w:r>
        <w:rPr>
          <w:noProof/>
          <w:lang w:eastAsia="tr-TR"/>
        </w:rPr>
        <w:pict>
          <v:rect id="_x0000_s1036" style="position:absolute;margin-left:-6.9pt;margin-top:58.6pt;width:49.5pt;height:16.5pt;z-index:-251660288"/>
        </w:pict>
      </w:r>
      <w:r>
        <w:rPr>
          <w:noProof/>
          <w:lang w:eastAsia="tr-TR"/>
        </w:rPr>
        <w:pict>
          <v:rect id="_x0000_s1037" style="position:absolute;margin-left:-6.9pt;margin-top:28.6pt;width:49.5pt;height:16.5pt;z-index:-251661312"/>
        </w:pict>
      </w:r>
      <w:r>
        <w:rPr>
          <w:noProof/>
          <w:lang w:eastAsia="tr-TR"/>
        </w:rPr>
        <w:pict>
          <v:rect id="_x0000_s1038" style="position:absolute;margin-left:-6.9pt;margin-top:.85pt;width:49.5pt;height:16.5pt;z-index:-251662336"/>
        </w:pict>
      </w:r>
      <w:r>
        <w:rPr>
          <w:rFonts w:ascii="Century Gothic" w:hAnsi="Century Gothic"/>
          <w:b/>
          <w:sz w:val="24"/>
          <w:szCs w:val="24"/>
        </w:rPr>
        <w:t xml:space="preserve">ırmak           </w:t>
      </w:r>
      <w:r>
        <w:rPr>
          <w:rFonts w:ascii="Century Gothic" w:hAnsi="Century Gothic"/>
          <w:b/>
          <w:sz w:val="24"/>
          <w:szCs w:val="24"/>
        </w:rPr>
        <w:tab/>
        <w:t xml:space="preserve">                                     güz    </w:t>
      </w:r>
      <w:r>
        <w:rPr>
          <w:rFonts w:ascii="Century Gothic" w:hAnsi="Century Gothic"/>
          <w:b/>
          <w:sz w:val="24"/>
          <w:szCs w:val="24"/>
        </w:rPr>
        <w:tab/>
      </w:r>
    </w:p>
    <w:p w:rsidR="00312AF8" w:rsidRDefault="00312AF8" w:rsidP="000141EA">
      <w:pPr>
        <w:pStyle w:val="AralkYok1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</w:t>
      </w:r>
      <w:r w:rsidRPr="00875E8F">
        <w:rPr>
          <w:rFonts w:ascii="Century Gothic" w:hAnsi="Century Gothic"/>
          <w:b/>
          <w:sz w:val="24"/>
          <w:szCs w:val="24"/>
        </w:rPr>
        <w:t>sonbahar</w:t>
      </w:r>
    </w:p>
    <w:p w:rsidR="00312AF8" w:rsidRDefault="00312AF8" w:rsidP="000141EA">
      <w:pPr>
        <w:pStyle w:val="AralkYok1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rüya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>yanıt            zayıf</w:t>
      </w:r>
    </w:p>
    <w:p w:rsidR="00312AF8" w:rsidRDefault="00312AF8" w:rsidP="000141EA">
      <w:pPr>
        <w:pStyle w:val="AralkYok1"/>
        <w:rPr>
          <w:rFonts w:ascii="Century Gothic" w:hAnsi="Century Gothic"/>
          <w:b/>
          <w:sz w:val="24"/>
          <w:szCs w:val="24"/>
        </w:rPr>
      </w:pPr>
    </w:p>
    <w:p w:rsidR="00312AF8" w:rsidRDefault="00312AF8" w:rsidP="000141EA">
      <w:pPr>
        <w:pStyle w:val="AralkYok1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cevap</w:t>
      </w:r>
      <w:r>
        <w:rPr>
          <w:rFonts w:ascii="Century Gothic" w:hAnsi="Century Gothic"/>
          <w:b/>
          <w:sz w:val="24"/>
          <w:szCs w:val="24"/>
        </w:rPr>
        <w:tab/>
        <w:t xml:space="preserve">  cümle               gemi</w:t>
      </w:r>
    </w:p>
    <w:p w:rsidR="00312AF8" w:rsidRDefault="00312AF8" w:rsidP="000141EA">
      <w:pPr>
        <w:pStyle w:val="AralkYok1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 xml:space="preserve">vapur        </w:t>
      </w:r>
    </w:p>
    <w:p w:rsidR="00312AF8" w:rsidRDefault="00312AF8" w:rsidP="000141EA">
      <w:pPr>
        <w:pStyle w:val="AralkYok1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                      tümce</w:t>
      </w:r>
    </w:p>
    <w:p w:rsidR="00312AF8" w:rsidRDefault="00312AF8" w:rsidP="000141EA">
      <w:pPr>
        <w:pStyle w:val="AralkYok1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kelime</w:t>
      </w:r>
    </w:p>
    <w:p w:rsidR="00312AF8" w:rsidRDefault="00312AF8" w:rsidP="000141EA">
      <w:pPr>
        <w:pStyle w:val="AralkYok1"/>
        <w:rPr>
          <w:rFonts w:ascii="Century Gothic" w:hAnsi="Century Gothic"/>
          <w:b/>
          <w:sz w:val="24"/>
          <w:szCs w:val="24"/>
        </w:rPr>
      </w:pPr>
    </w:p>
    <w:p w:rsidR="00312AF8" w:rsidRPr="006B3EB3" w:rsidRDefault="00312AF8" w:rsidP="00B3021A">
      <w:pPr>
        <w:pStyle w:val="AralkYok1"/>
        <w:rPr>
          <w:rFonts w:ascii="Comic Sans MS" w:hAnsi="Comic Sans MS"/>
          <w:sz w:val="28"/>
          <w:szCs w:val="28"/>
        </w:rPr>
      </w:pPr>
    </w:p>
    <w:p w:rsidR="00312AF8" w:rsidRPr="006B3EB3" w:rsidRDefault="00312AF8" w:rsidP="000B3A43">
      <w:pPr>
        <w:pStyle w:val="AralkYok1"/>
        <w:ind w:left="720"/>
        <w:rPr>
          <w:rFonts w:ascii="Comic Sans MS" w:hAnsi="Comic Sans MS"/>
          <w:sz w:val="28"/>
          <w:szCs w:val="28"/>
        </w:rPr>
      </w:pPr>
    </w:p>
    <w:p w:rsidR="00312AF8" w:rsidRDefault="00312AF8" w:rsidP="00282F57">
      <w:pPr>
        <w:pStyle w:val="AralkYok1"/>
        <w:ind w:left="720"/>
        <w:rPr>
          <w:rFonts w:ascii="Comic Sans MS" w:hAnsi="Comic Sans MS"/>
          <w:sz w:val="28"/>
          <w:szCs w:val="28"/>
        </w:rPr>
      </w:pPr>
    </w:p>
    <w:p w:rsidR="00312AF8" w:rsidRDefault="00312AF8" w:rsidP="000141EA">
      <w:pPr>
        <w:pStyle w:val="AralkYok1"/>
        <w:ind w:left="720"/>
        <w:rPr>
          <w:rFonts w:ascii="Comic Sans MS" w:hAnsi="Comic Sans MS"/>
          <w:sz w:val="28"/>
          <w:szCs w:val="28"/>
        </w:rPr>
      </w:pPr>
    </w:p>
    <w:p w:rsidR="00312AF8" w:rsidRPr="006B3EB3" w:rsidRDefault="00312AF8" w:rsidP="00282F57">
      <w:pPr>
        <w:pStyle w:val="AralkYok1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Aşağıdaki kelimelerin zıt anlamlılarını yazın.</w:t>
      </w:r>
    </w:p>
    <w:p w:rsidR="00312AF8" w:rsidRPr="006B3EB3" w:rsidRDefault="00312AF8" w:rsidP="000B3A43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fakir -…………………</w:t>
      </w:r>
    </w:p>
    <w:p w:rsidR="00312AF8" w:rsidRPr="006B3EB3" w:rsidRDefault="00312AF8" w:rsidP="000B3A43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gece-………………..</w:t>
      </w:r>
    </w:p>
    <w:p w:rsidR="00312AF8" w:rsidRPr="006B3EB3" w:rsidRDefault="00312AF8" w:rsidP="000B3A43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soğuk-……………….</w:t>
      </w:r>
    </w:p>
    <w:p w:rsidR="00312AF8" w:rsidRPr="006B3EB3" w:rsidRDefault="00312AF8" w:rsidP="000B3A43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genç-………………..</w:t>
      </w:r>
    </w:p>
    <w:p w:rsidR="00312AF8" w:rsidRPr="006B3EB3" w:rsidRDefault="00312AF8" w:rsidP="000B3A43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doğu-………………..</w:t>
      </w:r>
    </w:p>
    <w:p w:rsidR="00312AF8" w:rsidRPr="006B3EB3" w:rsidRDefault="00312AF8" w:rsidP="00282F57">
      <w:pPr>
        <w:pStyle w:val="AralkYok1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“ bin” eşsesli bir kelimedir.Bu kelimeyi iki farklı anlamıyla cümle içinde kullanınız.</w:t>
      </w:r>
    </w:p>
    <w:p w:rsidR="00312AF8" w:rsidRDefault="00312AF8" w:rsidP="0009114A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………………………………………………………..</w:t>
      </w:r>
    </w:p>
    <w:p w:rsidR="00312AF8" w:rsidRPr="006B3EB3" w:rsidRDefault="00312AF8" w:rsidP="0009114A">
      <w:pPr>
        <w:pStyle w:val="AralkYok1"/>
        <w:ind w:left="720"/>
        <w:rPr>
          <w:rFonts w:ascii="Comic Sans MS" w:hAnsi="Comic Sans MS"/>
          <w:sz w:val="28"/>
          <w:szCs w:val="28"/>
        </w:rPr>
      </w:pPr>
    </w:p>
    <w:p w:rsidR="00312AF8" w:rsidRPr="006B3EB3" w:rsidRDefault="00312AF8" w:rsidP="00282F57">
      <w:pPr>
        <w:pStyle w:val="AralkYok1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Aşağıdaki cümleleri anlamına göre olumlu ve ya olumsuz olarak yazınız.</w:t>
      </w:r>
    </w:p>
    <w:p w:rsidR="00312AF8" w:rsidRPr="006B3EB3" w:rsidRDefault="00312AF8" w:rsidP="0009114A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Ufuk bu akşam eve geç gelecekmiş.               ………………………………….</w:t>
      </w:r>
    </w:p>
    <w:p w:rsidR="00312AF8" w:rsidRPr="006B3EB3" w:rsidRDefault="00312AF8" w:rsidP="0009114A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Bu problemi çözemedim.                                   ………………………………….</w:t>
      </w:r>
    </w:p>
    <w:p w:rsidR="00312AF8" w:rsidRPr="006B3EB3" w:rsidRDefault="00312AF8" w:rsidP="0009114A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 xml:space="preserve">Saatin kaç olduğunu bilmiyorum.                      …………………………………     </w:t>
      </w:r>
    </w:p>
    <w:p w:rsidR="00312AF8" w:rsidRDefault="00312AF8" w:rsidP="0009114A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 xml:space="preserve">Beyaz gömleğim kirlendi.                                   ………………………………….  </w:t>
      </w:r>
    </w:p>
    <w:p w:rsidR="00312AF8" w:rsidRPr="006B3EB3" w:rsidRDefault="00312AF8" w:rsidP="0009114A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 xml:space="preserve">  </w:t>
      </w:r>
    </w:p>
    <w:p w:rsidR="00312AF8" w:rsidRPr="006B3EB3" w:rsidRDefault="00312AF8" w:rsidP="00282F57">
      <w:pPr>
        <w:pStyle w:val="AralkYok1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Karışık olarak verilen cümleleri anlamlı be kurallı olarak yazınız.</w:t>
      </w:r>
    </w:p>
    <w:p w:rsidR="00312AF8" w:rsidRPr="006B3EB3" w:rsidRDefault="00312AF8" w:rsidP="00C573C6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susamıştık-hepimiz –çok</w:t>
      </w:r>
    </w:p>
    <w:p w:rsidR="00312AF8" w:rsidRPr="006B3EB3" w:rsidRDefault="00312AF8" w:rsidP="00C573C6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…………………………………………………………………………………………………………..</w:t>
      </w:r>
    </w:p>
    <w:p w:rsidR="00312AF8" w:rsidRPr="006B3EB3" w:rsidRDefault="00312AF8" w:rsidP="00C573C6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siyah-gördük –burada-köpek</w:t>
      </w:r>
    </w:p>
    <w:p w:rsidR="00312AF8" w:rsidRPr="006B3EB3" w:rsidRDefault="00312AF8" w:rsidP="00C573C6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…………………………………………………………………………………………………………..</w:t>
      </w:r>
    </w:p>
    <w:p w:rsidR="00312AF8" w:rsidRPr="006B3EB3" w:rsidRDefault="00312AF8" w:rsidP="00C573C6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Fıkralarla-güldürdün-hepimizi-anlattığın-çok-</w:t>
      </w:r>
    </w:p>
    <w:p w:rsidR="00312AF8" w:rsidRDefault="00312AF8" w:rsidP="00C573C6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………………………………………………………………………………………………………….</w:t>
      </w:r>
    </w:p>
    <w:p w:rsidR="00312AF8" w:rsidRPr="006B3EB3" w:rsidRDefault="00312AF8" w:rsidP="00C573C6">
      <w:pPr>
        <w:pStyle w:val="AralkYok1"/>
        <w:ind w:left="720"/>
        <w:rPr>
          <w:rFonts w:ascii="Comic Sans MS" w:hAnsi="Comic Sans MS"/>
          <w:sz w:val="28"/>
          <w:szCs w:val="28"/>
        </w:rPr>
      </w:pPr>
    </w:p>
    <w:p w:rsidR="00312AF8" w:rsidRPr="006B3EB3" w:rsidRDefault="00312AF8" w:rsidP="00282F57">
      <w:pPr>
        <w:pStyle w:val="AralkYok1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>Aşağıdaki parantezlere uygun noktalama işaretlerini koyunuz.</w:t>
      </w:r>
    </w:p>
    <w:p w:rsidR="00312AF8" w:rsidRDefault="00312AF8" w:rsidP="00E44CBD">
      <w:pPr>
        <w:pStyle w:val="AralkYok1"/>
        <w:ind w:left="72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 w:cs="Tahoma"/>
          <w:color w:val="000000"/>
          <w:sz w:val="28"/>
          <w:szCs w:val="28"/>
        </w:rPr>
        <w:t>Çizgi film izlemeyi sever misin( )</w:t>
      </w:r>
      <w:r w:rsidRPr="006B3EB3">
        <w:rPr>
          <w:rFonts w:ascii="Comic Sans MS" w:hAnsi="Comic Sans MS" w:cs="Tahoma"/>
          <w:color w:val="000000"/>
          <w:sz w:val="28"/>
          <w:szCs w:val="28"/>
        </w:rPr>
        <w:br/>
        <w:t>Bugün okullar tatil oluyor ( )</w:t>
      </w:r>
      <w:r w:rsidRPr="006B3EB3">
        <w:rPr>
          <w:rFonts w:ascii="Comic Sans MS" w:hAnsi="Comic Sans MS" w:cs="Tahoma"/>
          <w:color w:val="000000"/>
          <w:sz w:val="28"/>
          <w:szCs w:val="28"/>
        </w:rPr>
        <w:br/>
        <w:t>Bir yılda dört mevsim vardır ( )</w:t>
      </w:r>
      <w:r w:rsidRPr="006B3EB3">
        <w:rPr>
          <w:rFonts w:ascii="Comic Sans MS" w:hAnsi="Comic Sans MS" w:cs="Tahoma"/>
          <w:color w:val="000000"/>
          <w:sz w:val="28"/>
          <w:szCs w:val="28"/>
        </w:rPr>
        <w:br/>
        <w:t>Bu mevsimler ilkbahar ( ) yaz () sonbahar ()kıştır( )</w:t>
      </w:r>
      <w:r w:rsidRPr="006B3EB3">
        <w:rPr>
          <w:rFonts w:ascii="Comic Sans MS" w:hAnsi="Comic Sans MS" w:cs="Tahoma"/>
          <w:color w:val="000000"/>
          <w:sz w:val="28"/>
          <w:szCs w:val="28"/>
        </w:rPr>
        <w:br/>
      </w:r>
      <w:r w:rsidRPr="006B3EB3">
        <w:rPr>
          <w:rFonts w:ascii="Comic Sans MS" w:hAnsi="Comic Sans MS"/>
          <w:sz w:val="28"/>
          <w:szCs w:val="28"/>
        </w:rPr>
        <w:t>Of ( )çok yoruldum( )</w:t>
      </w:r>
    </w:p>
    <w:p w:rsidR="00312AF8" w:rsidRDefault="00312AF8" w:rsidP="00E44CBD">
      <w:pPr>
        <w:pStyle w:val="AralkYok1"/>
        <w:ind w:left="720"/>
        <w:rPr>
          <w:rFonts w:ascii="Comic Sans MS" w:hAnsi="Comic Sans MS"/>
          <w:sz w:val="28"/>
          <w:szCs w:val="28"/>
        </w:rPr>
      </w:pPr>
    </w:p>
    <w:p w:rsidR="00312AF8" w:rsidRDefault="00312AF8" w:rsidP="00282F57">
      <w:pPr>
        <w:pStyle w:val="AralkYok1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cümlelerdeki özel isimlerin altını çiziniz.</w:t>
      </w:r>
    </w:p>
    <w:p w:rsidR="00312AF8" w:rsidRDefault="00312AF8" w:rsidP="006B3EB3">
      <w:pPr>
        <w:pStyle w:val="AralkYok1"/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Arkadaşımın kuşu Maviş hastalanmış.                                   </w:t>
      </w:r>
    </w:p>
    <w:p w:rsidR="00312AF8" w:rsidRDefault="00312AF8" w:rsidP="006B3EB3">
      <w:pPr>
        <w:pStyle w:val="AralkYok1"/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Türkiye’nin başkenti Ankara’dır.</w:t>
      </w:r>
    </w:p>
    <w:p w:rsidR="00312AF8" w:rsidRDefault="00312AF8" w:rsidP="006B3EB3">
      <w:pPr>
        <w:pStyle w:val="AralkYok1"/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Haftasonu Uludağ’a kar yağdı.</w:t>
      </w:r>
    </w:p>
    <w:p w:rsidR="00312AF8" w:rsidRDefault="00312AF8" w:rsidP="006B3EB3">
      <w:pPr>
        <w:pStyle w:val="AralkYok1"/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Haftaya Abant Gölü’nde balık tutacağız.</w:t>
      </w:r>
    </w:p>
    <w:p w:rsidR="00312AF8" w:rsidRDefault="00312AF8" w:rsidP="006B3EB3">
      <w:pPr>
        <w:pStyle w:val="AralkYok1"/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Meral, Gamze’ye baktı.                                     Hatice Kılınçarslan</w:t>
      </w:r>
    </w:p>
    <w:p w:rsidR="00312AF8" w:rsidRDefault="00312AF8" w:rsidP="00ED7F45">
      <w:pPr>
        <w:ind w:right="-567"/>
        <w:rPr>
          <w:rFonts w:ascii="Times New Roman" w:hAnsi="Times New Roman"/>
          <w:color w:val="C0C0C0"/>
          <w:sz w:val="16"/>
          <w:szCs w:val="16"/>
        </w:rPr>
      </w:pPr>
      <w:hyperlink r:id="rId8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rFonts w:ascii="Times New Roman" w:hAnsi="Times New Roman"/>
          <w:color w:val="C0C0C0"/>
          <w:sz w:val="16"/>
          <w:szCs w:val="16"/>
        </w:rPr>
        <w:t xml:space="preserve"> </w:t>
      </w:r>
    </w:p>
    <w:p w:rsidR="00312AF8" w:rsidRDefault="00312AF8" w:rsidP="006B3EB3">
      <w:pPr>
        <w:pStyle w:val="AralkYok1"/>
        <w:ind w:left="720"/>
        <w:rPr>
          <w:rFonts w:ascii="Comic Sans MS" w:hAnsi="Comic Sans MS"/>
          <w:sz w:val="28"/>
          <w:szCs w:val="28"/>
        </w:rPr>
      </w:pPr>
    </w:p>
    <w:p w:rsidR="00312AF8" w:rsidRPr="006B3EB3" w:rsidRDefault="00312AF8" w:rsidP="006B3EB3">
      <w:pPr>
        <w:pStyle w:val="AralkYok1"/>
        <w:ind w:left="720"/>
        <w:rPr>
          <w:rFonts w:ascii="Comic Sans MS" w:hAnsi="Comic Sans MS"/>
          <w:sz w:val="28"/>
          <w:szCs w:val="28"/>
        </w:rPr>
      </w:pPr>
    </w:p>
    <w:p w:rsidR="00312AF8" w:rsidRPr="006B3EB3" w:rsidRDefault="00312AF8" w:rsidP="0009114A">
      <w:pPr>
        <w:pStyle w:val="AralkYok1"/>
        <w:ind w:left="720"/>
        <w:rPr>
          <w:rFonts w:ascii="Comic Sans MS" w:hAnsi="Comic Sans MS"/>
          <w:sz w:val="28"/>
          <w:szCs w:val="28"/>
        </w:rPr>
      </w:pPr>
    </w:p>
    <w:p w:rsidR="00312AF8" w:rsidRPr="006B3EB3" w:rsidRDefault="00312AF8" w:rsidP="000B3A43">
      <w:pPr>
        <w:pStyle w:val="AralkYok1"/>
        <w:ind w:left="720"/>
        <w:rPr>
          <w:rFonts w:ascii="Comic Sans MS" w:hAnsi="Comic Sans MS"/>
          <w:sz w:val="28"/>
          <w:szCs w:val="28"/>
        </w:rPr>
      </w:pPr>
    </w:p>
    <w:p w:rsidR="00312AF8" w:rsidRPr="006B3EB3" w:rsidRDefault="00312AF8" w:rsidP="00B3021A">
      <w:pPr>
        <w:rPr>
          <w:rFonts w:ascii="Comic Sans MS" w:hAnsi="Comic Sans MS"/>
          <w:b/>
          <w:sz w:val="28"/>
          <w:szCs w:val="28"/>
        </w:rPr>
      </w:pPr>
    </w:p>
    <w:p w:rsidR="00312AF8" w:rsidRPr="006B3EB3" w:rsidRDefault="00312AF8" w:rsidP="00B3021A">
      <w:pPr>
        <w:rPr>
          <w:rFonts w:ascii="Comic Sans MS" w:hAnsi="Comic Sans MS"/>
          <w:b/>
          <w:sz w:val="28"/>
          <w:szCs w:val="28"/>
        </w:rPr>
      </w:pPr>
    </w:p>
    <w:p w:rsidR="00312AF8" w:rsidRPr="006B3EB3" w:rsidRDefault="00312AF8" w:rsidP="00B3021A">
      <w:pPr>
        <w:rPr>
          <w:rFonts w:ascii="Comic Sans MS" w:hAnsi="Comic Sans MS"/>
          <w:sz w:val="28"/>
          <w:szCs w:val="28"/>
        </w:rPr>
      </w:pPr>
    </w:p>
    <w:p w:rsidR="00312AF8" w:rsidRPr="006B3EB3" w:rsidRDefault="00312AF8" w:rsidP="00B3021A">
      <w:pPr>
        <w:pStyle w:val="ListParagraph"/>
        <w:ind w:left="1080"/>
        <w:rPr>
          <w:rFonts w:ascii="Comic Sans MS" w:hAnsi="Comic Sans MS"/>
          <w:sz w:val="28"/>
          <w:szCs w:val="28"/>
        </w:rPr>
      </w:pPr>
      <w:r w:rsidRPr="006B3EB3">
        <w:rPr>
          <w:rFonts w:ascii="Comic Sans MS" w:hAnsi="Comic Sans MS"/>
          <w:sz w:val="28"/>
          <w:szCs w:val="28"/>
        </w:rPr>
        <w:t xml:space="preserve"> </w:t>
      </w:r>
    </w:p>
    <w:p w:rsidR="00312AF8" w:rsidRPr="006B3EB3" w:rsidRDefault="00312AF8" w:rsidP="00B3021A">
      <w:pPr>
        <w:rPr>
          <w:rFonts w:ascii="Comic Sans MS" w:hAnsi="Comic Sans MS"/>
          <w:sz w:val="28"/>
          <w:szCs w:val="28"/>
        </w:rPr>
      </w:pPr>
    </w:p>
    <w:p w:rsidR="00312AF8" w:rsidRPr="006B3EB3" w:rsidRDefault="00312AF8" w:rsidP="00B3021A">
      <w:pPr>
        <w:rPr>
          <w:rFonts w:ascii="Comic Sans MS" w:hAnsi="Comic Sans MS"/>
          <w:sz w:val="28"/>
          <w:szCs w:val="28"/>
        </w:rPr>
      </w:pPr>
    </w:p>
    <w:p w:rsidR="00312AF8" w:rsidRPr="006B3EB3" w:rsidRDefault="00312AF8" w:rsidP="00B3021A">
      <w:pPr>
        <w:rPr>
          <w:rFonts w:ascii="Comic Sans MS" w:hAnsi="Comic Sans MS"/>
          <w:sz w:val="28"/>
          <w:szCs w:val="28"/>
        </w:rPr>
      </w:pPr>
    </w:p>
    <w:p w:rsidR="00312AF8" w:rsidRPr="006B3EB3" w:rsidRDefault="00312AF8" w:rsidP="00B3021A">
      <w:pPr>
        <w:rPr>
          <w:rFonts w:ascii="Comic Sans MS" w:hAnsi="Comic Sans MS"/>
          <w:sz w:val="28"/>
          <w:szCs w:val="28"/>
        </w:rPr>
      </w:pPr>
    </w:p>
    <w:p w:rsidR="00312AF8" w:rsidRPr="006B3EB3" w:rsidRDefault="00312AF8" w:rsidP="00B3021A">
      <w:pPr>
        <w:rPr>
          <w:rFonts w:ascii="Comic Sans MS" w:hAnsi="Comic Sans MS"/>
          <w:sz w:val="28"/>
          <w:szCs w:val="28"/>
        </w:rPr>
      </w:pPr>
    </w:p>
    <w:sectPr w:rsidR="00312AF8" w:rsidRPr="006B3EB3" w:rsidSect="00282F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AF8" w:rsidRDefault="00312AF8" w:rsidP="00282F57">
      <w:pPr>
        <w:spacing w:after="0" w:line="240" w:lineRule="auto"/>
      </w:pPr>
      <w:r>
        <w:separator/>
      </w:r>
    </w:p>
  </w:endnote>
  <w:endnote w:type="continuationSeparator" w:id="0">
    <w:p w:rsidR="00312AF8" w:rsidRDefault="00312AF8" w:rsidP="00282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AF8" w:rsidRDefault="00312A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AF8" w:rsidRDefault="00312AF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AF8" w:rsidRDefault="00312A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AF8" w:rsidRDefault="00312AF8" w:rsidP="00282F57">
      <w:pPr>
        <w:spacing w:after="0" w:line="240" w:lineRule="auto"/>
      </w:pPr>
      <w:r>
        <w:separator/>
      </w:r>
    </w:p>
  </w:footnote>
  <w:footnote w:type="continuationSeparator" w:id="0">
    <w:p w:rsidR="00312AF8" w:rsidRDefault="00312AF8" w:rsidP="00282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AF8" w:rsidRDefault="00312AF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60297" o:spid="_x0000_s2049" type="#_x0000_t75" style="position:absolute;margin-left:0;margin-top:0;width:443.9pt;height:769.8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AF8" w:rsidRDefault="00312AF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60298" o:spid="_x0000_s2050" type="#_x0000_t75" style="position:absolute;margin-left:0;margin-top:0;width:443.9pt;height:769.8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AF8" w:rsidRDefault="00312AF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60296" o:spid="_x0000_s2051" type="#_x0000_t75" style="position:absolute;margin-left:0;margin-top:0;width:443.9pt;height:769.8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C59B3"/>
    <w:multiLevelType w:val="hybridMultilevel"/>
    <w:tmpl w:val="E01C2E8A"/>
    <w:lvl w:ilvl="0" w:tplc="8BB064F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7C8159F"/>
    <w:multiLevelType w:val="hybridMultilevel"/>
    <w:tmpl w:val="F3ACD110"/>
    <w:lvl w:ilvl="0" w:tplc="54AEEF04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E835E63"/>
    <w:multiLevelType w:val="hybridMultilevel"/>
    <w:tmpl w:val="A732B584"/>
    <w:lvl w:ilvl="0" w:tplc="778A85F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A2D6AE4"/>
    <w:multiLevelType w:val="hybridMultilevel"/>
    <w:tmpl w:val="21BEEBB2"/>
    <w:lvl w:ilvl="0" w:tplc="88DCC3C6">
      <w:start w:val="4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9FD"/>
    <w:rsid w:val="000141EA"/>
    <w:rsid w:val="0009114A"/>
    <w:rsid w:val="000B3A43"/>
    <w:rsid w:val="00282F57"/>
    <w:rsid w:val="00312AF8"/>
    <w:rsid w:val="003A1C7E"/>
    <w:rsid w:val="00612412"/>
    <w:rsid w:val="006B3EB3"/>
    <w:rsid w:val="00875E8F"/>
    <w:rsid w:val="00A4564A"/>
    <w:rsid w:val="00A842E5"/>
    <w:rsid w:val="00B24DA3"/>
    <w:rsid w:val="00B3021A"/>
    <w:rsid w:val="00C573C6"/>
    <w:rsid w:val="00C739FD"/>
    <w:rsid w:val="00C73CC3"/>
    <w:rsid w:val="00DD4FFE"/>
    <w:rsid w:val="00E21CF5"/>
    <w:rsid w:val="00E27AA0"/>
    <w:rsid w:val="00E44CBD"/>
    <w:rsid w:val="00ED7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2E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739FD"/>
    <w:pPr>
      <w:ind w:left="720"/>
      <w:contextualSpacing/>
    </w:pPr>
  </w:style>
  <w:style w:type="paragraph" w:customStyle="1" w:styleId="AralkYok1">
    <w:name w:val="Aralık Yok1"/>
    <w:uiPriority w:val="99"/>
    <w:rsid w:val="00B3021A"/>
    <w:rPr>
      <w:rFonts w:eastAsia="Times New Roman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282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2F5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82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2F5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14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41E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ED7F45"/>
    <w:rPr>
      <w:rFonts w:ascii="Times New Roman" w:hAnsi="Times New Roman" w:cs="Times New Roman"/>
      <w:color w:val="0066CC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18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3</Pages>
  <Words>415</Words>
  <Characters>2372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edanur</cp:lastModifiedBy>
  <cp:revision>5</cp:revision>
  <cp:lastPrinted>2011-01-10T20:20:00Z</cp:lastPrinted>
  <dcterms:created xsi:type="dcterms:W3CDTF">2011-01-10T18:18:00Z</dcterms:created>
  <dcterms:modified xsi:type="dcterms:W3CDTF">2011-01-12T19:34:00Z</dcterms:modified>
</cp:coreProperties>
</file>