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17" w:rsidRPr="00025C36" w:rsidRDefault="00166917">
      <w:pPr>
        <w:rPr>
          <w:b/>
          <w:sz w:val="32"/>
          <w:szCs w:val="32"/>
        </w:rPr>
      </w:pPr>
      <w:r w:rsidRPr="00025C36">
        <w:rPr>
          <w:b/>
          <w:sz w:val="32"/>
          <w:szCs w:val="32"/>
        </w:rPr>
        <w:t>TÜRKÇE</w:t>
      </w:r>
    </w:p>
    <w:tbl>
      <w:tblPr>
        <w:tblW w:w="3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944"/>
      </w:tblGrid>
      <w:tr w:rsidR="00166917" w:rsidRPr="005D0095" w:rsidTr="00207C57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66917" w:rsidRPr="008D0CE7" w:rsidRDefault="00166917" w:rsidP="00207C57">
            <w:pPr>
              <w:spacing w:before="100" w:beforeAutospacing="1" w:after="100" w:afterAutospacing="1" w:line="240" w:lineRule="auto"/>
              <w:jc w:val="center"/>
              <w:rPr>
                <w:rFonts w:ascii="Tahoma" w:hAnsi="Tahoma" w:cs="Tahoma"/>
                <w:bCs/>
                <w:lang w:eastAsia="tr-TR"/>
              </w:rPr>
            </w:pPr>
            <w:r w:rsidRPr="008D0CE7">
              <w:rPr>
                <w:rFonts w:ascii="Tahoma" w:hAnsi="Tahoma" w:cs="Tahoma"/>
                <w:bCs/>
                <w:lang w:eastAsia="tr-TR"/>
              </w:rPr>
              <w:t>.........................</w:t>
            </w:r>
          </w:p>
          <w:p w:rsidR="00166917" w:rsidRPr="008D0CE7" w:rsidRDefault="00166917" w:rsidP="00207C57">
            <w:pPr>
              <w:spacing w:before="100" w:beforeAutospacing="1" w:after="100" w:afterAutospacing="1" w:line="240" w:lineRule="auto"/>
              <w:rPr>
                <w:rFonts w:ascii="Tahoma" w:hAnsi="Tahoma" w:cs="Tahoma"/>
                <w:bCs/>
                <w:lang w:eastAsia="tr-TR"/>
              </w:rPr>
            </w:pPr>
            <w:r w:rsidRPr="008D0CE7">
              <w:rPr>
                <w:rFonts w:ascii="Tahoma" w:hAnsi="Tahoma" w:cs="Tahoma"/>
                <w:bCs/>
                <w:lang w:eastAsia="tr-TR"/>
              </w:rPr>
              <w:t xml:space="preserve">       Atatürk doğayı ve ağacı çok severdi. Ankara’daki Orman Çiftliğini boz topraktan ormanlık hâline soktu. Ağaçların dikilişini, tutuşunu, büyüyüşünü adım adım izledi. </w:t>
            </w:r>
          </w:p>
          <w:p w:rsidR="00166917" w:rsidRPr="008D0CE7" w:rsidRDefault="00166917" w:rsidP="00207C57">
            <w:pPr>
              <w:spacing w:before="100" w:beforeAutospacing="1" w:after="100" w:afterAutospacing="1" w:line="240" w:lineRule="auto"/>
              <w:rPr>
                <w:rFonts w:ascii="Tahoma" w:hAnsi="Tahoma" w:cs="Tahoma"/>
                <w:bCs/>
                <w:lang w:eastAsia="tr-TR"/>
              </w:rPr>
            </w:pPr>
            <w:r w:rsidRPr="008D0CE7">
              <w:rPr>
                <w:rFonts w:ascii="Tahoma" w:hAnsi="Tahoma" w:cs="Tahoma"/>
                <w:bCs/>
                <w:lang w:eastAsia="tr-TR"/>
              </w:rPr>
              <w:t>       Vatanı yeşil ve bayındır görmek için çok çalıştı. Yalova’yı, Florya’yı o değerlendirmişti. Bursa’yı bir kaplıca şehri yapmak için uğraşıp durmuştu. Planlı Ankara onun fikriydi.</w:t>
            </w:r>
          </w:p>
        </w:tc>
      </w:tr>
      <w:tr w:rsidR="00166917" w:rsidRPr="005D0095" w:rsidTr="00207C57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66917" w:rsidRPr="008D0CE7" w:rsidRDefault="00166917" w:rsidP="00207C57">
            <w:pPr>
              <w:spacing w:after="0" w:line="240" w:lineRule="atLeast"/>
              <w:jc w:val="center"/>
              <w:rPr>
                <w:rFonts w:ascii="Tahoma" w:hAnsi="Tahoma" w:cs="Tahoma"/>
                <w:lang w:eastAsia="tr-TR"/>
              </w:rPr>
            </w:pPr>
            <w:r w:rsidRPr="008D0CE7">
              <w:rPr>
                <w:rFonts w:ascii="Tahoma" w:hAnsi="Tahoma" w:cs="Tahoma"/>
                <w:bCs/>
                <w:lang w:eastAsia="tr-TR"/>
              </w:rPr>
              <w:br/>
              <w:t>Falih Rıfkı ATAY</w:t>
            </w:r>
            <w:r w:rsidRPr="008D0CE7">
              <w:rPr>
                <w:rFonts w:ascii="Tahoma" w:hAnsi="Tahoma" w:cs="Tahoma"/>
                <w:bCs/>
                <w:lang w:eastAsia="tr-TR"/>
              </w:rPr>
              <w:br/>
              <w:t>Babanız Atatürk</w:t>
            </w:r>
          </w:p>
        </w:tc>
      </w:tr>
    </w:tbl>
    <w:p w:rsidR="00166917" w:rsidRPr="008D0CE7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i/>
          <w:iCs/>
          <w:lang w:eastAsia="tr-TR"/>
        </w:rPr>
      </w:pPr>
      <w:r w:rsidRPr="008D0CE7">
        <w:rPr>
          <w:rFonts w:ascii="Tahoma" w:hAnsi="Tahoma" w:cs="Tahoma"/>
          <w:b/>
          <w:bCs/>
          <w:i/>
          <w:iCs/>
          <w:lang w:eastAsia="tr-TR"/>
        </w:rPr>
        <w:t>Aşağıdaki ilk üç soruyu bu metne göre yanıtlayınız.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i/>
          <w:iCs/>
          <w:color w:val="FF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1. Atatürk Orman Çiftliği daha önce nasıldı?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yeşillik    B. Ormanlık    C. boz toprak</w:t>
      </w:r>
    </w:p>
    <w:p w:rsidR="00166917" w:rsidRPr="00BC3B1B" w:rsidRDefault="00166917" w:rsidP="00BC3B1B">
      <w:pPr>
        <w:spacing w:before="100" w:beforeAutospacing="1" w:after="100" w:afterAutospacing="1" w:line="223" w:lineRule="atLeast"/>
        <w:rPr>
          <w:rFonts w:ascii="Tahoma" w:hAnsi="Tahoma" w:cs="Tahoma"/>
          <w:b/>
          <w:bCs/>
          <w:color w:val="818181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2. Vatanı yeşil ve bayındır görmek için çok çalışan kimdir?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Atatürk      B. Falih Rıfkı Atay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Atatürk’ün arkadaşı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3. Kaplıca şehri yapılmak istenen yer neresidir?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A. Bursa       B. Ankara    C. Florya  </w:t>
      </w:r>
    </w:p>
    <w:p w:rsidR="00166917" w:rsidRPr="00BC3B1B" w:rsidRDefault="00166917" w:rsidP="00BC3B1B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4. Aşağıdaki tümcelerin hangisinde, çoğul eki almış birden fazla sözcük vardır?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Gözlerinde korkudan eser yoktu.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Bu kapıdan görevliler ve yolcular geçebilir.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Bu evler seneye beyaza boyanacakmış.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5. Aşağıdaki altı çizili sözcüklerden hangisi bir topluluk adı </w:t>
      </w:r>
      <w:r w:rsidRPr="00BC3B1B">
        <w:rPr>
          <w:rFonts w:ascii="Tahoma" w:hAnsi="Tahoma" w:cs="Tahoma"/>
          <w:b/>
          <w:bCs/>
          <w:color w:val="000000"/>
          <w:u w:val="single"/>
          <w:lang w:eastAsia="tr-TR"/>
        </w:rPr>
        <w:t>değildir</w:t>
      </w:r>
      <w:r w:rsidRPr="00BC3B1B">
        <w:rPr>
          <w:rFonts w:ascii="Tahoma" w:hAnsi="Tahoma" w:cs="Tahoma"/>
          <w:b/>
          <w:bCs/>
          <w:color w:val="000000"/>
          <w:lang w:eastAsia="tr-TR"/>
        </w:rPr>
        <w:t>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A. </w:t>
      </w:r>
      <w:r w:rsidRPr="008D0CE7">
        <w:rPr>
          <w:rFonts w:ascii="Tahoma" w:hAnsi="Tahoma" w:cs="Tahoma"/>
          <w:bCs/>
          <w:u w:val="single"/>
          <w:lang w:eastAsia="tr-TR"/>
        </w:rPr>
        <w:t>Kasaba</w:t>
      </w:r>
      <w:r w:rsidRPr="008D0CE7">
        <w:rPr>
          <w:rFonts w:ascii="Tahoma" w:hAnsi="Tahoma" w:cs="Tahoma"/>
          <w:bCs/>
          <w:lang w:eastAsia="tr-TR"/>
        </w:rPr>
        <w:t xml:space="preserve"> depremde yıkıldı.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B. Önce </w:t>
      </w:r>
      <w:r w:rsidRPr="008D0CE7">
        <w:rPr>
          <w:rFonts w:ascii="Tahoma" w:hAnsi="Tahoma" w:cs="Tahoma"/>
          <w:bCs/>
          <w:u w:val="single"/>
          <w:lang w:eastAsia="tr-TR"/>
        </w:rPr>
        <w:t>gruplara</w:t>
      </w:r>
      <w:r w:rsidRPr="008D0CE7">
        <w:rPr>
          <w:rFonts w:ascii="Tahoma" w:hAnsi="Tahoma" w:cs="Tahoma"/>
          <w:bCs/>
          <w:lang w:eastAsia="tr-TR"/>
        </w:rPr>
        <w:t xml:space="preserve"> ayrılmamız gerekiyor.</w:t>
      </w:r>
    </w:p>
    <w:p w:rsidR="00166917" w:rsidRPr="00D31E96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C. </w:t>
      </w:r>
      <w:r w:rsidRPr="008D0CE7">
        <w:rPr>
          <w:rFonts w:ascii="Tahoma" w:hAnsi="Tahoma" w:cs="Tahoma"/>
          <w:bCs/>
          <w:u w:val="single"/>
          <w:lang w:eastAsia="tr-TR"/>
        </w:rPr>
        <w:t>Takım</w:t>
      </w:r>
      <w:r w:rsidRPr="008D0CE7">
        <w:rPr>
          <w:rFonts w:ascii="Tahoma" w:hAnsi="Tahoma" w:cs="Tahoma"/>
          <w:bCs/>
          <w:lang w:eastAsia="tr-TR"/>
        </w:rPr>
        <w:t xml:space="preserve"> maçtan sonra kutlamalara katılacak.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6. Aşağıdaki sözcüklerden hangisinin eş anlamlısı </w:t>
      </w:r>
      <w:r w:rsidRPr="00BC3B1B">
        <w:rPr>
          <w:rFonts w:ascii="Tahoma" w:hAnsi="Tahoma" w:cs="Tahoma"/>
          <w:b/>
          <w:bCs/>
          <w:color w:val="000000"/>
          <w:u w:val="single"/>
          <w:lang w:eastAsia="tr-TR"/>
        </w:rPr>
        <w:t>yanlış</w:t>
      </w: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 verilmiştir?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lang w:eastAsia="tr-TR"/>
        </w:rPr>
        <w:t xml:space="preserve">A. karanlık – korkunç    </w:t>
      </w:r>
      <w:r w:rsidRPr="008D0CE7">
        <w:rPr>
          <w:rFonts w:ascii="Tahoma" w:hAnsi="Tahoma" w:cs="Tahoma"/>
          <w:bCs/>
          <w:lang w:eastAsia="tr-TR"/>
        </w:rPr>
        <w:t>B. beyaz – ak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yolculuk – seyahat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7. Aşağıdaki tümcelerin hangisinde “</w:t>
      </w:r>
      <w:r w:rsidRPr="00672477">
        <w:rPr>
          <w:rFonts w:ascii="Tahoma" w:hAnsi="Tahoma" w:cs="Tahoma"/>
          <w:bCs/>
          <w:lang w:eastAsia="tr-TR"/>
        </w:rPr>
        <w:t>bir yere</w:t>
      </w:r>
      <w:r w:rsidRPr="00BC3B1B">
        <w:rPr>
          <w:rFonts w:ascii="Tahoma" w:hAnsi="Tahoma" w:cs="Tahoma"/>
          <w:b/>
          <w:bCs/>
          <w:color w:val="666666"/>
          <w:lang w:eastAsia="tr-TR"/>
        </w:rPr>
        <w:t xml:space="preserve"> </w:t>
      </w:r>
      <w:r w:rsidRPr="00672477">
        <w:rPr>
          <w:rFonts w:ascii="Tahoma" w:hAnsi="Tahoma" w:cs="Tahoma"/>
          <w:bCs/>
          <w:lang w:eastAsia="tr-TR"/>
        </w:rPr>
        <w:t>varmak</w:t>
      </w: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” anlamında bir sözcük </w:t>
      </w:r>
      <w:r w:rsidRPr="00BC3B1B">
        <w:rPr>
          <w:rFonts w:ascii="Tahoma" w:hAnsi="Tahoma" w:cs="Tahoma"/>
          <w:b/>
          <w:bCs/>
          <w:color w:val="000000"/>
          <w:u w:val="single"/>
          <w:lang w:eastAsia="tr-TR"/>
        </w:rPr>
        <w:t>kullanılmamıştır</w:t>
      </w:r>
      <w:r w:rsidRPr="00BC3B1B">
        <w:rPr>
          <w:rFonts w:ascii="Tahoma" w:hAnsi="Tahoma" w:cs="Tahoma"/>
          <w:b/>
          <w:bCs/>
          <w:color w:val="000000"/>
          <w:lang w:eastAsia="tr-TR"/>
        </w:rPr>
        <w:t>?</w:t>
      </w:r>
    </w:p>
    <w:p w:rsidR="00166917" w:rsidRPr="008D0CE7" w:rsidRDefault="00166917">
      <w:pPr>
        <w:rPr>
          <w:rFonts w:ascii="Tahoma" w:hAnsi="Tahoma" w:cs="Tahoma"/>
          <w:lang w:eastAsia="tr-TR"/>
        </w:rPr>
      </w:pPr>
      <w:r w:rsidRPr="008D0CE7">
        <w:rPr>
          <w:rFonts w:ascii="Tahoma" w:hAnsi="Tahoma" w:cs="Tahoma"/>
          <w:lang w:eastAsia="tr-TR"/>
        </w:rPr>
        <w:t>A. Sabah olmadan köye ulaşsak iyi olur.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Soğuk bir duş sana iyi gelir.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Dayımlar bu gece İstanbul’a geliyor.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8. “</w:t>
      </w:r>
      <w:r w:rsidRPr="00672477">
        <w:rPr>
          <w:rFonts w:ascii="Tahoma" w:hAnsi="Tahoma" w:cs="Tahoma"/>
          <w:bCs/>
          <w:lang w:eastAsia="tr-TR"/>
        </w:rPr>
        <w:t>Durmak</w:t>
      </w:r>
      <w:r w:rsidRPr="00BC3B1B">
        <w:rPr>
          <w:rFonts w:ascii="Tahoma" w:hAnsi="Tahoma" w:cs="Tahoma"/>
          <w:b/>
          <w:bCs/>
          <w:color w:val="000000"/>
          <w:lang w:eastAsia="tr-TR"/>
        </w:rPr>
        <w:t>” sözcüğü aşağıdaki tümcelerden hangisinde, “</w:t>
      </w:r>
      <w:r w:rsidRPr="00672477">
        <w:rPr>
          <w:rFonts w:ascii="Tahoma" w:hAnsi="Tahoma" w:cs="Tahoma"/>
          <w:bCs/>
          <w:lang w:eastAsia="tr-TR"/>
        </w:rPr>
        <w:t>beklemek</w:t>
      </w:r>
      <w:r w:rsidRPr="00BC3B1B">
        <w:rPr>
          <w:rFonts w:ascii="Tahoma" w:hAnsi="Tahoma" w:cs="Tahoma"/>
          <w:b/>
          <w:bCs/>
          <w:color w:val="000000"/>
          <w:lang w:eastAsia="tr-TR"/>
        </w:rPr>
        <w:t>” sözcüğünün eş anlamlısı olacak biçimde kullanılmıştır?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BC3B1B">
        <w:rPr>
          <w:rFonts w:ascii="Tahoma" w:hAnsi="Tahoma" w:cs="Tahoma"/>
          <w:b/>
          <w:bCs/>
          <w:color w:val="666666"/>
          <w:lang w:eastAsia="tr-TR"/>
        </w:rPr>
        <w:t>A</w:t>
      </w:r>
      <w:r w:rsidRPr="008D0CE7">
        <w:rPr>
          <w:rFonts w:ascii="Tahoma" w:hAnsi="Tahoma" w:cs="Tahoma"/>
          <w:bCs/>
          <w:lang w:eastAsia="tr-TR"/>
        </w:rPr>
        <w:t>. Orada öyle boşuna durma, otobüs geçmez bu saatte.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Ben çok yoruldum, artık dursak iyi olacak.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Öyle bakıp durma, benim bir suçum yok!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9. Aşağıdaki tümcelerin hangisinde birden fazla birleşik sözcük kullanılmıştır?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Bu konuda çok ön yargılı davrandığın kesin.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Ortaköy’de konser geceleri düzenlenecekmiş.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Beşiktaş ilk maçını Galatasaray’la yapacak.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10. “</w:t>
      </w:r>
      <w:r w:rsidRPr="00D31E96">
        <w:rPr>
          <w:rFonts w:ascii="Tahoma" w:hAnsi="Tahoma" w:cs="Tahoma"/>
          <w:bCs/>
          <w:lang w:eastAsia="tr-TR"/>
        </w:rPr>
        <w:t>Saz”</w:t>
      </w: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 sözcüğü, aşağıdaki tümcelerin hangisinde farklı anlamda kullanılmıştır? 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Sazdan yapılmış bir kavalı vardı çobanın.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Ozan sazıyla dinleyen herkesi büyülemişti sanki.</w:t>
      </w:r>
    </w:p>
    <w:p w:rsidR="00166917" w:rsidRPr="008D0CE7" w:rsidRDefault="00166917">
      <w:pPr>
        <w:rPr>
          <w:rFonts w:ascii="Tahoma" w:hAnsi="Tahoma" w:cs="Tahoma"/>
          <w:bCs/>
          <w:sz w:val="26"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Sazların arasından bir kuşun ötüşünü duyar gibi olduk</w:t>
      </w:r>
      <w:r w:rsidRPr="008D0CE7">
        <w:rPr>
          <w:rFonts w:ascii="Tahoma" w:hAnsi="Tahoma" w:cs="Tahoma"/>
          <w:bCs/>
          <w:sz w:val="26"/>
          <w:lang w:eastAsia="tr-TR"/>
        </w:rPr>
        <w:t>.</w:t>
      </w:r>
    </w:p>
    <w:p w:rsidR="00166917" w:rsidRPr="00D31E96" w:rsidRDefault="00166917">
      <w:pPr>
        <w:rPr>
          <w:rFonts w:ascii="Tahoma" w:hAnsi="Tahoma" w:cs="Tahoma"/>
          <w:bCs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11.    </w:t>
      </w:r>
      <w:r w:rsidRPr="00BC3B1B">
        <w:rPr>
          <w:rFonts w:ascii="Tahoma" w:hAnsi="Tahoma" w:cs="Tahoma"/>
          <w:b/>
          <w:bCs/>
          <w:color w:val="666666"/>
          <w:lang w:eastAsia="tr-TR"/>
        </w:rPr>
        <w:t> </w:t>
      </w:r>
      <w:r w:rsidRPr="00D31E96">
        <w:rPr>
          <w:rFonts w:ascii="Tahoma" w:hAnsi="Tahoma" w:cs="Tahoma"/>
          <w:bCs/>
          <w:lang w:eastAsia="tr-TR"/>
        </w:rPr>
        <w:t>I. derin   II. Dağ   III. Ova  IV. çukur    </w:t>
      </w:r>
    </w:p>
    <w:p w:rsidR="00166917" w:rsidRPr="00BC3B1B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>Yukarıdaki sözcüklerden hangi ikisi bir birleşik sözcük oluşturur?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I ve II    B. III ve II     C. IV ve III</w:t>
      </w:r>
    </w:p>
    <w:p w:rsidR="00166917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</w:p>
    <w:p w:rsidR="00166917" w:rsidRPr="008D0CE7" w:rsidRDefault="00166917" w:rsidP="00BC3B1B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12. Aşağıdaki tümcelerden hangisinde; </w:t>
      </w:r>
      <w:r w:rsidRPr="00E62CE4">
        <w:rPr>
          <w:rFonts w:ascii="Tahoma" w:hAnsi="Tahoma" w:cs="Tahoma"/>
          <w:bCs/>
          <w:lang w:eastAsia="tr-TR"/>
        </w:rPr>
        <w:t>“gün”</w:t>
      </w: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 sözcüğü, </w:t>
      </w:r>
      <w:r w:rsidRPr="00E62CE4">
        <w:rPr>
          <w:rFonts w:ascii="Tahoma" w:hAnsi="Tahoma" w:cs="Tahoma"/>
          <w:bCs/>
          <w:lang w:eastAsia="tr-TR"/>
        </w:rPr>
        <w:t>“Gün doğmadan neler doğar?”</w:t>
      </w:r>
      <w:r w:rsidRPr="00BC3B1B">
        <w:rPr>
          <w:rFonts w:ascii="Tahoma" w:hAnsi="Tahoma" w:cs="Tahoma"/>
          <w:b/>
          <w:bCs/>
          <w:color w:val="000000"/>
          <w:lang w:eastAsia="tr-TR"/>
        </w:rPr>
        <w:t xml:space="preserve"> </w:t>
      </w:r>
      <w:r w:rsidRPr="008D0CE7">
        <w:rPr>
          <w:rFonts w:ascii="Tahoma" w:hAnsi="Tahoma" w:cs="Tahoma"/>
          <w:bCs/>
          <w:lang w:eastAsia="tr-TR"/>
        </w:rPr>
        <w:t>tümcesindeki anlamıyla kullanılmıştır?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O gün ben de oradaydım.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Bu oda gün görmüyor.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Yarın Anneler Günü.</w:t>
      </w:r>
    </w:p>
    <w:p w:rsidR="00166917" w:rsidRPr="00CB0830" w:rsidRDefault="00166917" w:rsidP="00CB083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CB0830">
        <w:rPr>
          <w:rFonts w:ascii="Tahoma" w:hAnsi="Tahoma" w:cs="Tahoma"/>
          <w:b/>
          <w:bCs/>
          <w:color w:val="000000"/>
          <w:lang w:eastAsia="tr-TR"/>
        </w:rPr>
        <w:t>13. Aşağıdaki sözcüklerden hangisi çekim eki almıştır?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anneler    B. günleri     C. ödüllü</w:t>
      </w:r>
    </w:p>
    <w:p w:rsidR="00166917" w:rsidRPr="00CB0830" w:rsidRDefault="00166917">
      <w:pPr>
        <w:rPr>
          <w:rFonts w:ascii="Tahoma" w:hAnsi="Tahoma" w:cs="Tahoma"/>
          <w:b/>
          <w:bCs/>
          <w:color w:val="000000"/>
          <w:lang w:eastAsia="tr-TR"/>
        </w:rPr>
      </w:pPr>
      <w:r w:rsidRPr="00CB0830">
        <w:rPr>
          <w:rFonts w:ascii="Tahoma" w:hAnsi="Tahoma" w:cs="Tahoma"/>
          <w:b/>
          <w:bCs/>
          <w:color w:val="000000"/>
          <w:lang w:eastAsia="tr-TR"/>
        </w:rPr>
        <w:t>14. Aşağıdaki tümcelerin hangisinde, karşıt anlamlı sözcükler bir arada kullanılmıştır?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Yalan yanlış sözler söyleme.</w:t>
      </w:r>
    </w:p>
    <w:p w:rsidR="00166917" w:rsidRPr="008D0CE7" w:rsidRDefault="00166917" w:rsidP="00CB0830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Eşe dosta selam söyle.</w:t>
      </w:r>
    </w:p>
    <w:p w:rsidR="00166917" w:rsidRPr="00CB0830" w:rsidRDefault="00166917" w:rsidP="00CB0830">
      <w:pPr>
        <w:rPr>
          <w:rFonts w:ascii="Tahoma" w:hAnsi="Tahoma" w:cs="Tahoma"/>
          <w:b/>
          <w:bCs/>
          <w:color w:val="666666"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Derdi veren dermanını da verir.</w:t>
      </w:r>
      <w:r w:rsidRPr="008D0CE7">
        <w:rPr>
          <w:rFonts w:ascii="Tahoma" w:hAnsi="Tahoma" w:cs="Tahoma"/>
          <w:bCs/>
          <w:lang w:eastAsia="tr-TR"/>
        </w:rPr>
        <w:br/>
      </w:r>
      <w:r w:rsidRPr="00CB0830">
        <w:rPr>
          <w:rFonts w:ascii="Tahoma" w:hAnsi="Tahoma" w:cs="Tahoma"/>
          <w:b/>
          <w:bCs/>
          <w:color w:val="000000"/>
          <w:lang w:eastAsia="tr-TR"/>
        </w:rPr>
        <w:t xml:space="preserve">15. Aşağıdaki tümcelerin hangisinde yazım </w:t>
      </w:r>
      <w:r w:rsidRPr="00CB0830">
        <w:rPr>
          <w:rFonts w:ascii="Tahoma" w:hAnsi="Tahoma" w:cs="Tahoma"/>
          <w:b/>
          <w:bCs/>
          <w:color w:val="000000"/>
          <w:u w:val="single"/>
          <w:lang w:eastAsia="tr-TR"/>
        </w:rPr>
        <w:t>yanlışı</w:t>
      </w:r>
      <w:r w:rsidRPr="00CB0830">
        <w:rPr>
          <w:rFonts w:ascii="Tahoma" w:hAnsi="Tahoma" w:cs="Tahoma"/>
          <w:b/>
          <w:bCs/>
          <w:color w:val="000000"/>
          <w:lang w:eastAsia="tr-TR"/>
        </w:rPr>
        <w:t xml:space="preserve"> vardır?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A. Ben yanlış yapmam.  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Tren ne zaman gelir?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Burada yanlız mı yaşıyorsun?</w:t>
      </w:r>
    </w:p>
    <w:p w:rsidR="00166917" w:rsidRPr="00CB0830" w:rsidRDefault="00166917" w:rsidP="00CB083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CB0830">
        <w:rPr>
          <w:rFonts w:ascii="Tahoma" w:hAnsi="Tahoma" w:cs="Tahoma"/>
          <w:b/>
          <w:bCs/>
          <w:color w:val="000000"/>
          <w:lang w:eastAsia="tr-TR"/>
        </w:rPr>
        <w:t xml:space="preserve">16. </w:t>
      </w:r>
      <w:r w:rsidRPr="00E62CE4">
        <w:rPr>
          <w:rFonts w:ascii="Tahoma" w:hAnsi="Tahoma" w:cs="Tahoma"/>
          <w:bCs/>
          <w:lang w:eastAsia="tr-TR"/>
        </w:rPr>
        <w:t>“küçük-aile-evde-içinde-ve-sıcacık-mutluydu-çok-bu”</w:t>
      </w:r>
      <w:r>
        <w:rPr>
          <w:rFonts w:ascii="Tahoma" w:hAnsi="Tahoma" w:cs="Tahoma"/>
          <w:bCs/>
          <w:lang w:eastAsia="tr-TR"/>
        </w:rPr>
        <w:t xml:space="preserve"> </w:t>
      </w:r>
      <w:r w:rsidRPr="00CB0830">
        <w:rPr>
          <w:rFonts w:ascii="Tahoma" w:hAnsi="Tahoma" w:cs="Tahoma"/>
          <w:b/>
          <w:bCs/>
          <w:color w:val="000000"/>
          <w:lang w:eastAsia="tr-TR"/>
        </w:rPr>
        <w:t xml:space="preserve"> sözcüklerinden anlamlı bir tümce kurulduğunda hangi sözcük </w:t>
      </w:r>
      <w:r w:rsidRPr="00CB0830">
        <w:rPr>
          <w:rFonts w:ascii="Tahoma" w:hAnsi="Tahoma" w:cs="Tahoma"/>
          <w:b/>
          <w:bCs/>
          <w:color w:val="000000"/>
          <w:u w:val="single"/>
          <w:lang w:eastAsia="tr-TR"/>
        </w:rPr>
        <w:t>gereksiz</w:t>
      </w:r>
      <w:r w:rsidRPr="00CB0830">
        <w:rPr>
          <w:rFonts w:ascii="Tahoma" w:hAnsi="Tahoma" w:cs="Tahoma"/>
          <w:b/>
          <w:bCs/>
          <w:color w:val="000000"/>
          <w:lang w:eastAsia="tr-TR"/>
        </w:rPr>
        <w:t xml:space="preserve"> olur?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küçük     B. içinde     C. Evde</w:t>
      </w:r>
    </w:p>
    <w:p w:rsidR="00166917" w:rsidRPr="00E62CE4" w:rsidRDefault="00166917" w:rsidP="00CB0830">
      <w:pPr>
        <w:spacing w:before="100" w:beforeAutospacing="1" w:after="100" w:afterAutospacing="1" w:line="240" w:lineRule="auto"/>
        <w:rPr>
          <w:rFonts w:ascii="Tahoma" w:hAnsi="Tahoma" w:cs="Tahoma"/>
          <w:bCs/>
          <w:sz w:val="20"/>
          <w:szCs w:val="20"/>
          <w:lang w:eastAsia="tr-TR"/>
        </w:rPr>
      </w:pPr>
      <w:r w:rsidRPr="00CB0830">
        <w:rPr>
          <w:rFonts w:ascii="Tahoma" w:hAnsi="Tahoma" w:cs="Tahoma"/>
          <w:b/>
          <w:bCs/>
          <w:color w:val="000000"/>
          <w:sz w:val="20"/>
          <w:szCs w:val="20"/>
          <w:lang w:eastAsia="tr-TR"/>
        </w:rPr>
        <w:t>17</w:t>
      </w:r>
      <w:r w:rsidRPr="00E62CE4">
        <w:rPr>
          <w:rFonts w:ascii="Tahoma" w:hAnsi="Tahoma" w:cs="Tahoma"/>
          <w:bCs/>
          <w:sz w:val="20"/>
          <w:szCs w:val="20"/>
          <w:lang w:eastAsia="tr-TR"/>
        </w:rPr>
        <w:t>. “</w:t>
      </w:r>
      <w:r w:rsidRPr="00E62CE4">
        <w:rPr>
          <w:rFonts w:ascii="Tahoma" w:hAnsi="Tahoma" w:cs="Tahoma"/>
          <w:bCs/>
          <w:sz w:val="20"/>
          <w:szCs w:val="20"/>
          <w:u w:val="single"/>
          <w:lang w:eastAsia="tr-TR"/>
        </w:rPr>
        <w:t>Ali, bir sabah erkenden köyden ayrıldı</w:t>
      </w:r>
      <w:r w:rsidRPr="00E62CE4">
        <w:rPr>
          <w:rFonts w:ascii="Tahoma" w:hAnsi="Tahoma" w:cs="Tahoma"/>
          <w:bCs/>
          <w:sz w:val="20"/>
          <w:szCs w:val="20"/>
          <w:lang w:eastAsia="tr-TR"/>
        </w:rPr>
        <w:t>,</w:t>
      </w:r>
    </w:p>
    <w:p w:rsidR="00166917" w:rsidRPr="00E62CE4" w:rsidRDefault="00166917" w:rsidP="00CB0830">
      <w:pPr>
        <w:spacing w:before="100" w:beforeAutospacing="1" w:after="100" w:afterAutospacing="1" w:line="240" w:lineRule="auto"/>
        <w:rPr>
          <w:rFonts w:ascii="Tahoma" w:hAnsi="Tahoma" w:cs="Tahoma"/>
          <w:bCs/>
          <w:sz w:val="20"/>
          <w:szCs w:val="20"/>
          <w:lang w:eastAsia="tr-TR"/>
        </w:rPr>
      </w:pPr>
      <w:r w:rsidRPr="00E62CE4">
        <w:rPr>
          <w:rFonts w:ascii="Tahoma" w:hAnsi="Tahoma" w:cs="Tahoma"/>
          <w:bCs/>
          <w:sz w:val="18"/>
          <w:szCs w:val="18"/>
          <w:lang w:eastAsia="tr-TR"/>
        </w:rPr>
        <w:t xml:space="preserve">                             1                                                         </w:t>
      </w:r>
    </w:p>
    <w:p w:rsidR="00166917" w:rsidRDefault="00166917" w:rsidP="00CB083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666666"/>
          <w:sz w:val="20"/>
          <w:szCs w:val="20"/>
          <w:lang w:eastAsia="tr-TR"/>
        </w:rPr>
      </w:pPr>
      <w:r w:rsidRPr="00E62CE4">
        <w:rPr>
          <w:rFonts w:ascii="Tahoma" w:hAnsi="Tahoma" w:cs="Tahoma"/>
          <w:bCs/>
          <w:sz w:val="20"/>
          <w:szCs w:val="20"/>
          <w:lang w:eastAsia="tr-TR"/>
        </w:rPr>
        <w:t xml:space="preserve"> </w:t>
      </w:r>
      <w:r w:rsidRPr="00E62CE4">
        <w:rPr>
          <w:rFonts w:ascii="Tahoma" w:hAnsi="Tahoma" w:cs="Tahoma"/>
          <w:bCs/>
          <w:sz w:val="20"/>
          <w:szCs w:val="20"/>
          <w:u w:val="single"/>
          <w:lang w:eastAsia="tr-TR"/>
        </w:rPr>
        <w:t>şehre gidecek</w:t>
      </w:r>
      <w:r w:rsidRPr="00E62CE4">
        <w:rPr>
          <w:rFonts w:ascii="Tahoma" w:hAnsi="Tahoma" w:cs="Tahoma"/>
          <w:bCs/>
          <w:sz w:val="20"/>
          <w:szCs w:val="20"/>
          <w:lang w:eastAsia="tr-TR"/>
        </w:rPr>
        <w:t xml:space="preserve">, </w:t>
      </w:r>
      <w:r w:rsidRPr="00E62CE4">
        <w:rPr>
          <w:rFonts w:ascii="Tahoma" w:hAnsi="Tahoma" w:cs="Tahoma"/>
          <w:bCs/>
          <w:sz w:val="20"/>
          <w:szCs w:val="20"/>
          <w:u w:val="single"/>
          <w:lang w:eastAsia="tr-TR"/>
        </w:rPr>
        <w:t>bir baltaya sap olacaktı.</w:t>
      </w:r>
      <w:r w:rsidRPr="00E62CE4">
        <w:rPr>
          <w:rFonts w:ascii="Tahoma" w:hAnsi="Tahoma" w:cs="Tahoma"/>
          <w:bCs/>
          <w:sz w:val="20"/>
          <w:szCs w:val="20"/>
          <w:lang w:eastAsia="tr-TR"/>
        </w:rPr>
        <w:t>”</w:t>
      </w:r>
      <w:r w:rsidRPr="00E62CE4">
        <w:rPr>
          <w:rFonts w:ascii="Tahoma" w:hAnsi="Tahoma" w:cs="Tahoma"/>
          <w:bCs/>
          <w:sz w:val="20"/>
          <w:szCs w:val="20"/>
          <w:lang w:eastAsia="tr-TR"/>
        </w:rPr>
        <w:br/>
      </w:r>
      <w:r w:rsidRPr="00CB0830">
        <w:rPr>
          <w:rFonts w:ascii="Tahoma" w:hAnsi="Tahoma" w:cs="Tahoma"/>
          <w:b/>
          <w:bCs/>
          <w:color w:val="000000"/>
          <w:sz w:val="20"/>
          <w:szCs w:val="20"/>
          <w:lang w:eastAsia="tr-TR"/>
        </w:rPr>
        <w:t>              </w:t>
      </w:r>
      <w:r>
        <w:rPr>
          <w:rFonts w:ascii="Tahoma" w:hAnsi="Tahoma" w:cs="Tahoma"/>
          <w:b/>
          <w:bCs/>
          <w:color w:val="000000"/>
          <w:sz w:val="20"/>
          <w:szCs w:val="20"/>
          <w:lang w:eastAsia="tr-TR"/>
        </w:rPr>
        <w:t>                               </w:t>
      </w:r>
      <w:r w:rsidRPr="00CB0830">
        <w:rPr>
          <w:rFonts w:ascii="Tahoma" w:hAnsi="Tahoma" w:cs="Tahoma"/>
          <w:b/>
          <w:bCs/>
          <w:color w:val="000000"/>
          <w:sz w:val="20"/>
          <w:szCs w:val="20"/>
          <w:lang w:eastAsia="tr-TR"/>
        </w:rPr>
        <w:t>                                                2                                 3</w:t>
      </w:r>
    </w:p>
    <w:p w:rsidR="00166917" w:rsidRPr="00CB0830" w:rsidRDefault="00166917" w:rsidP="00CB083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666666"/>
          <w:sz w:val="20"/>
          <w:szCs w:val="20"/>
          <w:lang w:eastAsia="tr-TR"/>
        </w:rPr>
      </w:pPr>
      <w:r w:rsidRPr="00F20483">
        <w:rPr>
          <w:rFonts w:ascii="Tahoma" w:hAnsi="Tahoma" w:cs="Tahoma"/>
          <w:b/>
          <w:bCs/>
          <w:color w:val="000000"/>
          <w:sz w:val="26"/>
          <w:szCs w:val="26"/>
          <w:lang w:eastAsia="tr-TR"/>
        </w:rPr>
        <w:t>  </w:t>
      </w:r>
      <w:r w:rsidRPr="00CB0830">
        <w:rPr>
          <w:rFonts w:ascii="Tahoma" w:hAnsi="Tahoma" w:cs="Tahoma"/>
          <w:b/>
          <w:bCs/>
          <w:color w:val="000000"/>
          <w:lang w:eastAsia="tr-TR"/>
        </w:rPr>
        <w:t>Yukarıdaki tümcenin kaç numaralı bölümünde bir deyim vardır?</w:t>
      </w:r>
    </w:p>
    <w:p w:rsidR="00166917" w:rsidRPr="008D0CE7" w:rsidRDefault="00166917">
      <w:pPr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1      B. 2       C. 3</w:t>
      </w:r>
    </w:p>
    <w:p w:rsidR="0016691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207C57">
        <w:rPr>
          <w:rFonts w:ascii="Tahoma" w:hAnsi="Tahoma" w:cs="Tahoma"/>
          <w:b/>
          <w:bCs/>
          <w:color w:val="000000"/>
          <w:lang w:eastAsia="tr-TR"/>
        </w:rPr>
        <w:t xml:space="preserve">18. </w:t>
      </w:r>
      <w:r w:rsidRPr="00E62CE4">
        <w:rPr>
          <w:rFonts w:ascii="Tahoma" w:hAnsi="Tahoma" w:cs="Tahoma"/>
          <w:bCs/>
          <w:lang w:eastAsia="tr-TR"/>
        </w:rPr>
        <w:t>“Oraya seni bekletmemek için koşarak</w:t>
      </w:r>
      <w:r w:rsidRPr="00207C57">
        <w:rPr>
          <w:rFonts w:ascii="Tahoma" w:hAnsi="Tahoma" w:cs="Tahoma"/>
          <w:b/>
          <w:bCs/>
          <w:color w:val="666666"/>
          <w:lang w:eastAsia="tr-TR"/>
        </w:rPr>
        <w:t xml:space="preserve"> </w:t>
      </w:r>
      <w:r w:rsidRPr="00E62CE4">
        <w:rPr>
          <w:rFonts w:ascii="Tahoma" w:hAnsi="Tahoma" w:cs="Tahoma"/>
          <w:bCs/>
          <w:lang w:eastAsia="tr-TR"/>
        </w:rPr>
        <w:t>geldim.”</w:t>
      </w:r>
      <w:r w:rsidRPr="00207C57">
        <w:rPr>
          <w:rFonts w:ascii="Tahoma" w:hAnsi="Tahoma" w:cs="Tahoma"/>
          <w:b/>
          <w:bCs/>
          <w:color w:val="000000"/>
          <w:lang w:eastAsia="tr-TR"/>
        </w:rPr>
        <w:t xml:space="preserve"> tümcesinde hangi sorunun yanıtı </w:t>
      </w:r>
      <w:r w:rsidRPr="00207C57">
        <w:rPr>
          <w:rFonts w:ascii="Tahoma" w:hAnsi="Tahoma" w:cs="Tahoma"/>
          <w:b/>
          <w:bCs/>
          <w:color w:val="000000"/>
          <w:u w:val="single"/>
          <w:lang w:eastAsia="tr-TR"/>
        </w:rPr>
        <w:t>yoktur</w:t>
      </w:r>
      <w:r w:rsidRPr="00207C57">
        <w:rPr>
          <w:rFonts w:ascii="Tahoma" w:hAnsi="Tahoma" w:cs="Tahoma"/>
          <w:b/>
          <w:bCs/>
          <w:color w:val="000000"/>
          <w:lang w:eastAsia="tr-TR"/>
        </w:rPr>
        <w:t>?</w:t>
      </w:r>
    </w:p>
    <w:p w:rsidR="00166917" w:rsidRPr="00D31E96" w:rsidRDefault="00166917" w:rsidP="00D31E9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Ne zaman?  B. Nereye?    C. Niçin?</w:t>
      </w:r>
    </w:p>
    <w:p w:rsidR="0016691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207C57">
        <w:rPr>
          <w:rFonts w:ascii="Tahoma" w:hAnsi="Tahoma" w:cs="Tahoma"/>
          <w:b/>
          <w:bCs/>
          <w:color w:val="000000"/>
          <w:lang w:eastAsia="tr-TR"/>
        </w:rPr>
        <w:t>19</w:t>
      </w:r>
      <w:r w:rsidRPr="00D31E96">
        <w:rPr>
          <w:rFonts w:ascii="Tahoma" w:hAnsi="Tahoma" w:cs="Tahoma"/>
          <w:bCs/>
          <w:lang w:eastAsia="tr-TR"/>
        </w:rPr>
        <w:t>. “Onur’u ..... sanırdık ..... eli açık bir</w:t>
      </w:r>
      <w:r w:rsidRPr="00207C57">
        <w:rPr>
          <w:rFonts w:ascii="Tahoma" w:hAnsi="Tahoma" w:cs="Tahoma"/>
          <w:b/>
          <w:bCs/>
          <w:color w:val="666666"/>
          <w:lang w:eastAsia="tr-TR"/>
        </w:rPr>
        <w:t xml:space="preserve"> </w:t>
      </w:r>
      <w:r w:rsidRPr="00D31E96">
        <w:rPr>
          <w:rFonts w:ascii="Tahoma" w:hAnsi="Tahoma" w:cs="Tahoma"/>
          <w:bCs/>
          <w:lang w:eastAsia="tr-TR"/>
        </w:rPr>
        <w:t>insanmış.”</w:t>
      </w:r>
      <w:r w:rsidRPr="00207C57">
        <w:rPr>
          <w:rFonts w:ascii="Tahoma" w:hAnsi="Tahoma" w:cs="Tahoma"/>
          <w:b/>
          <w:bCs/>
          <w:color w:val="000000"/>
          <w:lang w:eastAsia="tr-TR"/>
        </w:rPr>
        <w:t xml:space="preserve"> tümcesinde noktalı yerlere, aşağıdaki sözcük ikililerinden hangileri yazılmalıdır?</w:t>
      </w:r>
    </w:p>
    <w:p w:rsidR="00166917" w:rsidRPr="008D0CE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A. cömert – oysa    B. cimri – halbuki </w:t>
      </w:r>
    </w:p>
    <w:p w:rsidR="00166917" w:rsidRPr="008D0CE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eli sıkı – çünkü</w:t>
      </w:r>
    </w:p>
    <w:p w:rsidR="00166917" w:rsidRPr="00207C5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207C57">
        <w:rPr>
          <w:rFonts w:ascii="Tahoma" w:hAnsi="Tahoma" w:cs="Tahoma"/>
          <w:b/>
          <w:bCs/>
          <w:color w:val="000000"/>
          <w:lang w:eastAsia="tr-TR"/>
        </w:rPr>
        <w:t xml:space="preserve">20. Aşağıdaki tümcelerin hangisinde bir yazım </w:t>
      </w:r>
      <w:r w:rsidRPr="00207C57">
        <w:rPr>
          <w:rFonts w:ascii="Tahoma" w:hAnsi="Tahoma" w:cs="Tahoma"/>
          <w:b/>
          <w:bCs/>
          <w:color w:val="000000"/>
          <w:u w:val="single"/>
          <w:lang w:eastAsia="tr-TR"/>
        </w:rPr>
        <w:t>yanlışı</w:t>
      </w:r>
      <w:r w:rsidRPr="00207C57">
        <w:rPr>
          <w:rFonts w:ascii="Tahoma" w:hAnsi="Tahoma" w:cs="Tahoma"/>
          <w:b/>
          <w:bCs/>
          <w:color w:val="000000"/>
          <w:lang w:eastAsia="tr-TR"/>
        </w:rPr>
        <w:t xml:space="preserve"> vardır?</w:t>
      </w:r>
    </w:p>
    <w:p w:rsidR="00166917" w:rsidRPr="008D0CE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Ben yurdumu çok severim.</w:t>
      </w:r>
    </w:p>
    <w:p w:rsidR="00166917" w:rsidRPr="008D0CE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Akşam oldu mu eve dönerim?</w:t>
      </w:r>
    </w:p>
    <w:p w:rsidR="00166917" w:rsidRPr="008D0CE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Çok güzel bir bisikletim var.</w:t>
      </w:r>
    </w:p>
    <w:p w:rsidR="00166917" w:rsidRPr="00025C36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sz w:val="34"/>
          <w:lang w:eastAsia="tr-TR"/>
        </w:rPr>
      </w:pPr>
      <w:r w:rsidRPr="00025C36">
        <w:rPr>
          <w:rFonts w:ascii="Tahoma" w:hAnsi="Tahoma" w:cs="Tahoma"/>
          <w:b/>
          <w:bCs/>
          <w:sz w:val="34"/>
          <w:lang w:eastAsia="tr-TR"/>
        </w:rPr>
        <w:t>HAYAT BİLGİSİ</w:t>
      </w:r>
    </w:p>
    <w:p w:rsidR="00166917" w:rsidRPr="00D31E96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207C57">
        <w:rPr>
          <w:rFonts w:ascii="Tahoma" w:hAnsi="Tahoma" w:cs="Tahoma"/>
          <w:b/>
          <w:bCs/>
          <w:color w:val="000000"/>
          <w:lang w:eastAsia="tr-TR"/>
        </w:rPr>
        <w:t>1</w:t>
      </w:r>
      <w:r w:rsidRPr="00D31E96">
        <w:rPr>
          <w:rFonts w:ascii="Tahoma" w:hAnsi="Tahoma" w:cs="Tahoma"/>
          <w:bCs/>
          <w:lang w:eastAsia="tr-TR"/>
        </w:rPr>
        <w:t>.         1. çocuk parkları</w:t>
      </w:r>
      <w:r w:rsidRPr="00D31E96">
        <w:rPr>
          <w:rFonts w:ascii="Tahoma" w:hAnsi="Tahoma" w:cs="Tahoma"/>
          <w:bCs/>
          <w:lang w:eastAsia="tr-TR"/>
        </w:rPr>
        <w:br/>
        <w:t>             2. okul bahçesi</w:t>
      </w:r>
      <w:r w:rsidRPr="00D31E96">
        <w:rPr>
          <w:rFonts w:ascii="Tahoma" w:hAnsi="Tahoma" w:cs="Tahoma"/>
          <w:bCs/>
          <w:lang w:eastAsia="tr-TR"/>
        </w:rPr>
        <w:br/>
        <w:t>             3. cadde ve sokaklar</w:t>
      </w:r>
    </w:p>
    <w:p w:rsidR="00166917" w:rsidRPr="00207C5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207C57">
        <w:rPr>
          <w:rFonts w:ascii="Tahoma" w:hAnsi="Tahoma" w:cs="Tahoma"/>
          <w:b/>
          <w:bCs/>
          <w:color w:val="000000"/>
          <w:lang w:eastAsia="tr-TR"/>
        </w:rPr>
        <w:t>Yukarıdakilerden hangisi ya da hangileri güvenli oyun yerleridir?</w:t>
      </w:r>
    </w:p>
    <w:p w:rsidR="00166917" w:rsidRPr="008D0CE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sz w:val="26"/>
          <w:lang w:eastAsia="tr-TR"/>
        </w:rPr>
      </w:pPr>
      <w:r w:rsidRPr="008D0CE7">
        <w:rPr>
          <w:rFonts w:ascii="Tahoma" w:hAnsi="Tahoma" w:cs="Tahoma"/>
          <w:bCs/>
          <w:sz w:val="26"/>
          <w:lang w:eastAsia="tr-TR"/>
        </w:rPr>
        <w:t>A. yalnız 1    B. 1 ve 2   C. 1, 2 ve 3</w:t>
      </w:r>
    </w:p>
    <w:p w:rsidR="00166917" w:rsidRDefault="00166917" w:rsidP="00207C57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000000"/>
          <w:lang w:eastAsia="tr-TR"/>
        </w:rPr>
      </w:pPr>
      <w:r w:rsidRPr="00207C57">
        <w:rPr>
          <w:rFonts w:ascii="Tahoma" w:hAnsi="Tahoma" w:cs="Tahoma"/>
          <w:b/>
          <w:bCs/>
          <w:color w:val="000000"/>
          <w:lang w:eastAsia="tr-TR"/>
        </w:rPr>
        <w:t>2. Aşağıdakilerden hangisi, okul kurallarına uygun olmayan bir davranıştır?</w:t>
      </w:r>
    </w:p>
    <w:p w:rsidR="00166917" w:rsidRPr="008D0CE7" w:rsidRDefault="00166917" w:rsidP="00207C57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söz almadan konuşmak</w:t>
      </w:r>
    </w:p>
    <w:p w:rsidR="00166917" w:rsidRPr="008D0CE7" w:rsidRDefault="00166917" w:rsidP="00207C57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okulu ve sınıfı temiz tutmak</w:t>
      </w:r>
    </w:p>
    <w:p w:rsidR="00166917" w:rsidRPr="008D0CE7" w:rsidRDefault="00166917" w:rsidP="00207C57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muslukları açık bırakmamak</w:t>
      </w:r>
    </w:p>
    <w:p w:rsidR="00166917" w:rsidRPr="00207C5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157E94">
        <w:rPr>
          <w:rFonts w:ascii="Tahoma" w:hAnsi="Tahoma" w:cs="Tahoma"/>
          <w:b/>
          <w:bCs/>
          <w:color w:val="000000"/>
          <w:lang w:eastAsia="tr-TR"/>
        </w:rPr>
        <w:t xml:space="preserve">3. </w:t>
      </w:r>
      <w:r w:rsidRPr="00D31E96">
        <w:rPr>
          <w:rFonts w:ascii="Tahoma" w:hAnsi="Tahoma" w:cs="Tahoma"/>
          <w:bCs/>
          <w:lang w:eastAsia="tr-TR"/>
        </w:rPr>
        <w:t>“Temizlik, düzenlilik ve tutumluluk gibi ............. okulda ediniriz.”</w:t>
      </w:r>
      <w:r w:rsidRPr="00157E94">
        <w:rPr>
          <w:rFonts w:ascii="Tahoma" w:hAnsi="Tahoma" w:cs="Tahoma"/>
          <w:b/>
          <w:bCs/>
          <w:color w:val="000000"/>
          <w:lang w:eastAsia="tr-TR"/>
        </w:rPr>
        <w:t xml:space="preserve"> tümcesindeki noktalı yere, aşağıdakilerden hangisini yazarsak daha doğru bir anlatım olur?</w:t>
      </w:r>
    </w:p>
    <w:p w:rsidR="00166917" w:rsidRPr="008D0CE7" w:rsidRDefault="00166917" w:rsidP="00207C57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becerileri      B. olumlu davranışları</w:t>
      </w:r>
    </w:p>
    <w:p w:rsidR="00166917" w:rsidRPr="008D0CE7" w:rsidRDefault="00166917" w:rsidP="00207C57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güzel alışkanlıkları</w:t>
      </w:r>
    </w:p>
    <w:p w:rsidR="00166917" w:rsidRPr="00D31E96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157E94">
        <w:rPr>
          <w:rFonts w:ascii="Tahoma" w:hAnsi="Tahoma" w:cs="Tahoma"/>
          <w:b/>
          <w:bCs/>
          <w:color w:val="000000"/>
          <w:lang w:eastAsia="tr-TR"/>
        </w:rPr>
        <w:t>4.        </w:t>
      </w:r>
      <w:r w:rsidRPr="00157E94">
        <w:rPr>
          <w:rFonts w:ascii="Tahoma" w:hAnsi="Tahoma" w:cs="Tahoma"/>
          <w:b/>
          <w:bCs/>
          <w:color w:val="666666"/>
          <w:lang w:eastAsia="tr-TR"/>
        </w:rPr>
        <w:t> </w:t>
      </w:r>
      <w:r w:rsidRPr="00D31E96">
        <w:rPr>
          <w:rFonts w:ascii="Tahoma" w:hAnsi="Tahoma" w:cs="Tahoma"/>
          <w:bCs/>
          <w:lang w:eastAsia="tr-TR"/>
        </w:rPr>
        <w:t>1. banyo yapmak</w:t>
      </w:r>
      <w:r w:rsidRPr="00D31E96">
        <w:rPr>
          <w:rFonts w:ascii="Tahoma" w:hAnsi="Tahoma" w:cs="Tahoma"/>
          <w:bCs/>
          <w:lang w:eastAsia="tr-TR"/>
        </w:rPr>
        <w:br/>
        <w:t>             2. dişleri fırçalamak</w:t>
      </w:r>
      <w:r w:rsidRPr="00D31E96">
        <w:rPr>
          <w:rFonts w:ascii="Tahoma" w:hAnsi="Tahoma" w:cs="Tahoma"/>
          <w:bCs/>
          <w:lang w:eastAsia="tr-TR"/>
        </w:rPr>
        <w:br/>
        <w:t>             3. tırnakları kesmek</w:t>
      </w:r>
    </w:p>
    <w:p w:rsidR="00166917" w:rsidRPr="00157E94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157E94">
        <w:rPr>
          <w:rFonts w:ascii="Tahoma" w:hAnsi="Tahoma" w:cs="Tahoma"/>
          <w:b/>
          <w:bCs/>
          <w:color w:val="000000"/>
          <w:lang w:eastAsia="tr-TR"/>
        </w:rPr>
        <w:t>Yukarıdakilerden hangileri kişisel bakım içinde yer alır?</w:t>
      </w:r>
    </w:p>
    <w:p w:rsidR="00166917" w:rsidRPr="00D31E96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1 ve 2      B. 2 ve 3     C. 1, 2 ve 3</w:t>
      </w:r>
    </w:p>
    <w:p w:rsidR="00166917" w:rsidRPr="00157E94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157E94">
        <w:rPr>
          <w:rFonts w:ascii="Tahoma" w:hAnsi="Tahoma" w:cs="Tahoma"/>
          <w:b/>
          <w:bCs/>
          <w:color w:val="000000"/>
          <w:lang w:eastAsia="tr-TR"/>
        </w:rPr>
        <w:t xml:space="preserve">5. </w:t>
      </w:r>
      <w:r w:rsidRPr="00E62CE4">
        <w:rPr>
          <w:rFonts w:ascii="Tahoma" w:hAnsi="Tahoma" w:cs="Tahoma"/>
          <w:bCs/>
          <w:lang w:eastAsia="tr-TR"/>
        </w:rPr>
        <w:t>“Ekmek, patates, bal ve yağ gibi besinler</w:t>
      </w:r>
      <w:r w:rsidRPr="00157E94">
        <w:rPr>
          <w:rFonts w:ascii="Tahoma" w:hAnsi="Tahoma" w:cs="Tahoma"/>
          <w:b/>
          <w:bCs/>
          <w:color w:val="666666"/>
          <w:lang w:eastAsia="tr-TR"/>
        </w:rPr>
        <w:t xml:space="preserve"> ...................</w:t>
      </w:r>
      <w:r w:rsidRPr="00157E94">
        <w:rPr>
          <w:rFonts w:ascii="Tahoma" w:hAnsi="Tahoma" w:cs="Tahoma"/>
          <w:b/>
          <w:bCs/>
          <w:color w:val="000000"/>
          <w:lang w:eastAsia="tr-TR"/>
        </w:rPr>
        <w:t>” tümcesini, aşağıdakilerden hangisi ile tamamlarsak doğru bir anlatım olur?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gelişip büyümemizi sağlar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vücudumuza ısı ve güç verir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bizi çeşitli hastalıklardan korur</w:t>
      </w:r>
    </w:p>
    <w:p w:rsidR="00166917" w:rsidRPr="00E62CE4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B10B38">
        <w:rPr>
          <w:rFonts w:ascii="Tahoma" w:hAnsi="Tahoma" w:cs="Tahoma"/>
          <w:b/>
          <w:bCs/>
          <w:color w:val="000000"/>
          <w:lang w:eastAsia="tr-TR"/>
        </w:rPr>
        <w:t>6.        </w:t>
      </w:r>
      <w:r w:rsidRPr="00B10B38">
        <w:rPr>
          <w:rFonts w:ascii="Tahoma" w:hAnsi="Tahoma" w:cs="Tahoma"/>
          <w:b/>
          <w:bCs/>
          <w:color w:val="666666"/>
          <w:lang w:eastAsia="tr-TR"/>
        </w:rPr>
        <w:t> </w:t>
      </w:r>
      <w:r w:rsidRPr="00E62CE4">
        <w:rPr>
          <w:rFonts w:ascii="Tahoma" w:hAnsi="Tahoma" w:cs="Tahoma"/>
          <w:bCs/>
          <w:lang w:eastAsia="tr-TR"/>
        </w:rPr>
        <w:t>1. patates kızartması</w:t>
      </w:r>
      <w:r w:rsidRPr="00E62CE4">
        <w:rPr>
          <w:rFonts w:ascii="Tahoma" w:hAnsi="Tahoma" w:cs="Tahoma"/>
          <w:bCs/>
          <w:lang w:eastAsia="tr-TR"/>
        </w:rPr>
        <w:br/>
        <w:t>             2. hamburger</w:t>
      </w:r>
      <w:r w:rsidRPr="00E62CE4">
        <w:rPr>
          <w:rFonts w:ascii="Tahoma" w:hAnsi="Tahoma" w:cs="Tahoma"/>
          <w:bCs/>
          <w:lang w:eastAsia="tr-TR"/>
        </w:rPr>
        <w:br/>
        <w:t>             3. tost</w:t>
      </w:r>
    </w:p>
    <w:p w:rsidR="00166917" w:rsidRPr="00B10B38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B10B38">
        <w:rPr>
          <w:rFonts w:ascii="Tahoma" w:hAnsi="Tahoma" w:cs="Tahoma"/>
          <w:b/>
          <w:bCs/>
          <w:color w:val="000000"/>
          <w:lang w:eastAsia="tr-TR"/>
        </w:rPr>
        <w:t>Yukarıdaki yiyeceklerden hangileri şişmanlığa neden olur?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lang w:eastAsia="tr-TR"/>
        </w:rPr>
        <w:t xml:space="preserve">A. 1 ve 2      </w:t>
      </w:r>
      <w:r w:rsidRPr="008D0CE7">
        <w:rPr>
          <w:rFonts w:ascii="Tahoma" w:hAnsi="Tahoma" w:cs="Tahoma"/>
          <w:bCs/>
          <w:lang w:eastAsia="tr-TR"/>
        </w:rPr>
        <w:t>B. 2 ve 3       C. 1, 2 ve 3</w:t>
      </w:r>
    </w:p>
    <w:p w:rsidR="00166917" w:rsidRPr="00F20483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sz w:val="26"/>
          <w:szCs w:val="26"/>
          <w:lang w:eastAsia="tr-TR"/>
        </w:rPr>
      </w:pPr>
      <w:r w:rsidRPr="00B10B38">
        <w:rPr>
          <w:rFonts w:ascii="Tahoma" w:hAnsi="Tahoma" w:cs="Tahoma"/>
          <w:b/>
          <w:bCs/>
          <w:color w:val="000000"/>
          <w:lang w:eastAsia="tr-TR"/>
        </w:rPr>
        <w:t xml:space="preserve">7. Aşağıdaki anlatımlardan hangisi doğru </w:t>
      </w:r>
      <w:r w:rsidRPr="00B10B38">
        <w:rPr>
          <w:rFonts w:ascii="Tahoma" w:hAnsi="Tahoma" w:cs="Tahoma"/>
          <w:b/>
          <w:bCs/>
          <w:color w:val="000000"/>
          <w:u w:val="single"/>
          <w:lang w:eastAsia="tr-TR"/>
        </w:rPr>
        <w:t>değildir</w:t>
      </w:r>
      <w:r w:rsidRPr="00F20483">
        <w:rPr>
          <w:rFonts w:ascii="Tahoma" w:hAnsi="Tahoma" w:cs="Tahoma"/>
          <w:b/>
          <w:bCs/>
          <w:color w:val="000000"/>
          <w:sz w:val="26"/>
          <w:szCs w:val="26"/>
          <w:lang w:eastAsia="tr-TR"/>
        </w:rPr>
        <w:t>?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lang w:eastAsia="tr-TR"/>
        </w:rPr>
      </w:pPr>
      <w:r w:rsidRPr="008D0CE7">
        <w:rPr>
          <w:rFonts w:ascii="Tahoma" w:hAnsi="Tahoma" w:cs="Tahoma"/>
          <w:lang w:eastAsia="tr-TR"/>
        </w:rPr>
        <w:t>A. Hazır gıda ürünlerini tercih etmemeliyiz.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Yemeklerden önce şekerleme ve çikolata yemeliyiz.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sz w:val="26"/>
          <w:szCs w:val="26"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Sebze ve meyveleri bol su ile yıkamadan yememeliyiz</w:t>
      </w:r>
      <w:r w:rsidRPr="008D0CE7">
        <w:rPr>
          <w:rFonts w:ascii="Tahoma" w:hAnsi="Tahoma" w:cs="Tahoma"/>
          <w:bCs/>
          <w:sz w:val="26"/>
          <w:szCs w:val="26"/>
          <w:lang w:eastAsia="tr-TR"/>
        </w:rPr>
        <w:t>.</w:t>
      </w:r>
    </w:p>
    <w:p w:rsidR="00166917" w:rsidRPr="00B10B38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</w:p>
    <w:p w:rsidR="00166917" w:rsidRPr="00B10B38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000000"/>
          <w:lang w:eastAsia="tr-TR"/>
        </w:rPr>
      </w:pPr>
      <w:r w:rsidRPr="00B10B38">
        <w:rPr>
          <w:rFonts w:ascii="Tahoma" w:hAnsi="Tahoma" w:cs="Tahoma"/>
          <w:b/>
          <w:bCs/>
          <w:color w:val="000000"/>
          <w:lang w:eastAsia="tr-TR"/>
        </w:rPr>
        <w:t>8</w:t>
      </w:r>
      <w:r w:rsidRPr="00E62CE4">
        <w:rPr>
          <w:rFonts w:ascii="Tahoma" w:hAnsi="Tahoma" w:cs="Tahoma"/>
          <w:bCs/>
          <w:lang w:eastAsia="tr-TR"/>
        </w:rPr>
        <w:t>. “Bulaşıcı çocuk hastalıklarından korunmak için zamanında ..........”</w:t>
      </w:r>
      <w:r w:rsidRPr="00B10B38">
        <w:rPr>
          <w:rFonts w:ascii="Tahoma" w:hAnsi="Tahoma" w:cs="Tahoma"/>
          <w:b/>
          <w:bCs/>
          <w:color w:val="000000"/>
          <w:lang w:eastAsia="tr-TR"/>
        </w:rPr>
        <w:t xml:space="preserve"> tümcesindeki noktalı yere, aşağıdakilerden hangisini yazarsak doğru bir anlatım olur?</w:t>
      </w:r>
    </w:p>
    <w:p w:rsidR="00166917" w:rsidRPr="008D0CE7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aşı olmalıyız      B. ilaç içmeliyiz</w:t>
      </w:r>
    </w:p>
    <w:p w:rsidR="00166917" w:rsidRPr="008D0CE7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doktora gitmeliyiz</w:t>
      </w:r>
    </w:p>
    <w:p w:rsidR="00166917" w:rsidRPr="00E62CE4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607EBA">
        <w:rPr>
          <w:rFonts w:ascii="Tahoma" w:hAnsi="Tahoma" w:cs="Tahoma"/>
          <w:b/>
          <w:bCs/>
          <w:color w:val="000000"/>
          <w:lang w:eastAsia="tr-TR"/>
        </w:rPr>
        <w:t>9</w:t>
      </w:r>
      <w:r w:rsidRPr="00E62CE4">
        <w:rPr>
          <w:rFonts w:ascii="Tahoma" w:hAnsi="Tahoma" w:cs="Tahoma"/>
          <w:bCs/>
          <w:lang w:eastAsia="tr-TR"/>
        </w:rPr>
        <w:t>.      1. Hapşırırken ya da öksürürken ağız ve burnumuzu mendille kapatmak</w:t>
      </w:r>
      <w:r w:rsidRPr="00E62CE4">
        <w:rPr>
          <w:rFonts w:ascii="Tahoma" w:hAnsi="Tahoma" w:cs="Tahoma"/>
          <w:bCs/>
          <w:lang w:eastAsia="tr-TR"/>
        </w:rPr>
        <w:br/>
        <w:t>          2. Nezle ya da grip olduğumuzda arkaşlarımızı uyarmak</w:t>
      </w:r>
      <w:r w:rsidRPr="00E62CE4">
        <w:rPr>
          <w:rFonts w:ascii="Tahoma" w:hAnsi="Tahoma" w:cs="Tahoma"/>
          <w:bCs/>
          <w:lang w:eastAsia="tr-TR"/>
        </w:rPr>
        <w:br/>
        <w:t>          3. Ortak kullanım alanlarını temiz tutmak</w:t>
      </w:r>
    </w:p>
    <w:p w:rsidR="00166917" w:rsidRPr="00607EBA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000000"/>
          <w:lang w:eastAsia="tr-TR"/>
        </w:rPr>
      </w:pPr>
      <w:r w:rsidRPr="00607EBA">
        <w:rPr>
          <w:rFonts w:ascii="Tahoma" w:hAnsi="Tahoma" w:cs="Tahoma"/>
          <w:b/>
          <w:bCs/>
          <w:color w:val="000000"/>
          <w:lang w:eastAsia="tr-TR"/>
        </w:rPr>
        <w:t>Yukarıdakilerden hangisi ya da hangileri arkadaşlarımızın sağlığını korumak için yapmamız gereken davranışlar arasında yer alır?</w:t>
      </w:r>
    </w:p>
    <w:p w:rsidR="00166917" w:rsidRPr="008D0CE7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yalnız 1    B. 1 ve 2    C. 1, 2 ve 3</w:t>
      </w:r>
    </w:p>
    <w:p w:rsidR="00166917" w:rsidRPr="00607EBA" w:rsidRDefault="00166917" w:rsidP="00607EBA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 w:rsidRPr="00607EBA">
        <w:rPr>
          <w:rFonts w:ascii="Tahoma" w:hAnsi="Tahoma" w:cs="Tahoma"/>
          <w:b/>
          <w:bCs/>
          <w:color w:val="000000"/>
          <w:lang w:eastAsia="tr-TR"/>
        </w:rPr>
        <w:t xml:space="preserve">10. Aşağıdakilerden hangisi kazaların nedenlerinden biri </w:t>
      </w:r>
      <w:r w:rsidRPr="00607EBA">
        <w:rPr>
          <w:rFonts w:ascii="Tahoma" w:hAnsi="Tahoma" w:cs="Tahoma"/>
          <w:b/>
          <w:bCs/>
          <w:color w:val="000000"/>
          <w:u w:val="single"/>
          <w:lang w:eastAsia="tr-TR"/>
        </w:rPr>
        <w:t>değildir</w:t>
      </w:r>
      <w:r w:rsidRPr="00607EBA">
        <w:rPr>
          <w:rFonts w:ascii="Tahoma" w:hAnsi="Tahoma" w:cs="Tahoma"/>
          <w:b/>
          <w:bCs/>
          <w:color w:val="000000"/>
          <w:lang w:eastAsia="tr-TR"/>
        </w:rPr>
        <w:t>?</w:t>
      </w:r>
    </w:p>
    <w:p w:rsidR="00166917" w:rsidRPr="008D0CE7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A. bilgisizlik   B. Dikkatsizlik  </w:t>
      </w:r>
    </w:p>
    <w:p w:rsidR="00166917" w:rsidRPr="008D0CE7" w:rsidRDefault="00166917" w:rsidP="00B10B38">
      <w:pPr>
        <w:spacing w:before="100" w:beforeAutospacing="1" w:after="100" w:afterAutospacing="1" w:line="240" w:lineRule="atLeast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kurallara uymak</w:t>
      </w:r>
    </w:p>
    <w:p w:rsidR="00166917" w:rsidRPr="00607EBA" w:rsidRDefault="00166917" w:rsidP="00607EBA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607EBA">
        <w:rPr>
          <w:rFonts w:ascii="Tahoma" w:hAnsi="Tahoma" w:cs="Tahoma"/>
          <w:b/>
          <w:bCs/>
          <w:color w:val="000000"/>
          <w:lang w:eastAsia="tr-TR"/>
        </w:rPr>
        <w:t>11. “</w:t>
      </w:r>
      <w:r w:rsidRPr="00D31E96">
        <w:rPr>
          <w:rFonts w:ascii="Tahoma" w:hAnsi="Tahoma" w:cs="Tahoma"/>
          <w:bCs/>
          <w:lang w:eastAsia="tr-TR"/>
        </w:rPr>
        <w:t>Kişinin yaşamını tehlikeye düşürebilecek durumlara .......... diyoruz.”</w:t>
      </w:r>
      <w:r w:rsidRPr="00607EBA">
        <w:rPr>
          <w:rFonts w:ascii="Tahoma" w:hAnsi="Tahoma" w:cs="Tahoma"/>
          <w:b/>
          <w:bCs/>
          <w:color w:val="000000"/>
          <w:lang w:eastAsia="tr-TR"/>
        </w:rPr>
        <w:t xml:space="preserve"> tümcesindeki noktalı yere, aşağıdakilerden hangisi yazılırsa daha doğru bir anlatım olur?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kaza    B. hastalık  C. acil durum</w:t>
      </w:r>
    </w:p>
    <w:p w:rsidR="00166917" w:rsidRPr="00607EBA" w:rsidRDefault="00166917" w:rsidP="0061552A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607EBA">
        <w:rPr>
          <w:rFonts w:ascii="Tahoma" w:hAnsi="Tahoma" w:cs="Tahoma"/>
          <w:b/>
          <w:bCs/>
          <w:color w:val="000000"/>
          <w:lang w:eastAsia="tr-TR"/>
        </w:rPr>
        <w:t xml:space="preserve">12. Aşağıdaki acil telefon numaralarından hangisi doğru </w:t>
      </w:r>
      <w:r w:rsidRPr="00607EBA">
        <w:rPr>
          <w:rFonts w:ascii="Tahoma" w:hAnsi="Tahoma" w:cs="Tahoma"/>
          <w:b/>
          <w:bCs/>
          <w:color w:val="000000"/>
          <w:u w:val="single"/>
          <w:lang w:eastAsia="tr-TR"/>
        </w:rPr>
        <w:t>değildir</w:t>
      </w:r>
      <w:r w:rsidRPr="00607EBA">
        <w:rPr>
          <w:rFonts w:ascii="Tahoma" w:hAnsi="Tahoma" w:cs="Tahoma"/>
          <w:b/>
          <w:bCs/>
          <w:color w:val="000000"/>
          <w:lang w:eastAsia="tr-TR"/>
        </w:rPr>
        <w:t>?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 xml:space="preserve">A. Polis imdat: 155   B. Acil servis : 110  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Doğal Gaz Acil : 187</w:t>
      </w:r>
    </w:p>
    <w:p w:rsidR="00166917" w:rsidRPr="00747F16" w:rsidRDefault="00166917" w:rsidP="00747F16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13. Kurtuluş Savaşı’nın başlangıcı olarak kabul edilen olay, aşağıdakilerden hangisidir?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Mustafa Kemal’in Samsun’a gelişi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 Türkiye Büyük Millet Meclisinin açılışı</w:t>
      </w:r>
    </w:p>
    <w:p w:rsidR="00166917" w:rsidRPr="008D0CE7" w:rsidRDefault="00166917" w:rsidP="00B10B38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Cumhuriyetin ilan edilişi</w:t>
      </w:r>
    </w:p>
    <w:p w:rsidR="00166917" w:rsidRPr="00747F1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smartTag w:uri="urn:schemas-microsoft-com:office:smarttags" w:element="metricconverter">
        <w:smartTagPr>
          <w:attr w:name="ProductID" w:val="14. “"/>
        </w:smartTagPr>
        <w:r w:rsidRPr="00747F16">
          <w:rPr>
            <w:rFonts w:ascii="Tahoma" w:hAnsi="Tahoma" w:cs="Tahoma"/>
            <w:b/>
            <w:bCs/>
            <w:color w:val="000000"/>
            <w:lang w:eastAsia="tr-TR"/>
          </w:rPr>
          <w:t xml:space="preserve">14. </w:t>
        </w:r>
        <w:r w:rsidRPr="00D31E96">
          <w:rPr>
            <w:rFonts w:ascii="Tahoma" w:hAnsi="Tahoma" w:cs="Tahoma"/>
            <w:bCs/>
            <w:lang w:eastAsia="tr-TR"/>
          </w:rPr>
          <w:t>“</w:t>
        </w:r>
      </w:smartTag>
      <w:r w:rsidRPr="00D31E96">
        <w:rPr>
          <w:rFonts w:ascii="Tahoma" w:hAnsi="Tahoma" w:cs="Tahoma"/>
          <w:bCs/>
          <w:lang w:eastAsia="tr-TR"/>
        </w:rPr>
        <w:t>.................... Türkiye Büyük Millet Meclisi</w:t>
      </w:r>
      <w:r w:rsidRPr="00747F16">
        <w:rPr>
          <w:rFonts w:ascii="Tahoma" w:hAnsi="Tahoma" w:cs="Tahoma"/>
          <w:b/>
          <w:bCs/>
          <w:color w:val="666666"/>
          <w:lang w:eastAsia="tr-TR"/>
        </w:rPr>
        <w:t xml:space="preserve"> </w:t>
      </w:r>
      <w:r w:rsidRPr="00D31E96">
        <w:rPr>
          <w:rFonts w:ascii="Tahoma" w:hAnsi="Tahoma" w:cs="Tahoma"/>
          <w:bCs/>
          <w:lang w:eastAsia="tr-TR"/>
        </w:rPr>
        <w:t>açıldı.”</w:t>
      </w:r>
      <w:r w:rsidRPr="00747F16">
        <w:rPr>
          <w:rFonts w:ascii="Tahoma" w:hAnsi="Tahoma" w:cs="Tahoma"/>
          <w:b/>
          <w:bCs/>
          <w:color w:val="000000"/>
          <w:lang w:eastAsia="tr-TR"/>
        </w:rPr>
        <w:t xml:space="preserve"> tümcesindeki noktalı yere, aşağıdakilerden hangisi yazılmalıdır?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747F16">
        <w:rPr>
          <w:rFonts w:ascii="Tahoma" w:hAnsi="Tahoma" w:cs="Tahoma"/>
          <w:b/>
          <w:bCs/>
          <w:color w:val="666666"/>
          <w:lang w:eastAsia="tr-TR"/>
        </w:rPr>
        <w:t>A</w:t>
      </w:r>
      <w:r w:rsidRPr="008D0CE7">
        <w:rPr>
          <w:rFonts w:ascii="Tahoma" w:hAnsi="Tahoma" w:cs="Tahoma"/>
          <w:bCs/>
          <w:lang w:eastAsia="tr-TR"/>
        </w:rPr>
        <w:t xml:space="preserve">. 23 Nisan 1920’de   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B.24 Temmuz 1923’te</w:t>
      </w:r>
    </w:p>
    <w:p w:rsidR="00166917" w:rsidRPr="008D0CE7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29 Ekim 1923’te</w:t>
      </w:r>
    </w:p>
    <w:p w:rsidR="00166917" w:rsidRPr="00747F16" w:rsidRDefault="00166917" w:rsidP="00747F16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15. </w:t>
      </w:r>
      <w:r w:rsidRPr="007E7E3E">
        <w:rPr>
          <w:rFonts w:ascii="Tahoma" w:hAnsi="Tahoma" w:cs="Tahoma"/>
          <w:bCs/>
          <w:color w:val="000000"/>
          <w:lang w:eastAsia="tr-TR"/>
        </w:rPr>
        <w:t>“</w:t>
      </w:r>
      <w:r w:rsidRPr="007E7E3E">
        <w:rPr>
          <w:rFonts w:ascii="Tahoma" w:hAnsi="Tahoma" w:cs="Tahoma"/>
          <w:bCs/>
          <w:lang w:eastAsia="tr-TR"/>
        </w:rPr>
        <w:t>Kurtuluş Savaşı’nda Antep, Urfa ve</w:t>
      </w:r>
      <w:r w:rsidRPr="00747F16">
        <w:rPr>
          <w:rFonts w:ascii="Tahoma" w:hAnsi="Tahoma" w:cs="Tahoma"/>
          <w:b/>
          <w:bCs/>
          <w:color w:val="666666"/>
          <w:lang w:eastAsia="tr-TR"/>
        </w:rPr>
        <w:t xml:space="preserve"> </w:t>
      </w:r>
      <w:r w:rsidRPr="007E7E3E">
        <w:rPr>
          <w:rFonts w:ascii="Tahoma" w:hAnsi="Tahoma" w:cs="Tahoma"/>
          <w:bCs/>
          <w:lang w:eastAsia="tr-TR"/>
        </w:rPr>
        <w:t>Maraş’ta ....... savaştık.”</w:t>
      </w:r>
      <w:r w:rsidRPr="00747F16">
        <w:rPr>
          <w:rFonts w:ascii="Tahoma" w:hAnsi="Tahoma" w:cs="Tahoma"/>
          <w:b/>
          <w:bCs/>
          <w:color w:val="000000"/>
          <w:lang w:eastAsia="tr-TR"/>
        </w:rPr>
        <w:t xml:space="preserve"> tümcesindeki noktalı yere, aşağıdakilerden hangisi yazılmalıdır?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Yunanlılarla    B. İngilizlerle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C. Fransızlarla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</w:p>
    <w:p w:rsidR="00166917" w:rsidRPr="00D31E96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16.     </w:t>
      </w:r>
      <w:r w:rsidRPr="00D31E96">
        <w:rPr>
          <w:rFonts w:ascii="Tahoma" w:hAnsi="Tahoma" w:cs="Tahoma"/>
          <w:bCs/>
          <w:lang w:eastAsia="tr-TR"/>
        </w:rPr>
        <w:t>1. Türkiye Büyük Millet Meclisi açıldı.</w:t>
      </w:r>
      <w:r w:rsidRPr="00D31E96">
        <w:rPr>
          <w:rFonts w:ascii="Tahoma" w:hAnsi="Tahoma" w:cs="Tahoma"/>
          <w:bCs/>
          <w:lang w:eastAsia="tr-TR"/>
        </w:rPr>
        <w:br/>
        <w:t>           2. Mustafa Kemal cumhurbaşkanı seçildi.</w:t>
      </w:r>
      <w:r w:rsidRPr="00D31E96">
        <w:rPr>
          <w:rFonts w:ascii="Tahoma" w:hAnsi="Tahoma" w:cs="Tahoma"/>
          <w:bCs/>
          <w:lang w:eastAsia="tr-TR"/>
        </w:rPr>
        <w:br/>
        <w:t>           3. Cumhuriyet ilan edildi.</w:t>
      </w:r>
    </w:p>
    <w:p w:rsidR="00166917" w:rsidRPr="00747F1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Yukarıdakilerden hangileri, 29 Ekim 1923 tarihi ile ilgilidir?</w:t>
      </w:r>
    </w:p>
    <w:p w:rsidR="00166917" w:rsidRPr="008D0CE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8D0CE7">
        <w:rPr>
          <w:rFonts w:ascii="Tahoma" w:hAnsi="Tahoma" w:cs="Tahoma"/>
          <w:bCs/>
          <w:lang w:eastAsia="tr-TR"/>
        </w:rPr>
        <w:t>A. 1 ve 2    B. 2 ve 3     C. 1, 2 ve 3</w:t>
      </w:r>
    </w:p>
    <w:p w:rsidR="00166917" w:rsidRPr="00E62CE4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17.     </w:t>
      </w:r>
      <w:r w:rsidRPr="00E62CE4">
        <w:rPr>
          <w:rFonts w:ascii="Tahoma" w:hAnsi="Tahoma" w:cs="Tahoma"/>
          <w:bCs/>
          <w:lang w:eastAsia="tr-TR"/>
        </w:rPr>
        <w:t>1. garanti belgesi</w:t>
      </w:r>
      <w:r w:rsidRPr="00E62CE4">
        <w:rPr>
          <w:rFonts w:ascii="Tahoma" w:hAnsi="Tahoma" w:cs="Tahoma"/>
          <w:bCs/>
          <w:lang w:eastAsia="tr-TR"/>
        </w:rPr>
        <w:br/>
        <w:t>           2. kullanım kılavuzu</w:t>
      </w:r>
      <w:r w:rsidRPr="00E62CE4">
        <w:rPr>
          <w:rFonts w:ascii="Tahoma" w:hAnsi="Tahoma" w:cs="Tahoma"/>
          <w:bCs/>
          <w:lang w:eastAsia="tr-TR"/>
        </w:rPr>
        <w:br/>
        <w:t>           3. Fatura</w:t>
      </w:r>
    </w:p>
    <w:p w:rsidR="00166917" w:rsidRPr="00747F1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Mağazadan televizyon satın aldınız. Yukarıdakilerden hangilerini satıcıdan mutlaka istemeniz gerekir?</w:t>
      </w:r>
    </w:p>
    <w:p w:rsidR="00166917" w:rsidRPr="00025C36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1 ve 2    B. 1 ve 3    C. 1, 2 ve 3</w:t>
      </w:r>
    </w:p>
    <w:p w:rsidR="00166917" w:rsidRPr="00747F1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 xml:space="preserve">18. </w:t>
      </w:r>
      <w:r w:rsidRPr="00E62CE4">
        <w:rPr>
          <w:rFonts w:ascii="Tahoma" w:hAnsi="Tahoma" w:cs="Tahoma"/>
          <w:bCs/>
          <w:lang w:eastAsia="tr-TR"/>
        </w:rPr>
        <w:t>“Standartlara uygun olarak üretilen ürünlerin üzerinde .............. bulunur.”</w:t>
      </w:r>
      <w:r w:rsidRPr="00747F16">
        <w:rPr>
          <w:rFonts w:ascii="Tahoma" w:hAnsi="Tahoma" w:cs="Tahoma"/>
          <w:b/>
          <w:bCs/>
          <w:color w:val="000000"/>
          <w:lang w:eastAsia="tr-TR"/>
        </w:rPr>
        <w:t xml:space="preserve"> tümcesindeki noktalı yere, aşağıdakilerden hangisi yazılırsa doğru bir anlatım olur?</w:t>
      </w:r>
    </w:p>
    <w:p w:rsidR="00166917" w:rsidRPr="00025C3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TSE damgası    B. garanti belgesi</w:t>
      </w:r>
    </w:p>
    <w:p w:rsidR="00166917" w:rsidRPr="00025C3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C. kullanım kılavuzu</w:t>
      </w:r>
    </w:p>
    <w:p w:rsidR="00166917" w:rsidRPr="00E62CE4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19.     </w:t>
      </w:r>
      <w:r w:rsidRPr="00E62CE4">
        <w:rPr>
          <w:rFonts w:ascii="Tahoma" w:hAnsi="Tahoma" w:cs="Tahoma"/>
          <w:bCs/>
          <w:lang w:eastAsia="tr-TR"/>
        </w:rPr>
        <w:t>1. bilgisayar</w:t>
      </w:r>
      <w:r w:rsidRPr="00E62CE4">
        <w:rPr>
          <w:rFonts w:ascii="Tahoma" w:hAnsi="Tahoma" w:cs="Tahoma"/>
          <w:bCs/>
          <w:lang w:eastAsia="tr-TR"/>
        </w:rPr>
        <w:br/>
        <w:t>           2. ansiklopedi</w:t>
      </w:r>
      <w:r w:rsidRPr="00E62CE4">
        <w:rPr>
          <w:rFonts w:ascii="Tahoma" w:hAnsi="Tahoma" w:cs="Tahoma"/>
          <w:bCs/>
          <w:lang w:eastAsia="tr-TR"/>
        </w:rPr>
        <w:br/>
        <w:t>           3. ders kitabı</w:t>
      </w:r>
    </w:p>
    <w:p w:rsidR="00166917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747F16">
        <w:rPr>
          <w:rFonts w:ascii="Tahoma" w:hAnsi="Tahoma" w:cs="Tahoma"/>
          <w:b/>
          <w:bCs/>
          <w:color w:val="000000"/>
          <w:lang w:eastAsia="tr-TR"/>
        </w:rPr>
        <w:t>          Bilgi teknolojileri dendiğinde, yukarıdakilerden hangisi ya da hangileri akla gelir?</w:t>
      </w:r>
    </w:p>
    <w:p w:rsidR="00166917" w:rsidRPr="00025C3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yalnız 1     B. 1 ve 2     C. 1, 2 ve 3</w:t>
      </w:r>
    </w:p>
    <w:p w:rsidR="00166917" w:rsidRPr="00CA0438" w:rsidRDefault="00166917" w:rsidP="00CA0438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smartTag w:uri="urn:schemas-microsoft-com:office:smarttags" w:element="metricconverter">
        <w:smartTagPr>
          <w:attr w:name="ProductID" w:val="20. “"/>
        </w:smartTagPr>
        <w:r w:rsidRPr="00CA0438">
          <w:rPr>
            <w:rFonts w:ascii="Tahoma" w:hAnsi="Tahoma" w:cs="Tahoma"/>
            <w:b/>
            <w:bCs/>
            <w:color w:val="000000"/>
            <w:lang w:eastAsia="tr-TR"/>
          </w:rPr>
          <w:t xml:space="preserve">20. </w:t>
        </w:r>
        <w:r w:rsidRPr="00D31E96">
          <w:rPr>
            <w:rFonts w:ascii="Tahoma" w:hAnsi="Tahoma" w:cs="Tahoma"/>
            <w:bCs/>
            <w:lang w:eastAsia="tr-TR"/>
          </w:rPr>
          <w:t>“</w:t>
        </w:r>
      </w:smartTag>
      <w:r w:rsidRPr="00D31E96">
        <w:rPr>
          <w:rFonts w:ascii="Tahoma" w:hAnsi="Tahoma" w:cs="Tahoma"/>
          <w:bCs/>
          <w:lang w:eastAsia="tr-TR"/>
        </w:rPr>
        <w:t>.................. öğrenirsem kolay kolay</w:t>
      </w:r>
      <w:r w:rsidRPr="00CA0438">
        <w:rPr>
          <w:rFonts w:ascii="Tahoma" w:hAnsi="Tahoma" w:cs="Tahoma"/>
          <w:b/>
          <w:bCs/>
          <w:color w:val="666666"/>
          <w:lang w:eastAsia="tr-TR"/>
        </w:rPr>
        <w:t xml:space="preserve"> </w:t>
      </w:r>
      <w:r w:rsidRPr="00D31E96">
        <w:rPr>
          <w:rFonts w:ascii="Tahoma" w:hAnsi="Tahoma" w:cs="Tahoma"/>
          <w:bCs/>
          <w:lang w:eastAsia="tr-TR"/>
        </w:rPr>
        <w:t>unutmam.”</w:t>
      </w:r>
      <w:r w:rsidRPr="00CA0438">
        <w:rPr>
          <w:rFonts w:ascii="Tahoma" w:hAnsi="Tahoma" w:cs="Tahoma"/>
          <w:b/>
          <w:bCs/>
          <w:color w:val="000000"/>
          <w:lang w:eastAsia="tr-TR"/>
        </w:rPr>
        <w:t xml:space="preserve"> tümcesindeki noktalı yere, aşağıdakilerden hangisini yazarsak tam ve doğru bir anlatım olur?</w:t>
      </w:r>
    </w:p>
    <w:p w:rsidR="00166917" w:rsidRPr="00025C3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Ezberleyerek  B. Okuyup yazarak</w:t>
      </w:r>
    </w:p>
    <w:p w:rsidR="00166917" w:rsidRPr="00025C3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C. Yaparak, yaşayarak</w:t>
      </w:r>
    </w:p>
    <w:p w:rsidR="00166917" w:rsidRDefault="00166917" w:rsidP="00115B40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sz w:val="34"/>
          <w:lang w:eastAsia="tr-TR"/>
        </w:rPr>
      </w:pPr>
    </w:p>
    <w:p w:rsidR="00166917" w:rsidRPr="00D31E96" w:rsidRDefault="00166917" w:rsidP="00115B40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lang w:eastAsia="tr-TR"/>
        </w:rPr>
      </w:pPr>
    </w:p>
    <w:p w:rsidR="00166917" w:rsidRPr="00D31E96" w:rsidRDefault="00166917" w:rsidP="00115B40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sz w:val="20"/>
          <w:szCs w:val="20"/>
          <w:lang w:eastAsia="tr-TR"/>
        </w:rPr>
      </w:pPr>
      <w:r w:rsidRPr="00D31E96">
        <w:rPr>
          <w:rFonts w:ascii="Tahoma" w:hAnsi="Tahoma" w:cs="Tahoma"/>
          <w:b/>
          <w:bCs/>
          <w:sz w:val="20"/>
          <w:szCs w:val="20"/>
          <w:lang w:eastAsia="tr-TR"/>
        </w:rPr>
        <w:t>Hayat Bilgisi testi bitti.Cevaplarınızı kontrol ediniz.</w:t>
      </w:r>
    </w:p>
    <w:p w:rsidR="00166917" w:rsidRDefault="00166917" w:rsidP="00115B40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sz w:val="34"/>
          <w:lang w:eastAsia="tr-TR"/>
        </w:rPr>
      </w:pPr>
    </w:p>
    <w:p w:rsidR="00166917" w:rsidRPr="00F20483" w:rsidRDefault="00166917" w:rsidP="00115B40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sz w:val="24"/>
          <w:szCs w:val="24"/>
          <w:lang w:eastAsia="tr-TR"/>
        </w:rPr>
      </w:pPr>
      <w:r w:rsidRPr="00025C36">
        <w:rPr>
          <w:rFonts w:ascii="Tahoma" w:hAnsi="Tahoma" w:cs="Tahoma"/>
          <w:b/>
          <w:bCs/>
          <w:sz w:val="34"/>
          <w:lang w:eastAsia="tr-TR"/>
        </w:rPr>
        <w:t>MATEMATİK</w:t>
      </w:r>
      <w:r w:rsidRPr="00F20483">
        <w:rPr>
          <w:rFonts w:ascii="Tahoma" w:hAnsi="Tahoma" w:cs="Tahoma"/>
          <w:b/>
          <w:bCs/>
          <w:color w:val="333333"/>
          <w:sz w:val="24"/>
          <w:szCs w:val="24"/>
          <w:lang w:eastAsia="tr-TR"/>
        </w:rPr>
        <w:br/>
      </w:r>
      <w:r w:rsidRPr="008839E0">
        <w:rPr>
          <w:rFonts w:ascii="Tahoma" w:hAnsi="Tahoma" w:cs="Tahoma"/>
          <w:b/>
          <w:noProof/>
          <w:color w:val="333333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http://www.uygardergi.com/images/2line2.jpg" style="width:538.5pt;height:.75pt;visibility:visible">
            <v:imagedata r:id="rId6" o:title=""/>
          </v:shape>
        </w:pict>
      </w:r>
    </w:p>
    <w:p w:rsidR="00166917" w:rsidRPr="00115B40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115B40">
        <w:rPr>
          <w:rFonts w:ascii="Tahoma" w:hAnsi="Tahoma" w:cs="Tahoma"/>
          <w:b/>
          <w:bCs/>
          <w:color w:val="000000"/>
          <w:lang w:eastAsia="tr-TR"/>
        </w:rPr>
        <w:t>1.     </w:t>
      </w:r>
      <w:r w:rsidRPr="007E7E3E">
        <w:rPr>
          <w:rFonts w:ascii="Tahoma" w:hAnsi="Tahoma" w:cs="Tahoma"/>
          <w:bCs/>
          <w:lang w:eastAsia="tr-TR"/>
        </w:rPr>
        <w:t>76 ..... 67</w:t>
      </w:r>
      <w:r w:rsidRPr="00115B40">
        <w:rPr>
          <w:rFonts w:ascii="Tahoma" w:hAnsi="Tahoma" w:cs="Tahoma"/>
          <w:b/>
          <w:bCs/>
          <w:color w:val="000000"/>
          <w:lang w:eastAsia="tr-TR"/>
        </w:rPr>
        <w:t xml:space="preserve"> sıralamasında; noktalı yere, aşağıdaki sembollerden hangisi konmalıdır?</w:t>
      </w:r>
    </w:p>
    <w:p w:rsidR="00166917" w:rsidRPr="00025C36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&lt;      B. =     C. &gt;</w:t>
      </w:r>
    </w:p>
    <w:p w:rsidR="00166917" w:rsidRPr="00115B40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D31E96">
        <w:rPr>
          <w:rFonts w:ascii="Tahoma" w:hAnsi="Tahoma" w:cs="Tahoma"/>
          <w:b/>
          <w:bCs/>
          <w:lang w:eastAsia="tr-TR"/>
        </w:rPr>
        <w:t>2</w:t>
      </w:r>
      <w:r w:rsidRPr="00115B40">
        <w:rPr>
          <w:rFonts w:ascii="Tahoma" w:hAnsi="Tahoma" w:cs="Tahoma"/>
          <w:b/>
          <w:bCs/>
          <w:color w:val="666666"/>
          <w:lang w:eastAsia="tr-TR"/>
        </w:rPr>
        <w:t xml:space="preserve">. </w:t>
      </w:r>
      <w:r w:rsidRPr="00115B40">
        <w:rPr>
          <w:rFonts w:ascii="Tahoma" w:hAnsi="Tahoma" w:cs="Tahoma"/>
          <w:b/>
          <w:bCs/>
          <w:color w:val="000000"/>
          <w:lang w:eastAsia="tr-TR"/>
        </w:rPr>
        <w:t>48’den geriye doğru altışar ritmik sayarken üçüncü saymada söylenen sayı kaçtır?</w:t>
      </w:r>
    </w:p>
    <w:p w:rsidR="00166917" w:rsidRPr="00025C36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24    B. 30    C. 36</w:t>
      </w:r>
    </w:p>
    <w:p w:rsidR="00166917" w:rsidRPr="00115B40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115B40">
        <w:rPr>
          <w:rFonts w:ascii="Tahoma" w:hAnsi="Tahoma" w:cs="Tahoma"/>
          <w:b/>
          <w:bCs/>
          <w:color w:val="000000"/>
          <w:lang w:eastAsia="tr-TR"/>
        </w:rPr>
        <w:t xml:space="preserve">3.       </w:t>
      </w:r>
      <w:r w:rsidRPr="00D31E96">
        <w:rPr>
          <w:rFonts w:ascii="Tahoma" w:hAnsi="Tahoma" w:cs="Tahoma"/>
          <w:bCs/>
          <w:lang w:eastAsia="tr-TR"/>
        </w:rPr>
        <w:t>T + 17 = 75</w:t>
      </w:r>
      <w:r w:rsidRPr="00115B40">
        <w:rPr>
          <w:rFonts w:ascii="Tahoma" w:hAnsi="Tahoma" w:cs="Tahoma"/>
          <w:b/>
          <w:bCs/>
          <w:color w:val="000000"/>
          <w:lang w:eastAsia="tr-TR"/>
        </w:rPr>
        <w:t xml:space="preserve"> eşitliğinde, T yerine yazılabilecek sayı kaçtır?</w:t>
      </w:r>
    </w:p>
    <w:p w:rsidR="00166917" w:rsidRPr="00D31E96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56     B. 57     C. 58</w:t>
      </w:r>
    </w:p>
    <w:p w:rsidR="00166917" w:rsidRPr="00115B40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115B40">
        <w:rPr>
          <w:rFonts w:ascii="Tahoma" w:hAnsi="Tahoma" w:cs="Tahoma"/>
          <w:b/>
          <w:bCs/>
          <w:color w:val="666666"/>
          <w:lang w:eastAsia="tr-TR"/>
        </w:rPr>
        <w:t>4</w:t>
      </w:r>
      <w:r w:rsidRPr="007E7E3E">
        <w:rPr>
          <w:rFonts w:ascii="Tahoma" w:hAnsi="Tahoma" w:cs="Tahoma"/>
          <w:bCs/>
          <w:lang w:eastAsia="tr-TR"/>
        </w:rPr>
        <w:t>.  (</w:t>
      </w:r>
      <w:r w:rsidRPr="00D31E96">
        <w:rPr>
          <w:rFonts w:ascii="Tahoma" w:hAnsi="Tahoma" w:cs="Tahoma"/>
          <w:bCs/>
          <w:lang w:eastAsia="tr-TR"/>
        </w:rPr>
        <w:t>42 + 9) – 15</w:t>
      </w:r>
      <w:r w:rsidRPr="00115B40">
        <w:rPr>
          <w:rFonts w:ascii="Tahoma" w:hAnsi="Tahoma" w:cs="Tahoma"/>
          <w:b/>
          <w:bCs/>
          <w:color w:val="000000"/>
          <w:lang w:eastAsia="tr-TR"/>
        </w:rPr>
        <w:t xml:space="preserve"> işleminin sonucu kaçtır?</w:t>
      </w:r>
    </w:p>
    <w:p w:rsidR="00166917" w:rsidRPr="00D31E96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51     B. 46      C. 36</w:t>
      </w:r>
    </w:p>
    <w:p w:rsidR="00166917" w:rsidRPr="00D31E96" w:rsidRDefault="00166917" w:rsidP="000D38DE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065E1">
        <w:rPr>
          <w:rFonts w:ascii="Tahoma" w:hAnsi="Tahoma" w:cs="Tahoma"/>
          <w:b/>
          <w:bCs/>
          <w:color w:val="000000"/>
          <w:lang w:eastAsia="tr-TR"/>
        </w:rPr>
        <w:t>5.   </w:t>
      </w:r>
      <w:r w:rsidRPr="000065E1">
        <w:rPr>
          <w:rFonts w:ascii="Tahoma" w:hAnsi="Tahoma" w:cs="Tahoma"/>
          <w:b/>
          <w:bCs/>
          <w:color w:val="666666"/>
          <w:lang w:eastAsia="tr-TR"/>
        </w:rPr>
        <w:t> </w:t>
      </w:r>
      <w:r w:rsidRPr="00D31E96">
        <w:rPr>
          <w:rFonts w:ascii="Tahoma" w:hAnsi="Tahoma" w:cs="Tahoma"/>
          <w:bCs/>
          <w:lang w:eastAsia="tr-TR"/>
        </w:rPr>
        <w:t>42 – 20 = T</w:t>
      </w:r>
      <w:r w:rsidRPr="00D31E96">
        <w:rPr>
          <w:rFonts w:ascii="Tahoma" w:hAnsi="Tahoma" w:cs="Tahoma"/>
          <w:bCs/>
          <w:lang w:eastAsia="tr-TR"/>
        </w:rPr>
        <w:br/>
        <w:t>             T – P = 10</w:t>
      </w:r>
    </w:p>
    <w:p w:rsidR="00166917" w:rsidRPr="000065E1" w:rsidRDefault="00166917" w:rsidP="000D38DE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0065E1">
        <w:rPr>
          <w:rFonts w:ascii="Tahoma" w:hAnsi="Tahoma" w:cs="Tahoma"/>
          <w:b/>
          <w:bCs/>
          <w:color w:val="000000"/>
          <w:lang w:eastAsia="tr-TR"/>
        </w:rPr>
        <w:t>           işlem çiftine göre P’nin değeri kaçtır?</w:t>
      </w:r>
    </w:p>
    <w:p w:rsidR="00166917" w:rsidRPr="00025C36" w:rsidRDefault="00166917" w:rsidP="000D38DE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11      B. 12      C. 14</w:t>
      </w:r>
    </w:p>
    <w:p w:rsidR="00166917" w:rsidRPr="00C916CE" w:rsidRDefault="00166917" w:rsidP="000D38DE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lang w:eastAsia="tr-TR"/>
        </w:rPr>
      </w:pPr>
      <w:r w:rsidRPr="00C916CE">
        <w:rPr>
          <w:rFonts w:ascii="Tahoma" w:hAnsi="Tahoma" w:cs="Tahoma"/>
          <w:b/>
          <w:bCs/>
          <w:lang w:eastAsia="tr-TR"/>
        </w:rPr>
        <w:t>6. 4 tane altın bileziğin kütlesini ölçmek için hangi ölçü birimini kullanırız?</w:t>
      </w:r>
    </w:p>
    <w:p w:rsidR="00166917" w:rsidRPr="00025C36" w:rsidRDefault="00166917" w:rsidP="000D38DE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A.kilogram      B. gram       C. litre</w:t>
      </w:r>
    </w:p>
    <w:p w:rsidR="00166917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>
        <w:rPr>
          <w:rFonts w:ascii="Tahoma" w:hAnsi="Tahoma" w:cs="Tahoma"/>
          <w:b/>
          <w:bCs/>
          <w:color w:val="000000"/>
          <w:lang w:eastAsia="tr-TR"/>
        </w:rPr>
        <w:t>7. 687-269&lt; A   ifadesinde A yerine yazılabilecek en küçük doğal sayı kaçtır?</w:t>
      </w:r>
    </w:p>
    <w:p w:rsidR="00166917" w:rsidRPr="00C916CE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>
        <w:rPr>
          <w:rFonts w:ascii="Tahoma" w:hAnsi="Tahoma" w:cs="Tahoma"/>
          <w:b/>
          <w:bCs/>
          <w:color w:val="000000"/>
          <w:lang w:eastAsia="tr-TR"/>
        </w:rPr>
        <w:t>A</w:t>
      </w:r>
      <w:r w:rsidRPr="00C916CE">
        <w:rPr>
          <w:rFonts w:ascii="Tahoma" w:hAnsi="Tahoma" w:cs="Tahoma"/>
          <w:bCs/>
          <w:color w:val="000000"/>
          <w:lang w:eastAsia="tr-TR"/>
        </w:rPr>
        <w:t>. 418         B. 419       C. 420</w:t>
      </w:r>
    </w:p>
    <w:p w:rsidR="00166917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>
        <w:rPr>
          <w:rFonts w:ascii="Tahoma" w:hAnsi="Tahoma" w:cs="Tahoma"/>
          <w:b/>
          <w:bCs/>
          <w:color w:val="000000"/>
          <w:lang w:eastAsia="tr-TR"/>
        </w:rPr>
        <w:t>8. Erhan ile annesinin yaşları farkı 27’dir. Erhan 8 yaşındadır. Erhan ile annesinin yaşları toplamı kaçtır?</w:t>
      </w:r>
    </w:p>
    <w:p w:rsidR="00166917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 w:rsidRPr="00C916CE">
        <w:rPr>
          <w:rFonts w:ascii="Tahoma" w:hAnsi="Tahoma" w:cs="Tahoma"/>
          <w:bCs/>
          <w:color w:val="000000"/>
          <w:lang w:eastAsia="tr-TR"/>
        </w:rPr>
        <w:t>A. 33      B.35        C.43</w:t>
      </w:r>
    </w:p>
    <w:p w:rsidR="00166917" w:rsidRPr="00F22CC6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F22CC6">
        <w:rPr>
          <w:rFonts w:ascii="Tahoma" w:hAnsi="Tahoma" w:cs="Tahoma"/>
          <w:b/>
          <w:bCs/>
          <w:color w:val="000000"/>
          <w:lang w:eastAsia="tr-TR"/>
        </w:rPr>
        <w:t>9.Bir okulda 415 erkek öğrenci vardır. Bu okuldaki kız öğrencilerin sayısı,erkek öğrencilerden 18 azdır. Bu okuldaki tüm öğrencilerin sayısı kaçtır?</w:t>
      </w:r>
    </w:p>
    <w:p w:rsidR="00166917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  <w:r w:rsidRPr="00025C36">
        <w:rPr>
          <w:rFonts w:ascii="Tahoma" w:hAnsi="Tahoma" w:cs="Tahoma"/>
          <w:bCs/>
          <w:lang w:eastAsia="tr-TR"/>
        </w:rPr>
        <w:t>A. 848        B. 830       C.  812</w:t>
      </w:r>
    </w:p>
    <w:p w:rsidR="00166917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</w:p>
    <w:p w:rsidR="00166917" w:rsidRPr="00025C36" w:rsidRDefault="00166917" w:rsidP="00115B40">
      <w:pPr>
        <w:spacing w:before="100" w:beforeAutospacing="1" w:after="100" w:afterAutospacing="1" w:line="240" w:lineRule="auto"/>
        <w:rPr>
          <w:rFonts w:ascii="Tahoma" w:hAnsi="Tahoma" w:cs="Tahoma"/>
          <w:bCs/>
          <w:lang w:eastAsia="tr-TR"/>
        </w:rPr>
      </w:pPr>
    </w:p>
    <w:p w:rsidR="00166917" w:rsidRPr="00D31E9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666666"/>
          <w:lang w:eastAsia="tr-TR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56.75pt;margin-top:10.75pt;width:173.05pt;height:62.8pt;z-index:251651584" adj="-2384,19571">
            <v:textbox>
              <w:txbxContent>
                <w:p w:rsidR="00166917" w:rsidRDefault="00166917" w:rsidP="00F22CC6">
                  <w:r>
                    <w:t>İki tek doğal sayının farkı daima çifttir.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06" style="position:absolute;margin-left:84.5pt;margin-top:-52.05pt;width:173.05pt;height:62.8pt;z-index:251663872" adj="-2384,19571">
            <v:textbox>
              <w:txbxContent>
                <w:p w:rsidR="00166917" w:rsidRDefault="00166917" w:rsidP="00D31E96">
                  <w:r>
                    <w:t>İki çift doğal sayının farkı daima çifttir.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color w:val="666666"/>
          <w:lang w:eastAsia="tr-TR"/>
        </w:rPr>
        <w:t xml:space="preserve">10.  Samet </w:t>
      </w:r>
    </w:p>
    <w:p w:rsidR="00166917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</w:p>
    <w:p w:rsidR="00166917" w:rsidRPr="00F22CC6" w:rsidRDefault="00166917" w:rsidP="00747F16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 w:rsidRPr="00F22CC6">
        <w:rPr>
          <w:rFonts w:ascii="Tahoma" w:hAnsi="Tahoma" w:cs="Tahoma"/>
          <w:bCs/>
          <w:color w:val="000000"/>
          <w:lang w:eastAsia="tr-TR"/>
        </w:rPr>
        <w:t>Elif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lang w:eastAsia="tr-TR"/>
        </w:rPr>
      </w:pPr>
    </w:p>
    <w:p w:rsidR="00166917" w:rsidRPr="00F22CC6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lang w:eastAsia="tr-TR"/>
        </w:rPr>
      </w:pPr>
      <w:r w:rsidRPr="00F22CC6">
        <w:rPr>
          <w:rFonts w:ascii="Tahoma" w:hAnsi="Tahoma" w:cs="Tahoma"/>
          <w:b/>
          <w:bCs/>
          <w:lang w:eastAsia="tr-TR"/>
        </w:rPr>
        <w:t>Yukarıdaki öğrencilerin ifadeleri ile ilgili olarak ne söylenebilir?</w:t>
      </w:r>
    </w:p>
    <w:p w:rsidR="00166917" w:rsidRPr="002E02FA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 w:rsidRPr="002E02FA">
        <w:rPr>
          <w:rFonts w:ascii="Tahoma" w:hAnsi="Tahoma" w:cs="Tahoma"/>
          <w:bCs/>
          <w:color w:val="000000"/>
          <w:lang w:eastAsia="tr-TR"/>
        </w:rPr>
        <w:t>A. Yalnız Elif’in ifadesi doğrudur.</w:t>
      </w:r>
    </w:p>
    <w:p w:rsidR="00166917" w:rsidRPr="002E02FA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 w:rsidRPr="002E02FA">
        <w:rPr>
          <w:rFonts w:ascii="Tahoma" w:hAnsi="Tahoma" w:cs="Tahoma"/>
          <w:bCs/>
          <w:color w:val="000000"/>
          <w:lang w:eastAsia="tr-TR"/>
        </w:rPr>
        <w:t>B.Yalnız Samet’in ifadesi doğrudur.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 w:rsidRPr="002E02FA">
        <w:rPr>
          <w:rFonts w:ascii="Tahoma" w:hAnsi="Tahoma" w:cs="Tahoma"/>
          <w:bCs/>
          <w:color w:val="000000"/>
          <w:lang w:eastAsia="tr-TR"/>
        </w:rPr>
        <w:t>C. Her ikisinin de ifadesi doğrudur.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>
        <w:rPr>
          <w:rFonts w:ascii="Tahoma" w:hAnsi="Tahoma" w:cs="Tahoma"/>
          <w:bCs/>
          <w:color w:val="000000"/>
          <w:lang w:eastAsia="tr-TR"/>
        </w:rPr>
        <w:t>11.Serkan ,44 ile 25’in toplama işlemini şu şekilde yapıyor.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>
        <w:rPr>
          <w:rFonts w:ascii="Tahoma" w:hAnsi="Tahoma" w:cs="Tahoma"/>
          <w:bCs/>
          <w:color w:val="000000"/>
          <w:lang w:eastAsia="tr-TR"/>
        </w:rPr>
        <w:t>44+25=?  1.  40+20=60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>
        <w:rPr>
          <w:rFonts w:ascii="Tahoma" w:hAnsi="Tahoma" w:cs="Tahoma"/>
          <w:bCs/>
          <w:color w:val="000000"/>
          <w:lang w:eastAsia="tr-TR"/>
        </w:rPr>
        <w:t>2.  4+5=9     3.  60+9=69</w:t>
      </w:r>
    </w:p>
    <w:p w:rsidR="00166917" w:rsidRPr="002E02FA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 w:rsidRPr="002E02FA">
        <w:rPr>
          <w:rFonts w:ascii="Tahoma" w:hAnsi="Tahoma" w:cs="Tahoma"/>
          <w:b/>
          <w:bCs/>
          <w:color w:val="000000"/>
          <w:lang w:eastAsia="tr-TR"/>
        </w:rPr>
        <w:t>Serkan’ın yaptığı işlemle ilgili olarak aşağıdakilerden hangisi doğrudur?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>
        <w:rPr>
          <w:rFonts w:ascii="Tahoma" w:hAnsi="Tahoma" w:cs="Tahoma"/>
          <w:bCs/>
          <w:color w:val="000000"/>
          <w:lang w:eastAsia="tr-TR"/>
        </w:rPr>
        <w:t>A. İşlemi yanlış yapmıştır.   B. Zihinden toplamıştır.</w:t>
      </w:r>
    </w:p>
    <w:p w:rsidR="00166917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28" type="#_x0000_t124" style="position:absolute;margin-left:35.85pt;margin-top:14.6pt;width:93.45pt;height:124.85pt;z-index:251652608">
            <v:textbox>
              <w:txbxContent>
                <w:p w:rsidR="00166917" w:rsidRDefault="00166917">
                  <w:pPr>
                    <w:rPr>
                      <w:sz w:val="20"/>
                      <w:szCs w:val="20"/>
                    </w:rPr>
                  </w:pPr>
                  <w:r>
                    <w:t xml:space="preserve">    </w:t>
                  </w:r>
                  <w:r>
                    <w:rPr>
                      <w:sz w:val="20"/>
                      <w:szCs w:val="20"/>
                    </w:rPr>
                    <w:t xml:space="preserve">11       18                                        </w:t>
                  </w:r>
                </w:p>
                <w:p w:rsidR="00166917" w:rsidRDefault="0016691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4                 25</w:t>
                  </w:r>
                </w:p>
                <w:p w:rsidR="00166917" w:rsidRDefault="0016691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?                  </w:t>
                  </w:r>
                  <w:r>
                    <w:rPr>
                      <w:sz w:val="18"/>
                      <w:szCs w:val="18"/>
                    </w:rPr>
                    <w:t>32</w:t>
                  </w:r>
                </w:p>
                <w:p w:rsidR="00166917" w:rsidRPr="002E5F48" w:rsidRDefault="0016691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r>
                    <w:rPr>
                      <w:sz w:val="18"/>
                      <w:szCs w:val="18"/>
                    </w:rPr>
                    <w:t>46        39</w:t>
                  </w:r>
                </w:p>
              </w:txbxContent>
            </v:textbox>
          </v:shape>
        </w:pict>
      </w:r>
      <w:r>
        <w:rPr>
          <w:rFonts w:ascii="Tahoma" w:hAnsi="Tahoma" w:cs="Tahoma"/>
          <w:bCs/>
          <w:color w:val="000000"/>
          <w:lang w:eastAsia="tr-TR"/>
        </w:rPr>
        <w:t>C. İşlemi uzatarak yapmıştır.</w:t>
      </w:r>
    </w:p>
    <w:p w:rsidR="00166917" w:rsidRPr="002E02FA" w:rsidRDefault="00166917" w:rsidP="00157E94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4.2pt;margin-top:3.45pt;width:59.75pt;height:91.15pt;flip:x;z-index:25165465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47.35pt;margin-top:10.35pt;width:70.45pt;height:78.9pt;z-index:251653632" o:connectortype="straight"/>
        </w:pict>
      </w:r>
      <w:r>
        <w:rPr>
          <w:rFonts w:ascii="Tahoma" w:hAnsi="Tahoma" w:cs="Tahoma"/>
          <w:bCs/>
          <w:color w:val="000000"/>
          <w:lang w:eastAsia="tr-TR"/>
        </w:rPr>
        <w:t>12.</w:t>
      </w:r>
    </w:p>
    <w:p w:rsidR="00166917" w:rsidRDefault="00166917" w:rsidP="002E5F48">
      <w:pPr>
        <w:spacing w:before="100" w:beforeAutospacing="1" w:after="100" w:afterAutospacing="1" w:line="240" w:lineRule="atLeast"/>
        <w:ind w:left="2832" w:firstLine="183"/>
        <w:rPr>
          <w:rFonts w:ascii="Tahoma" w:hAnsi="Tahoma" w:cs="Tahoma"/>
          <w:b/>
          <w:bCs/>
          <w:color w:val="333333"/>
          <w:lang w:eastAsia="tr-TR"/>
        </w:rPr>
      </w:pPr>
      <w:r>
        <w:rPr>
          <w:rFonts w:ascii="Tahoma" w:hAnsi="Tahoma" w:cs="Tahoma"/>
          <w:b/>
          <w:bCs/>
          <w:color w:val="333333"/>
          <w:lang w:eastAsia="tr-TR"/>
        </w:rPr>
        <w:t>Yandaki şekilde “?”                    işareti yerine hangi sayı gelmelidir?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</w:p>
    <w:p w:rsidR="00166917" w:rsidRPr="006D251F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 w:rsidRPr="006D251F">
        <w:rPr>
          <w:rFonts w:ascii="Tahoma" w:hAnsi="Tahoma" w:cs="Tahoma"/>
          <w:bCs/>
          <w:color w:val="333333"/>
          <w:lang w:eastAsia="tr-TR"/>
        </w:rPr>
        <w:t>A. 48         B. 53          C.64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>
        <w:rPr>
          <w:rFonts w:ascii="Tahoma" w:hAnsi="Tahoma" w:cs="Tahoma"/>
          <w:b/>
          <w:bCs/>
          <w:color w:val="333333"/>
          <w:lang w:eastAsia="tr-TR"/>
        </w:rPr>
        <w:t>13.  151&lt;155 ifadesinde arada kalan sayıların toplamı kaçtır?</w:t>
      </w:r>
    </w:p>
    <w:p w:rsidR="00166917" w:rsidRPr="006D251F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 w:rsidRPr="006D251F">
        <w:rPr>
          <w:rFonts w:ascii="Tahoma" w:hAnsi="Tahoma" w:cs="Tahoma"/>
          <w:bCs/>
          <w:color w:val="333333"/>
          <w:lang w:eastAsia="tr-TR"/>
        </w:rPr>
        <w:t>A. 153       B. 459        C.469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>
        <w:rPr>
          <w:rFonts w:ascii="Tahoma" w:hAnsi="Tahoma" w:cs="Tahoma"/>
          <w:b/>
          <w:bCs/>
          <w:color w:val="333333"/>
          <w:lang w:eastAsia="tr-TR"/>
        </w:rPr>
        <w:t>14.  Rakamları toplamı 5 olan 3 basamaklı en büyük doğal sayı ile rakamları toplamı 5 olan en küçük 3 basamaklı doğal sayının farkı kaçtır?</w:t>
      </w:r>
    </w:p>
    <w:p w:rsidR="00166917" w:rsidRPr="006D251F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 w:rsidRPr="006D251F">
        <w:rPr>
          <w:rFonts w:ascii="Tahoma" w:hAnsi="Tahoma" w:cs="Tahoma"/>
          <w:bCs/>
          <w:color w:val="333333"/>
          <w:lang w:eastAsia="tr-TR"/>
        </w:rPr>
        <w:t>A. 396         B. 395       C.104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>
        <w:rPr>
          <w:rFonts w:ascii="Tahoma" w:hAnsi="Tahoma" w:cs="Tahoma"/>
          <w:b/>
          <w:bCs/>
          <w:color w:val="333333"/>
          <w:lang w:eastAsia="tr-TR"/>
        </w:rPr>
        <w:t>15. İki sayının farkı 207’dir. Çıkan sayı 95 olduğuna göre eksilen sayı kaçtır?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 w:rsidRPr="006D251F">
        <w:rPr>
          <w:rFonts w:ascii="Tahoma" w:hAnsi="Tahoma" w:cs="Tahoma"/>
          <w:bCs/>
          <w:color w:val="333333"/>
          <w:lang w:eastAsia="tr-TR"/>
        </w:rPr>
        <w:t xml:space="preserve">A. 304        B. 300        C. 302 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 w:rsidRPr="006D251F">
        <w:rPr>
          <w:rFonts w:ascii="Tahoma" w:hAnsi="Tahoma" w:cs="Tahoma"/>
          <w:b/>
          <w:bCs/>
          <w:color w:val="333333"/>
          <w:lang w:eastAsia="tr-TR"/>
        </w:rPr>
        <w:t>16</w:t>
      </w:r>
      <w:r>
        <w:rPr>
          <w:rFonts w:ascii="Tahoma" w:hAnsi="Tahoma" w:cs="Tahoma"/>
          <w:bCs/>
          <w:color w:val="333333"/>
          <w:lang w:eastAsia="tr-TR"/>
        </w:rPr>
        <w:t xml:space="preserve">. Ali,Aslı ve Feride sahilden deniz kabukları topluyorlar. 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>
        <w:rPr>
          <w:rFonts w:ascii="Tahoma" w:hAnsi="Tahoma" w:cs="Tahoma"/>
          <w:bCs/>
          <w:color w:val="333333"/>
          <w:lang w:eastAsia="tr-TR"/>
        </w:rPr>
        <w:t>Ali+Aslı=47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>
        <w:rPr>
          <w:rFonts w:ascii="Tahoma" w:hAnsi="Tahoma" w:cs="Tahoma"/>
          <w:bCs/>
          <w:color w:val="333333"/>
          <w:lang w:eastAsia="tr-TR"/>
        </w:rPr>
        <w:t>Ali+Aslı+Feride =65 deniz kabuğu</w:t>
      </w:r>
    </w:p>
    <w:p w:rsidR="00166917" w:rsidRPr="006D251F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 w:rsidRPr="006D251F">
        <w:rPr>
          <w:rFonts w:ascii="Tahoma" w:hAnsi="Tahoma" w:cs="Tahoma"/>
          <w:b/>
          <w:bCs/>
          <w:color w:val="333333"/>
          <w:lang w:eastAsia="tr-TR"/>
        </w:rPr>
        <w:t>Feride kaç tane deniz kabuğu toplamıştır?</w:t>
      </w:r>
    </w:p>
    <w:p w:rsidR="00166917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>
        <w:rPr>
          <w:rFonts w:ascii="Tahoma" w:hAnsi="Tahoma" w:cs="Tahoma"/>
          <w:bCs/>
          <w:color w:val="333333"/>
          <w:lang w:eastAsia="tr-TR"/>
        </w:rPr>
        <w:t>A. 16      B. 18      C.20</w:t>
      </w:r>
    </w:p>
    <w:p w:rsidR="00166917" w:rsidRPr="006D251F" w:rsidRDefault="00166917" w:rsidP="002E5F48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1" type="#_x0000_t132" style="position:absolute;margin-left:136.6pt;margin-top:-14.7pt;width:39.85pt;height:46.7pt;z-index:251656704">
            <v:textbox>
              <w:txbxContent>
                <w:p w:rsidR="00166917" w:rsidRDefault="00166917">
                  <w:r>
                    <w:t>5 kg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margin-left:16.35pt;margin-top:-.9pt;width:32.95pt;height:32.9pt;z-index:251657728">
            <v:textbox>
              <w:txbxContent>
                <w:p w:rsidR="00166917" w:rsidRPr="00E65502" w:rsidRDefault="00166917">
                  <w:pPr>
                    <w:rPr>
                      <w:sz w:val="18"/>
                      <w:szCs w:val="18"/>
                    </w:rPr>
                  </w:pPr>
                  <w:r w:rsidRPr="00E65502">
                    <w:rPr>
                      <w:sz w:val="18"/>
                      <w:szCs w:val="18"/>
                    </w:rPr>
                    <w:t>2 kg</w:t>
                  </w:r>
                </w:p>
                <w:p w:rsidR="00166917" w:rsidRPr="00E65502" w:rsidRDefault="00166917">
                  <w:pPr>
                    <w:rPr>
                      <w:sz w:val="16"/>
                      <w:szCs w:val="16"/>
                    </w:rPr>
                  </w:pPr>
                  <w:r w:rsidRPr="00E65502">
                    <w:rPr>
                      <w:sz w:val="16"/>
                      <w:szCs w:val="16"/>
                    </w:rPr>
                    <w:t>kg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3" type="#_x0000_t72" style="position:absolute;margin-left:49.3pt;margin-top:-6.3pt;width:23.75pt;height:42.15pt;z-index:251655680"/>
        </w:pict>
      </w:r>
      <w:r>
        <w:rPr>
          <w:rFonts w:ascii="Tahoma" w:hAnsi="Tahoma" w:cs="Tahoma"/>
          <w:bCs/>
          <w:color w:val="333333"/>
          <w:lang w:eastAsia="tr-TR"/>
        </w:rPr>
        <w:t>17.</w:t>
      </w:r>
      <w:r w:rsidRPr="008839E0">
        <w:rPr>
          <w:rFonts w:ascii="Tahoma" w:hAnsi="Tahoma" w:cs="Tahoma"/>
          <w:noProof/>
          <w:color w:val="333333"/>
          <w:lang w:eastAsia="tr-TR"/>
        </w:rPr>
        <w:pict>
          <v:shape id="Resim 2" o:spid="_x0000_i1026" type="#_x0000_t75" style="width:162pt;height:93pt;visibility:visible">
            <v:imagedata r:id="rId7" o:title=""/>
          </v:shape>
        </w:pict>
      </w:r>
    </w:p>
    <w:p w:rsidR="00166917" w:rsidRDefault="00166917" w:rsidP="00E65502">
      <w:pPr>
        <w:spacing w:before="100" w:beforeAutospacing="1" w:after="100" w:afterAutospacing="1" w:line="240" w:lineRule="atLeast"/>
        <w:rPr>
          <w:rFonts w:ascii="Tahoma" w:hAnsi="Tahoma" w:cs="Tahoma"/>
          <w:b/>
          <w:bCs/>
          <w:color w:val="333333"/>
          <w:lang w:eastAsia="tr-TR"/>
        </w:rPr>
      </w:pPr>
      <w:r>
        <w:rPr>
          <w:rFonts w:ascii="Tahoma" w:hAnsi="Tahoma" w:cs="Tahoma"/>
          <w:b/>
          <w:bCs/>
          <w:color w:val="333333"/>
          <w:lang w:eastAsia="tr-TR"/>
        </w:rPr>
        <w:t>Resimdeki terazi dengededir.Poşet kaç kilogramdır?</w:t>
      </w:r>
    </w:p>
    <w:p w:rsidR="00166917" w:rsidRPr="00E65502" w:rsidRDefault="00166917" w:rsidP="00E65502">
      <w:pPr>
        <w:spacing w:before="100" w:beforeAutospacing="1" w:after="100" w:afterAutospacing="1" w:line="240" w:lineRule="atLeast"/>
        <w:rPr>
          <w:rFonts w:ascii="Tahoma" w:hAnsi="Tahoma" w:cs="Tahoma"/>
          <w:bCs/>
          <w:color w:val="333333"/>
          <w:lang w:eastAsia="tr-TR"/>
        </w:rPr>
      </w:pPr>
      <w:r w:rsidRPr="00E65502">
        <w:rPr>
          <w:rFonts w:ascii="Tahoma" w:hAnsi="Tahoma" w:cs="Tahoma"/>
          <w:bCs/>
          <w:color w:val="333333"/>
          <w:lang w:eastAsia="tr-TR"/>
        </w:rPr>
        <w:t>A. 2       B. 3        C. 4</w:t>
      </w:r>
    </w:p>
    <w:p w:rsidR="0016691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>
        <w:rPr>
          <w:noProof/>
          <w:lang w:eastAsia="tr-TR"/>
        </w:rPr>
        <w:pict>
          <v:rect id="_x0000_s1034" style="position:absolute;margin-left:24.85pt;margin-top:0;width:16.05pt;height:16.85pt;z-index:251658752"/>
        </w:pict>
      </w:r>
      <w:r>
        <w:rPr>
          <w:rFonts w:ascii="Tahoma" w:hAnsi="Tahoma" w:cs="Tahoma"/>
          <w:b/>
          <w:bCs/>
          <w:color w:val="000000"/>
          <w:lang w:eastAsia="tr-TR"/>
        </w:rPr>
        <w:t>18.           + 214&lt;315 ifadesini sağlayan en büyük tek sayı kaçtır?</w:t>
      </w:r>
    </w:p>
    <w:p w:rsidR="00166917" w:rsidRPr="00025C36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Cs/>
          <w:color w:val="000000"/>
          <w:lang w:eastAsia="tr-TR"/>
        </w:rPr>
      </w:pPr>
      <w:r w:rsidRPr="00025C36">
        <w:rPr>
          <w:rFonts w:ascii="Tahoma" w:hAnsi="Tahoma" w:cs="Tahoma"/>
          <w:bCs/>
          <w:color w:val="000000"/>
          <w:lang w:eastAsia="tr-TR"/>
        </w:rPr>
        <w:t>A. 97        B. 99     C.101</w:t>
      </w:r>
    </w:p>
    <w:p w:rsidR="0016691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>
        <w:rPr>
          <w:rFonts w:ascii="Tahoma" w:hAnsi="Tahoma" w:cs="Tahoma"/>
          <w:b/>
          <w:bCs/>
          <w:color w:val="000000"/>
          <w:lang w:eastAsia="tr-TR"/>
        </w:rPr>
        <w:t>19.    579             Yandaki toplama işlemine</w:t>
      </w:r>
    </w:p>
    <w:p w:rsidR="00166917" w:rsidRPr="00207C5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>
        <w:rPr>
          <w:noProof/>
          <w:lang w:eastAsia="tr-TR"/>
        </w:rPr>
        <w:pict>
          <v:shape id="_x0000_s1035" type="#_x0000_t32" style="position:absolute;margin-left:7.15pt;margin-top:19.8pt;width:65.9pt;height:0;z-index:251659776" o:connectortype="straight"/>
        </w:pict>
      </w:r>
      <w:r>
        <w:rPr>
          <w:rFonts w:ascii="Tahoma" w:hAnsi="Tahoma" w:cs="Tahoma"/>
          <w:b/>
          <w:bCs/>
          <w:color w:val="000000"/>
          <w:lang w:eastAsia="tr-TR"/>
        </w:rPr>
        <w:t>+      268            göre K+L+M toplamı kaçtır?</w:t>
      </w:r>
    </w:p>
    <w:p w:rsidR="00166917" w:rsidRPr="00207C57" w:rsidRDefault="00166917" w:rsidP="00207C57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000000"/>
          <w:lang w:eastAsia="tr-TR"/>
        </w:rPr>
      </w:pPr>
      <w:r>
        <w:rPr>
          <w:rFonts w:ascii="Tahoma" w:hAnsi="Tahoma" w:cs="Tahoma"/>
          <w:b/>
          <w:bCs/>
          <w:color w:val="000000"/>
          <w:lang w:eastAsia="tr-TR"/>
        </w:rPr>
        <w:t xml:space="preserve">        KLM</w:t>
      </w:r>
    </w:p>
    <w:p w:rsidR="00166917" w:rsidRDefault="00166917">
      <w:r>
        <w:rPr>
          <w:noProof/>
          <w:lang w:eastAsia="tr-TR"/>
        </w:rPr>
        <w:pict>
          <v:rect id="_x0000_s1036" style="position:absolute;margin-left:127.9pt;margin-top:30.4pt;width:28.35pt;height:23.7pt;z-index:251662848">
            <v:textbox>
              <w:txbxContent>
                <w:p w:rsidR="00166917" w:rsidRDefault="00166917">
                  <w: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81.2pt;margin-top:30.4pt;width:28.35pt;height:23.7pt;z-index:251661824">
            <v:textbox>
              <w:txbxContent>
                <w:p w:rsidR="00166917" w:rsidRDefault="00166917">
                  <w:r>
                    <w:t>X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3.2pt;margin-top:30.4pt;width:28.35pt;height:23.7pt;z-index:251660800">
            <v:textbox>
              <w:txbxContent>
                <w:p w:rsidR="00166917" w:rsidRDefault="00166917">
                  <w:r>
                    <w:t>XX</w:t>
                  </w:r>
                </w:p>
              </w:txbxContent>
            </v:textbox>
          </v:rect>
        </w:pict>
      </w:r>
      <w:r w:rsidRPr="00E62CE4">
        <w:rPr>
          <w:rFonts w:ascii="Tahoma" w:hAnsi="Tahoma" w:cs="Tahoma"/>
          <w:bCs/>
          <w:lang w:eastAsia="tr-TR"/>
        </w:rPr>
        <w:t>A. 17      B.18    C.19</w:t>
      </w:r>
      <w:r w:rsidRPr="00E62CE4">
        <w:rPr>
          <w:rFonts w:ascii="Tahoma" w:hAnsi="Tahoma" w:cs="Tahoma"/>
          <w:bCs/>
          <w:color w:val="666666"/>
          <w:lang w:eastAsia="tr-TR"/>
        </w:rPr>
        <w:br/>
      </w:r>
      <w:r w:rsidRPr="00B8041E">
        <w:rPr>
          <w:rFonts w:ascii="Tahoma" w:hAnsi="Tahoma" w:cs="Tahoma"/>
          <w:bCs/>
          <w:color w:val="666666"/>
          <w:lang w:eastAsia="tr-TR"/>
        </w:rPr>
        <w:t>                </w:t>
      </w:r>
      <w:r w:rsidRPr="00B8041E">
        <w:rPr>
          <w:rFonts w:ascii="Tahoma" w:hAnsi="Tahoma" w:cs="Tahoma"/>
          <w:bCs/>
          <w:color w:val="666666"/>
          <w:lang w:eastAsia="tr-TR"/>
        </w:rPr>
        <w:br/>
      </w:r>
      <w:r w:rsidRPr="007E7E3E">
        <w:rPr>
          <w:rFonts w:ascii="Tahoma" w:hAnsi="Tahoma" w:cs="Tahoma"/>
          <w:b/>
          <w:bCs/>
          <w:lang w:eastAsia="tr-TR"/>
        </w:rPr>
        <w:t>20.</w:t>
      </w:r>
      <w:r w:rsidRPr="00B8041E">
        <w:rPr>
          <w:rFonts w:ascii="Tahoma" w:hAnsi="Tahoma" w:cs="Tahoma"/>
          <w:bCs/>
          <w:color w:val="666666"/>
          <w:lang w:eastAsia="tr-TR"/>
        </w:rPr>
        <w:t>         </w:t>
      </w:r>
      <w:r>
        <w:rPr>
          <w:rFonts w:ascii="Tahoma" w:hAnsi="Tahoma" w:cs="Tahoma"/>
          <w:bCs/>
          <w:color w:val="666666"/>
          <w:lang w:eastAsia="tr-TR"/>
        </w:rPr>
        <w:t xml:space="preserve">X   </w:t>
      </w:r>
    </w:p>
    <w:p w:rsidR="00166917" w:rsidRDefault="00166917">
      <w:pPr>
        <w:rPr>
          <w:b/>
        </w:rPr>
      </w:pPr>
      <w:r w:rsidRPr="00B8041E">
        <w:rPr>
          <w:b/>
        </w:rPr>
        <w:t>Yukarıdaki örüntünün kuralının bozulmaması için soru işareti yerine aşağıdakilerden hangisi yazılmalıdır?</w:t>
      </w:r>
    </w:p>
    <w:p w:rsidR="00166917" w:rsidRDefault="00166917">
      <w:r w:rsidRPr="00B8041E">
        <w:t>A. XI         B. IX           C. V</w:t>
      </w:r>
    </w:p>
    <w:p w:rsidR="00166917" w:rsidRDefault="00166917"/>
    <w:p w:rsidR="00166917" w:rsidRDefault="00166917" w:rsidP="00D169BF">
      <w:pPr>
        <w:pStyle w:val="ListParagraph"/>
        <w:ind w:left="360"/>
        <w:rPr>
          <w:color w:val="C0C0C0"/>
          <w:sz w:val="16"/>
          <w:szCs w:val="16"/>
        </w:rPr>
      </w:pPr>
      <w:r>
        <w:t xml:space="preserve"> </w:t>
      </w:r>
      <w:hyperlink r:id="rId8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166917" w:rsidRPr="00B8041E" w:rsidRDefault="00166917"/>
    <w:sectPr w:rsidR="00166917" w:rsidRPr="00B8041E" w:rsidSect="00BC3B1B">
      <w:headerReference w:type="default" r:id="rId9"/>
      <w:pgSz w:w="11906" w:h="16838"/>
      <w:pgMar w:top="432" w:right="432" w:bottom="432" w:left="432" w:header="706" w:footer="706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917" w:rsidRDefault="00166917" w:rsidP="00E62CE4">
      <w:pPr>
        <w:spacing w:after="0" w:line="240" w:lineRule="auto"/>
      </w:pPr>
      <w:r>
        <w:separator/>
      </w:r>
    </w:p>
  </w:endnote>
  <w:endnote w:type="continuationSeparator" w:id="0">
    <w:p w:rsidR="00166917" w:rsidRDefault="00166917" w:rsidP="00E62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917" w:rsidRDefault="00166917" w:rsidP="00E62CE4">
      <w:pPr>
        <w:spacing w:after="0" w:line="240" w:lineRule="auto"/>
      </w:pPr>
      <w:r>
        <w:separator/>
      </w:r>
    </w:p>
  </w:footnote>
  <w:footnote w:type="continuationSeparator" w:id="0">
    <w:p w:rsidR="00166917" w:rsidRDefault="00166917" w:rsidP="00E62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17" w:rsidRDefault="00166917">
    <w:pPr>
      <w:pStyle w:val="Header"/>
      <w:jc w:val="right"/>
    </w:pPr>
    <w:fldSimple w:instr=" PAGE   \* MERGEFORMAT ">
      <w:r>
        <w:rPr>
          <w:noProof/>
        </w:rPr>
        <w:t>5</w:t>
      </w:r>
    </w:fldSimple>
  </w:p>
  <w:p w:rsidR="00166917" w:rsidRDefault="001669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B1B"/>
    <w:rsid w:val="00001EFA"/>
    <w:rsid w:val="00002EC0"/>
    <w:rsid w:val="0000403C"/>
    <w:rsid w:val="00004837"/>
    <w:rsid w:val="0000646B"/>
    <w:rsid w:val="000065E1"/>
    <w:rsid w:val="000105B5"/>
    <w:rsid w:val="00011BB9"/>
    <w:rsid w:val="00012CA9"/>
    <w:rsid w:val="00013C89"/>
    <w:rsid w:val="0002014F"/>
    <w:rsid w:val="00022715"/>
    <w:rsid w:val="0002371A"/>
    <w:rsid w:val="00025C36"/>
    <w:rsid w:val="00030E1D"/>
    <w:rsid w:val="000408FC"/>
    <w:rsid w:val="000436BB"/>
    <w:rsid w:val="00044AD3"/>
    <w:rsid w:val="000462D2"/>
    <w:rsid w:val="00046B5B"/>
    <w:rsid w:val="00047259"/>
    <w:rsid w:val="00047960"/>
    <w:rsid w:val="00060F21"/>
    <w:rsid w:val="00061F87"/>
    <w:rsid w:val="00062C5B"/>
    <w:rsid w:val="00066540"/>
    <w:rsid w:val="00071A95"/>
    <w:rsid w:val="000744BE"/>
    <w:rsid w:val="000772C2"/>
    <w:rsid w:val="00081FA9"/>
    <w:rsid w:val="00082B81"/>
    <w:rsid w:val="000833F8"/>
    <w:rsid w:val="00093867"/>
    <w:rsid w:val="00094921"/>
    <w:rsid w:val="00094945"/>
    <w:rsid w:val="000960EF"/>
    <w:rsid w:val="000A0EAC"/>
    <w:rsid w:val="000A302B"/>
    <w:rsid w:val="000A712A"/>
    <w:rsid w:val="000B6C60"/>
    <w:rsid w:val="000C0D66"/>
    <w:rsid w:val="000C10DE"/>
    <w:rsid w:val="000C45AD"/>
    <w:rsid w:val="000D166A"/>
    <w:rsid w:val="000D229A"/>
    <w:rsid w:val="000D38DE"/>
    <w:rsid w:val="000D5003"/>
    <w:rsid w:val="000E300C"/>
    <w:rsid w:val="000E42A2"/>
    <w:rsid w:val="000E50EC"/>
    <w:rsid w:val="000E580C"/>
    <w:rsid w:val="000E6DB5"/>
    <w:rsid w:val="000E76BD"/>
    <w:rsid w:val="000E7A7D"/>
    <w:rsid w:val="000F32AD"/>
    <w:rsid w:val="000F5363"/>
    <w:rsid w:val="000F64B5"/>
    <w:rsid w:val="000F7339"/>
    <w:rsid w:val="0010124D"/>
    <w:rsid w:val="001049B9"/>
    <w:rsid w:val="00107FEE"/>
    <w:rsid w:val="00110F54"/>
    <w:rsid w:val="00113034"/>
    <w:rsid w:val="00115B40"/>
    <w:rsid w:val="0012312F"/>
    <w:rsid w:val="001233A1"/>
    <w:rsid w:val="00125435"/>
    <w:rsid w:val="00125C4D"/>
    <w:rsid w:val="00127546"/>
    <w:rsid w:val="00134935"/>
    <w:rsid w:val="001353D5"/>
    <w:rsid w:val="00141676"/>
    <w:rsid w:val="00146897"/>
    <w:rsid w:val="00147443"/>
    <w:rsid w:val="0015249E"/>
    <w:rsid w:val="00154A77"/>
    <w:rsid w:val="00155F23"/>
    <w:rsid w:val="00156124"/>
    <w:rsid w:val="0015630C"/>
    <w:rsid w:val="001565C1"/>
    <w:rsid w:val="00156B46"/>
    <w:rsid w:val="00157E94"/>
    <w:rsid w:val="001624FC"/>
    <w:rsid w:val="0016284F"/>
    <w:rsid w:val="00163226"/>
    <w:rsid w:val="00166917"/>
    <w:rsid w:val="00171448"/>
    <w:rsid w:val="00171F16"/>
    <w:rsid w:val="0017368E"/>
    <w:rsid w:val="00185204"/>
    <w:rsid w:val="001860DB"/>
    <w:rsid w:val="00186852"/>
    <w:rsid w:val="001877B9"/>
    <w:rsid w:val="0019133F"/>
    <w:rsid w:val="00191357"/>
    <w:rsid w:val="00191914"/>
    <w:rsid w:val="001941B8"/>
    <w:rsid w:val="0019453D"/>
    <w:rsid w:val="00195389"/>
    <w:rsid w:val="001A4324"/>
    <w:rsid w:val="001A5AA1"/>
    <w:rsid w:val="001A61F7"/>
    <w:rsid w:val="001A6E41"/>
    <w:rsid w:val="001B0AE2"/>
    <w:rsid w:val="001B7A79"/>
    <w:rsid w:val="001C0D82"/>
    <w:rsid w:val="001C210C"/>
    <w:rsid w:val="001C305A"/>
    <w:rsid w:val="001D36C7"/>
    <w:rsid w:val="001D6174"/>
    <w:rsid w:val="001D7CAA"/>
    <w:rsid w:val="001E01F3"/>
    <w:rsid w:val="001E435F"/>
    <w:rsid w:val="001E46FC"/>
    <w:rsid w:val="001F1C4B"/>
    <w:rsid w:val="001F1F09"/>
    <w:rsid w:val="001F2447"/>
    <w:rsid w:val="00200FD2"/>
    <w:rsid w:val="002033E1"/>
    <w:rsid w:val="002077EC"/>
    <w:rsid w:val="00207C57"/>
    <w:rsid w:val="00210E1B"/>
    <w:rsid w:val="00212258"/>
    <w:rsid w:val="00213240"/>
    <w:rsid w:val="00214F6D"/>
    <w:rsid w:val="00215558"/>
    <w:rsid w:val="002226B0"/>
    <w:rsid w:val="00223FE3"/>
    <w:rsid w:val="00226E77"/>
    <w:rsid w:val="00230B3B"/>
    <w:rsid w:val="00230FA3"/>
    <w:rsid w:val="00234BE5"/>
    <w:rsid w:val="0024777A"/>
    <w:rsid w:val="00257239"/>
    <w:rsid w:val="002572F1"/>
    <w:rsid w:val="00257609"/>
    <w:rsid w:val="00266CFF"/>
    <w:rsid w:val="00270C67"/>
    <w:rsid w:val="00273163"/>
    <w:rsid w:val="00274FEF"/>
    <w:rsid w:val="00276024"/>
    <w:rsid w:val="00276602"/>
    <w:rsid w:val="00277D18"/>
    <w:rsid w:val="00284E8A"/>
    <w:rsid w:val="00285738"/>
    <w:rsid w:val="00290F54"/>
    <w:rsid w:val="002936A6"/>
    <w:rsid w:val="00293ECB"/>
    <w:rsid w:val="00295C4B"/>
    <w:rsid w:val="00295F3F"/>
    <w:rsid w:val="002A2BCB"/>
    <w:rsid w:val="002A5B27"/>
    <w:rsid w:val="002A5E0D"/>
    <w:rsid w:val="002A7A26"/>
    <w:rsid w:val="002B19CE"/>
    <w:rsid w:val="002B4F8F"/>
    <w:rsid w:val="002B5282"/>
    <w:rsid w:val="002B5AAA"/>
    <w:rsid w:val="002C007B"/>
    <w:rsid w:val="002C1077"/>
    <w:rsid w:val="002C2198"/>
    <w:rsid w:val="002C224F"/>
    <w:rsid w:val="002C2B57"/>
    <w:rsid w:val="002C575C"/>
    <w:rsid w:val="002C659B"/>
    <w:rsid w:val="002D3849"/>
    <w:rsid w:val="002D5794"/>
    <w:rsid w:val="002D595E"/>
    <w:rsid w:val="002D6314"/>
    <w:rsid w:val="002E02FA"/>
    <w:rsid w:val="002E5F48"/>
    <w:rsid w:val="002E64BA"/>
    <w:rsid w:val="002E75AE"/>
    <w:rsid w:val="002F3590"/>
    <w:rsid w:val="002F53C5"/>
    <w:rsid w:val="002F77B0"/>
    <w:rsid w:val="00300C37"/>
    <w:rsid w:val="00301687"/>
    <w:rsid w:val="0030300B"/>
    <w:rsid w:val="0031019F"/>
    <w:rsid w:val="00310CDE"/>
    <w:rsid w:val="00320ADE"/>
    <w:rsid w:val="00322BB3"/>
    <w:rsid w:val="003273C3"/>
    <w:rsid w:val="00331B33"/>
    <w:rsid w:val="00336451"/>
    <w:rsid w:val="0033688A"/>
    <w:rsid w:val="00340A81"/>
    <w:rsid w:val="003459A1"/>
    <w:rsid w:val="00346A10"/>
    <w:rsid w:val="00352CC9"/>
    <w:rsid w:val="00357EE5"/>
    <w:rsid w:val="003607D4"/>
    <w:rsid w:val="00361CC1"/>
    <w:rsid w:val="003623A1"/>
    <w:rsid w:val="00363D8E"/>
    <w:rsid w:val="003655D3"/>
    <w:rsid w:val="00365B32"/>
    <w:rsid w:val="003704A3"/>
    <w:rsid w:val="003713F2"/>
    <w:rsid w:val="00371AE1"/>
    <w:rsid w:val="003735D4"/>
    <w:rsid w:val="00373EA9"/>
    <w:rsid w:val="003749E6"/>
    <w:rsid w:val="00375820"/>
    <w:rsid w:val="00380AD8"/>
    <w:rsid w:val="003818EB"/>
    <w:rsid w:val="00383754"/>
    <w:rsid w:val="00384C3A"/>
    <w:rsid w:val="00387B97"/>
    <w:rsid w:val="00387D8D"/>
    <w:rsid w:val="003907A1"/>
    <w:rsid w:val="0039180E"/>
    <w:rsid w:val="00391C5B"/>
    <w:rsid w:val="003A25FE"/>
    <w:rsid w:val="003A48B0"/>
    <w:rsid w:val="003A6638"/>
    <w:rsid w:val="003B14CE"/>
    <w:rsid w:val="003B5E8B"/>
    <w:rsid w:val="003B76AB"/>
    <w:rsid w:val="003C1C8A"/>
    <w:rsid w:val="003D0C3A"/>
    <w:rsid w:val="003D0CFE"/>
    <w:rsid w:val="003D707C"/>
    <w:rsid w:val="003D72F3"/>
    <w:rsid w:val="003E081C"/>
    <w:rsid w:val="003E0C2B"/>
    <w:rsid w:val="003E2989"/>
    <w:rsid w:val="003E76CF"/>
    <w:rsid w:val="003E7991"/>
    <w:rsid w:val="003F391C"/>
    <w:rsid w:val="003F47E7"/>
    <w:rsid w:val="003F674A"/>
    <w:rsid w:val="00400786"/>
    <w:rsid w:val="004065F4"/>
    <w:rsid w:val="0041122D"/>
    <w:rsid w:val="00412162"/>
    <w:rsid w:val="004123F7"/>
    <w:rsid w:val="0041284F"/>
    <w:rsid w:val="0041420A"/>
    <w:rsid w:val="00415573"/>
    <w:rsid w:val="004170C9"/>
    <w:rsid w:val="00417C9B"/>
    <w:rsid w:val="00430BBF"/>
    <w:rsid w:val="00430E5E"/>
    <w:rsid w:val="004318B2"/>
    <w:rsid w:val="00435B31"/>
    <w:rsid w:val="00442429"/>
    <w:rsid w:val="004429D7"/>
    <w:rsid w:val="00447FCB"/>
    <w:rsid w:val="004521AB"/>
    <w:rsid w:val="00452586"/>
    <w:rsid w:val="00452E7C"/>
    <w:rsid w:val="00456261"/>
    <w:rsid w:val="00456AD1"/>
    <w:rsid w:val="00462B47"/>
    <w:rsid w:val="00465F36"/>
    <w:rsid w:val="00466232"/>
    <w:rsid w:val="00476448"/>
    <w:rsid w:val="00481706"/>
    <w:rsid w:val="00482C1D"/>
    <w:rsid w:val="004843CC"/>
    <w:rsid w:val="00484D15"/>
    <w:rsid w:val="004A60CA"/>
    <w:rsid w:val="004B07EE"/>
    <w:rsid w:val="004B247C"/>
    <w:rsid w:val="004B7903"/>
    <w:rsid w:val="004C0286"/>
    <w:rsid w:val="004C0EEA"/>
    <w:rsid w:val="004C4260"/>
    <w:rsid w:val="004C6728"/>
    <w:rsid w:val="004D0980"/>
    <w:rsid w:val="004D617C"/>
    <w:rsid w:val="004D676B"/>
    <w:rsid w:val="004D71D7"/>
    <w:rsid w:val="004E21D7"/>
    <w:rsid w:val="004E24E3"/>
    <w:rsid w:val="004E6D7F"/>
    <w:rsid w:val="004F07D3"/>
    <w:rsid w:val="004F0D99"/>
    <w:rsid w:val="004F0FD8"/>
    <w:rsid w:val="004F5EB0"/>
    <w:rsid w:val="004F6916"/>
    <w:rsid w:val="005016AF"/>
    <w:rsid w:val="00501A5F"/>
    <w:rsid w:val="005035E9"/>
    <w:rsid w:val="005039E5"/>
    <w:rsid w:val="00504E36"/>
    <w:rsid w:val="00506050"/>
    <w:rsid w:val="00512CBC"/>
    <w:rsid w:val="00514752"/>
    <w:rsid w:val="00515BF0"/>
    <w:rsid w:val="00516CAF"/>
    <w:rsid w:val="00521B9C"/>
    <w:rsid w:val="00521FB2"/>
    <w:rsid w:val="00524047"/>
    <w:rsid w:val="005270BA"/>
    <w:rsid w:val="00530251"/>
    <w:rsid w:val="005320BD"/>
    <w:rsid w:val="005325A2"/>
    <w:rsid w:val="0053537B"/>
    <w:rsid w:val="00537C0B"/>
    <w:rsid w:val="00547F4E"/>
    <w:rsid w:val="00556629"/>
    <w:rsid w:val="005646DA"/>
    <w:rsid w:val="00571CBC"/>
    <w:rsid w:val="0057539F"/>
    <w:rsid w:val="0057778F"/>
    <w:rsid w:val="005812CB"/>
    <w:rsid w:val="00583E37"/>
    <w:rsid w:val="0058454F"/>
    <w:rsid w:val="00584DAC"/>
    <w:rsid w:val="00586F71"/>
    <w:rsid w:val="00592F6B"/>
    <w:rsid w:val="005A0499"/>
    <w:rsid w:val="005A3067"/>
    <w:rsid w:val="005A3113"/>
    <w:rsid w:val="005B40C2"/>
    <w:rsid w:val="005C0FD1"/>
    <w:rsid w:val="005C2D8F"/>
    <w:rsid w:val="005C5D1F"/>
    <w:rsid w:val="005D0095"/>
    <w:rsid w:val="005D0194"/>
    <w:rsid w:val="005D57A8"/>
    <w:rsid w:val="005E329A"/>
    <w:rsid w:val="005E39A4"/>
    <w:rsid w:val="005E4E4D"/>
    <w:rsid w:val="005E6B38"/>
    <w:rsid w:val="005F0DBB"/>
    <w:rsid w:val="005F1763"/>
    <w:rsid w:val="0060171D"/>
    <w:rsid w:val="00602099"/>
    <w:rsid w:val="0060276A"/>
    <w:rsid w:val="00602805"/>
    <w:rsid w:val="006032A9"/>
    <w:rsid w:val="006040DA"/>
    <w:rsid w:val="0060452E"/>
    <w:rsid w:val="006051FD"/>
    <w:rsid w:val="00607AE3"/>
    <w:rsid w:val="00607EBA"/>
    <w:rsid w:val="00610087"/>
    <w:rsid w:val="00614884"/>
    <w:rsid w:val="0061552A"/>
    <w:rsid w:val="006155A7"/>
    <w:rsid w:val="00620486"/>
    <w:rsid w:val="0062201A"/>
    <w:rsid w:val="00624935"/>
    <w:rsid w:val="00627E9F"/>
    <w:rsid w:val="006302ED"/>
    <w:rsid w:val="00630F57"/>
    <w:rsid w:val="006361C5"/>
    <w:rsid w:val="00642BA5"/>
    <w:rsid w:val="00645D4B"/>
    <w:rsid w:val="00645FF3"/>
    <w:rsid w:val="00650119"/>
    <w:rsid w:val="00651864"/>
    <w:rsid w:val="00653526"/>
    <w:rsid w:val="006537A2"/>
    <w:rsid w:val="006550E3"/>
    <w:rsid w:val="00655FED"/>
    <w:rsid w:val="0065655A"/>
    <w:rsid w:val="00656FD7"/>
    <w:rsid w:val="006624A2"/>
    <w:rsid w:val="006634A8"/>
    <w:rsid w:val="00664399"/>
    <w:rsid w:val="006668C2"/>
    <w:rsid w:val="00671114"/>
    <w:rsid w:val="00671547"/>
    <w:rsid w:val="00672477"/>
    <w:rsid w:val="00675D64"/>
    <w:rsid w:val="00676EC7"/>
    <w:rsid w:val="006775B4"/>
    <w:rsid w:val="006841AF"/>
    <w:rsid w:val="00686D58"/>
    <w:rsid w:val="00696A73"/>
    <w:rsid w:val="00697153"/>
    <w:rsid w:val="0069794B"/>
    <w:rsid w:val="006A0414"/>
    <w:rsid w:val="006A1383"/>
    <w:rsid w:val="006A2248"/>
    <w:rsid w:val="006A509E"/>
    <w:rsid w:val="006A58AD"/>
    <w:rsid w:val="006A6185"/>
    <w:rsid w:val="006A7CB5"/>
    <w:rsid w:val="006B44A1"/>
    <w:rsid w:val="006B4E76"/>
    <w:rsid w:val="006C1FC7"/>
    <w:rsid w:val="006C2EC0"/>
    <w:rsid w:val="006C30A6"/>
    <w:rsid w:val="006C431C"/>
    <w:rsid w:val="006C6BE3"/>
    <w:rsid w:val="006D0519"/>
    <w:rsid w:val="006D251F"/>
    <w:rsid w:val="006E0D3A"/>
    <w:rsid w:val="006E379D"/>
    <w:rsid w:val="006E728C"/>
    <w:rsid w:val="006F0ADC"/>
    <w:rsid w:val="006F1B2B"/>
    <w:rsid w:val="006F32EB"/>
    <w:rsid w:val="006F3EE3"/>
    <w:rsid w:val="006F559B"/>
    <w:rsid w:val="00710695"/>
    <w:rsid w:val="00711BFB"/>
    <w:rsid w:val="00715067"/>
    <w:rsid w:val="0071633A"/>
    <w:rsid w:val="0072197A"/>
    <w:rsid w:val="007248E3"/>
    <w:rsid w:val="00735DD1"/>
    <w:rsid w:val="00736598"/>
    <w:rsid w:val="0074055A"/>
    <w:rsid w:val="00740F69"/>
    <w:rsid w:val="00741C57"/>
    <w:rsid w:val="00741E47"/>
    <w:rsid w:val="007424EB"/>
    <w:rsid w:val="00742E37"/>
    <w:rsid w:val="007434CA"/>
    <w:rsid w:val="007458FE"/>
    <w:rsid w:val="007462D4"/>
    <w:rsid w:val="00747F16"/>
    <w:rsid w:val="00751E80"/>
    <w:rsid w:val="00753750"/>
    <w:rsid w:val="00753CCC"/>
    <w:rsid w:val="007544DA"/>
    <w:rsid w:val="00754B2E"/>
    <w:rsid w:val="00754BF4"/>
    <w:rsid w:val="0075511B"/>
    <w:rsid w:val="0075646A"/>
    <w:rsid w:val="0075695F"/>
    <w:rsid w:val="00757D02"/>
    <w:rsid w:val="007615CC"/>
    <w:rsid w:val="007654FE"/>
    <w:rsid w:val="0076710B"/>
    <w:rsid w:val="00767762"/>
    <w:rsid w:val="007702F9"/>
    <w:rsid w:val="00776A87"/>
    <w:rsid w:val="00777C3E"/>
    <w:rsid w:val="007801DD"/>
    <w:rsid w:val="007804F3"/>
    <w:rsid w:val="00781740"/>
    <w:rsid w:val="00784D41"/>
    <w:rsid w:val="007856D3"/>
    <w:rsid w:val="007857B2"/>
    <w:rsid w:val="00785AC2"/>
    <w:rsid w:val="00786678"/>
    <w:rsid w:val="00786E04"/>
    <w:rsid w:val="00787BCF"/>
    <w:rsid w:val="00787C1D"/>
    <w:rsid w:val="00791793"/>
    <w:rsid w:val="00792B11"/>
    <w:rsid w:val="00792D86"/>
    <w:rsid w:val="007A02FD"/>
    <w:rsid w:val="007A0EC5"/>
    <w:rsid w:val="007A260C"/>
    <w:rsid w:val="007A7BD1"/>
    <w:rsid w:val="007B0A2F"/>
    <w:rsid w:val="007B363E"/>
    <w:rsid w:val="007D0C29"/>
    <w:rsid w:val="007D0D88"/>
    <w:rsid w:val="007D2A01"/>
    <w:rsid w:val="007D4B4E"/>
    <w:rsid w:val="007D4B77"/>
    <w:rsid w:val="007D5D53"/>
    <w:rsid w:val="007D696B"/>
    <w:rsid w:val="007D79AE"/>
    <w:rsid w:val="007E28A1"/>
    <w:rsid w:val="007E7E3E"/>
    <w:rsid w:val="007F42D3"/>
    <w:rsid w:val="007F5EE7"/>
    <w:rsid w:val="007F6931"/>
    <w:rsid w:val="007F72E9"/>
    <w:rsid w:val="0080367D"/>
    <w:rsid w:val="008050B8"/>
    <w:rsid w:val="00811428"/>
    <w:rsid w:val="008133D5"/>
    <w:rsid w:val="0082226B"/>
    <w:rsid w:val="00823AB7"/>
    <w:rsid w:val="0082528B"/>
    <w:rsid w:val="0082795F"/>
    <w:rsid w:val="00842FC0"/>
    <w:rsid w:val="00847323"/>
    <w:rsid w:val="00847C5B"/>
    <w:rsid w:val="008541C7"/>
    <w:rsid w:val="00854FC3"/>
    <w:rsid w:val="00860FA6"/>
    <w:rsid w:val="00862CF9"/>
    <w:rsid w:val="00864680"/>
    <w:rsid w:val="00864944"/>
    <w:rsid w:val="0086519D"/>
    <w:rsid w:val="00865F1D"/>
    <w:rsid w:val="008753F0"/>
    <w:rsid w:val="00875AEE"/>
    <w:rsid w:val="00875D2F"/>
    <w:rsid w:val="008771D6"/>
    <w:rsid w:val="008815C0"/>
    <w:rsid w:val="0088238C"/>
    <w:rsid w:val="008839E0"/>
    <w:rsid w:val="00883DC9"/>
    <w:rsid w:val="00883F00"/>
    <w:rsid w:val="00886C7D"/>
    <w:rsid w:val="00891A8C"/>
    <w:rsid w:val="00891D71"/>
    <w:rsid w:val="00892032"/>
    <w:rsid w:val="00892A7A"/>
    <w:rsid w:val="00893F8E"/>
    <w:rsid w:val="008A0DD7"/>
    <w:rsid w:val="008A403C"/>
    <w:rsid w:val="008A4361"/>
    <w:rsid w:val="008A4FEE"/>
    <w:rsid w:val="008A6D34"/>
    <w:rsid w:val="008B0565"/>
    <w:rsid w:val="008B0A34"/>
    <w:rsid w:val="008B1A3D"/>
    <w:rsid w:val="008B3110"/>
    <w:rsid w:val="008B34C3"/>
    <w:rsid w:val="008B476D"/>
    <w:rsid w:val="008B614F"/>
    <w:rsid w:val="008B6CC5"/>
    <w:rsid w:val="008B7406"/>
    <w:rsid w:val="008B7B96"/>
    <w:rsid w:val="008C20B1"/>
    <w:rsid w:val="008D0CE7"/>
    <w:rsid w:val="008D2729"/>
    <w:rsid w:val="008D375B"/>
    <w:rsid w:val="008D3C82"/>
    <w:rsid w:val="008D55C4"/>
    <w:rsid w:val="008D58B2"/>
    <w:rsid w:val="008D6325"/>
    <w:rsid w:val="008D67C3"/>
    <w:rsid w:val="008D6EA6"/>
    <w:rsid w:val="008E2B8E"/>
    <w:rsid w:val="008E2D71"/>
    <w:rsid w:val="008E37AE"/>
    <w:rsid w:val="008E3FF1"/>
    <w:rsid w:val="008F0BDA"/>
    <w:rsid w:val="008F24D8"/>
    <w:rsid w:val="008F37B4"/>
    <w:rsid w:val="008F4E27"/>
    <w:rsid w:val="00900C99"/>
    <w:rsid w:val="009035CC"/>
    <w:rsid w:val="00904ABF"/>
    <w:rsid w:val="00910331"/>
    <w:rsid w:val="00912131"/>
    <w:rsid w:val="009122CC"/>
    <w:rsid w:val="009215E2"/>
    <w:rsid w:val="009256BB"/>
    <w:rsid w:val="0092794E"/>
    <w:rsid w:val="00930622"/>
    <w:rsid w:val="00932675"/>
    <w:rsid w:val="0093344A"/>
    <w:rsid w:val="00935392"/>
    <w:rsid w:val="00940FE4"/>
    <w:rsid w:val="0094162A"/>
    <w:rsid w:val="00943F17"/>
    <w:rsid w:val="00947F89"/>
    <w:rsid w:val="00951331"/>
    <w:rsid w:val="009557DD"/>
    <w:rsid w:val="00955F81"/>
    <w:rsid w:val="009570D5"/>
    <w:rsid w:val="009606E1"/>
    <w:rsid w:val="00960B95"/>
    <w:rsid w:val="0096346B"/>
    <w:rsid w:val="00963677"/>
    <w:rsid w:val="00967570"/>
    <w:rsid w:val="00967DDA"/>
    <w:rsid w:val="0097285F"/>
    <w:rsid w:val="00972E4A"/>
    <w:rsid w:val="00975DBC"/>
    <w:rsid w:val="00976F46"/>
    <w:rsid w:val="00980623"/>
    <w:rsid w:val="0098205A"/>
    <w:rsid w:val="0098721F"/>
    <w:rsid w:val="00992724"/>
    <w:rsid w:val="00992A9B"/>
    <w:rsid w:val="009932A2"/>
    <w:rsid w:val="00995CDA"/>
    <w:rsid w:val="009960D8"/>
    <w:rsid w:val="0099627F"/>
    <w:rsid w:val="009967B4"/>
    <w:rsid w:val="009A0EE5"/>
    <w:rsid w:val="009A2D1F"/>
    <w:rsid w:val="009A4249"/>
    <w:rsid w:val="009A53F2"/>
    <w:rsid w:val="009B230C"/>
    <w:rsid w:val="009B394D"/>
    <w:rsid w:val="009B5EEE"/>
    <w:rsid w:val="009C09BA"/>
    <w:rsid w:val="009C0A70"/>
    <w:rsid w:val="009C5F50"/>
    <w:rsid w:val="009C6ED1"/>
    <w:rsid w:val="009C732F"/>
    <w:rsid w:val="009D1560"/>
    <w:rsid w:val="009D1F4B"/>
    <w:rsid w:val="009D3486"/>
    <w:rsid w:val="009D355D"/>
    <w:rsid w:val="009D50F4"/>
    <w:rsid w:val="009D5257"/>
    <w:rsid w:val="009D62D7"/>
    <w:rsid w:val="009D6610"/>
    <w:rsid w:val="009D72EE"/>
    <w:rsid w:val="009E2046"/>
    <w:rsid w:val="009E2577"/>
    <w:rsid w:val="009E274C"/>
    <w:rsid w:val="009E45D8"/>
    <w:rsid w:val="009E4B01"/>
    <w:rsid w:val="009E5AF1"/>
    <w:rsid w:val="009F299B"/>
    <w:rsid w:val="00A03300"/>
    <w:rsid w:val="00A0336F"/>
    <w:rsid w:val="00A076EA"/>
    <w:rsid w:val="00A12E23"/>
    <w:rsid w:val="00A2035F"/>
    <w:rsid w:val="00A205E0"/>
    <w:rsid w:val="00A21D5D"/>
    <w:rsid w:val="00A24B18"/>
    <w:rsid w:val="00A24D49"/>
    <w:rsid w:val="00A25C85"/>
    <w:rsid w:val="00A32766"/>
    <w:rsid w:val="00A35A9E"/>
    <w:rsid w:val="00A40128"/>
    <w:rsid w:val="00A40D54"/>
    <w:rsid w:val="00A41643"/>
    <w:rsid w:val="00A41D3F"/>
    <w:rsid w:val="00A4271A"/>
    <w:rsid w:val="00A44BD3"/>
    <w:rsid w:val="00A46E2B"/>
    <w:rsid w:val="00A47D09"/>
    <w:rsid w:val="00A50F7C"/>
    <w:rsid w:val="00A53573"/>
    <w:rsid w:val="00A579FB"/>
    <w:rsid w:val="00A61C2F"/>
    <w:rsid w:val="00A6345F"/>
    <w:rsid w:val="00A644EB"/>
    <w:rsid w:val="00A6501F"/>
    <w:rsid w:val="00A6714C"/>
    <w:rsid w:val="00A67D19"/>
    <w:rsid w:val="00A7482B"/>
    <w:rsid w:val="00A844EF"/>
    <w:rsid w:val="00A84EC3"/>
    <w:rsid w:val="00A851F5"/>
    <w:rsid w:val="00A913E7"/>
    <w:rsid w:val="00A92672"/>
    <w:rsid w:val="00A92B1E"/>
    <w:rsid w:val="00AA1240"/>
    <w:rsid w:val="00AA42AA"/>
    <w:rsid w:val="00AA4D90"/>
    <w:rsid w:val="00AA54EC"/>
    <w:rsid w:val="00AB48C7"/>
    <w:rsid w:val="00AB4C14"/>
    <w:rsid w:val="00AB5CA2"/>
    <w:rsid w:val="00AB737F"/>
    <w:rsid w:val="00AC217F"/>
    <w:rsid w:val="00AC37D3"/>
    <w:rsid w:val="00AC3A45"/>
    <w:rsid w:val="00AC451D"/>
    <w:rsid w:val="00AC458F"/>
    <w:rsid w:val="00AC5131"/>
    <w:rsid w:val="00AC65C3"/>
    <w:rsid w:val="00AC7481"/>
    <w:rsid w:val="00AD01AC"/>
    <w:rsid w:val="00AD02A2"/>
    <w:rsid w:val="00AD06DF"/>
    <w:rsid w:val="00AD0BCA"/>
    <w:rsid w:val="00AD1C59"/>
    <w:rsid w:val="00AD2136"/>
    <w:rsid w:val="00AD239C"/>
    <w:rsid w:val="00AD5815"/>
    <w:rsid w:val="00AD647D"/>
    <w:rsid w:val="00AD7C5F"/>
    <w:rsid w:val="00AE291A"/>
    <w:rsid w:val="00AE2C62"/>
    <w:rsid w:val="00AE5443"/>
    <w:rsid w:val="00AE5DAF"/>
    <w:rsid w:val="00AE606C"/>
    <w:rsid w:val="00AE714F"/>
    <w:rsid w:val="00AF351C"/>
    <w:rsid w:val="00AF3F4E"/>
    <w:rsid w:val="00AF52C3"/>
    <w:rsid w:val="00AF77A0"/>
    <w:rsid w:val="00AF7ABB"/>
    <w:rsid w:val="00B00333"/>
    <w:rsid w:val="00B01359"/>
    <w:rsid w:val="00B01734"/>
    <w:rsid w:val="00B0449D"/>
    <w:rsid w:val="00B048A5"/>
    <w:rsid w:val="00B05BEF"/>
    <w:rsid w:val="00B0798E"/>
    <w:rsid w:val="00B100AE"/>
    <w:rsid w:val="00B10B38"/>
    <w:rsid w:val="00B12352"/>
    <w:rsid w:val="00B15395"/>
    <w:rsid w:val="00B16CE2"/>
    <w:rsid w:val="00B24D04"/>
    <w:rsid w:val="00B27E35"/>
    <w:rsid w:val="00B31804"/>
    <w:rsid w:val="00B347EE"/>
    <w:rsid w:val="00B34A2D"/>
    <w:rsid w:val="00B405DD"/>
    <w:rsid w:val="00B444D9"/>
    <w:rsid w:val="00B476A2"/>
    <w:rsid w:val="00B50660"/>
    <w:rsid w:val="00B528D1"/>
    <w:rsid w:val="00B539F5"/>
    <w:rsid w:val="00B53B67"/>
    <w:rsid w:val="00B54DB1"/>
    <w:rsid w:val="00B55A8F"/>
    <w:rsid w:val="00B57572"/>
    <w:rsid w:val="00B604E1"/>
    <w:rsid w:val="00B6092E"/>
    <w:rsid w:val="00B6101B"/>
    <w:rsid w:val="00B621C6"/>
    <w:rsid w:val="00B65D8F"/>
    <w:rsid w:val="00B664A5"/>
    <w:rsid w:val="00B73238"/>
    <w:rsid w:val="00B75A11"/>
    <w:rsid w:val="00B771F8"/>
    <w:rsid w:val="00B7755B"/>
    <w:rsid w:val="00B8041E"/>
    <w:rsid w:val="00B815F4"/>
    <w:rsid w:val="00B82FD9"/>
    <w:rsid w:val="00B8646B"/>
    <w:rsid w:val="00B867AC"/>
    <w:rsid w:val="00B875EF"/>
    <w:rsid w:val="00B9148C"/>
    <w:rsid w:val="00B9304D"/>
    <w:rsid w:val="00B94433"/>
    <w:rsid w:val="00B971F0"/>
    <w:rsid w:val="00B9765C"/>
    <w:rsid w:val="00B97F4A"/>
    <w:rsid w:val="00BA2AC3"/>
    <w:rsid w:val="00BA3E49"/>
    <w:rsid w:val="00BA3EB8"/>
    <w:rsid w:val="00BA4CB3"/>
    <w:rsid w:val="00BB2758"/>
    <w:rsid w:val="00BB617C"/>
    <w:rsid w:val="00BB78A7"/>
    <w:rsid w:val="00BB7DC1"/>
    <w:rsid w:val="00BC0966"/>
    <w:rsid w:val="00BC12E2"/>
    <w:rsid w:val="00BC182A"/>
    <w:rsid w:val="00BC282E"/>
    <w:rsid w:val="00BC3B1B"/>
    <w:rsid w:val="00BC4555"/>
    <w:rsid w:val="00BC615C"/>
    <w:rsid w:val="00BD03C9"/>
    <w:rsid w:val="00BD0A1B"/>
    <w:rsid w:val="00BD12BB"/>
    <w:rsid w:val="00BD3398"/>
    <w:rsid w:val="00BD3AE5"/>
    <w:rsid w:val="00BD6244"/>
    <w:rsid w:val="00BE0553"/>
    <w:rsid w:val="00BE0D82"/>
    <w:rsid w:val="00BE2473"/>
    <w:rsid w:val="00BE28AE"/>
    <w:rsid w:val="00BE4B73"/>
    <w:rsid w:val="00BE65E8"/>
    <w:rsid w:val="00BF0B6A"/>
    <w:rsid w:val="00BF3448"/>
    <w:rsid w:val="00BF4034"/>
    <w:rsid w:val="00BF4B10"/>
    <w:rsid w:val="00C02B86"/>
    <w:rsid w:val="00C03D00"/>
    <w:rsid w:val="00C05DF3"/>
    <w:rsid w:val="00C07DE6"/>
    <w:rsid w:val="00C2517B"/>
    <w:rsid w:val="00C25450"/>
    <w:rsid w:val="00C27C1D"/>
    <w:rsid w:val="00C301F7"/>
    <w:rsid w:val="00C34573"/>
    <w:rsid w:val="00C3498C"/>
    <w:rsid w:val="00C43DEA"/>
    <w:rsid w:val="00C45D27"/>
    <w:rsid w:val="00C46805"/>
    <w:rsid w:val="00C639AA"/>
    <w:rsid w:val="00C63D44"/>
    <w:rsid w:val="00C6582F"/>
    <w:rsid w:val="00C67DB5"/>
    <w:rsid w:val="00C72787"/>
    <w:rsid w:val="00C72CF2"/>
    <w:rsid w:val="00C733C0"/>
    <w:rsid w:val="00C7523E"/>
    <w:rsid w:val="00C77F80"/>
    <w:rsid w:val="00C83C92"/>
    <w:rsid w:val="00C84D0E"/>
    <w:rsid w:val="00C862E6"/>
    <w:rsid w:val="00C9129C"/>
    <w:rsid w:val="00C916CE"/>
    <w:rsid w:val="00C937EC"/>
    <w:rsid w:val="00C94D83"/>
    <w:rsid w:val="00C96419"/>
    <w:rsid w:val="00C97497"/>
    <w:rsid w:val="00CA0438"/>
    <w:rsid w:val="00CA3229"/>
    <w:rsid w:val="00CB0830"/>
    <w:rsid w:val="00CB32D7"/>
    <w:rsid w:val="00CB4B71"/>
    <w:rsid w:val="00CB4CE7"/>
    <w:rsid w:val="00CB58E6"/>
    <w:rsid w:val="00CB67D1"/>
    <w:rsid w:val="00CC0154"/>
    <w:rsid w:val="00CC6859"/>
    <w:rsid w:val="00CC7303"/>
    <w:rsid w:val="00CC7A84"/>
    <w:rsid w:val="00CE02C7"/>
    <w:rsid w:val="00CE0DC0"/>
    <w:rsid w:val="00CE1AB4"/>
    <w:rsid w:val="00CE3EF3"/>
    <w:rsid w:val="00CE61D8"/>
    <w:rsid w:val="00CF21B7"/>
    <w:rsid w:val="00CF50E5"/>
    <w:rsid w:val="00D07064"/>
    <w:rsid w:val="00D0728D"/>
    <w:rsid w:val="00D07692"/>
    <w:rsid w:val="00D111AD"/>
    <w:rsid w:val="00D120FA"/>
    <w:rsid w:val="00D121BB"/>
    <w:rsid w:val="00D12A01"/>
    <w:rsid w:val="00D13B29"/>
    <w:rsid w:val="00D169BF"/>
    <w:rsid w:val="00D20216"/>
    <w:rsid w:val="00D2071A"/>
    <w:rsid w:val="00D242EE"/>
    <w:rsid w:val="00D25AAD"/>
    <w:rsid w:val="00D25F2A"/>
    <w:rsid w:val="00D31016"/>
    <w:rsid w:val="00D31E96"/>
    <w:rsid w:val="00D326C7"/>
    <w:rsid w:val="00D32EA9"/>
    <w:rsid w:val="00D34169"/>
    <w:rsid w:val="00D35179"/>
    <w:rsid w:val="00D36011"/>
    <w:rsid w:val="00D40B1D"/>
    <w:rsid w:val="00D47290"/>
    <w:rsid w:val="00D4766D"/>
    <w:rsid w:val="00D4769E"/>
    <w:rsid w:val="00D50F01"/>
    <w:rsid w:val="00D54EC5"/>
    <w:rsid w:val="00D57873"/>
    <w:rsid w:val="00D6421E"/>
    <w:rsid w:val="00D65166"/>
    <w:rsid w:val="00D656C2"/>
    <w:rsid w:val="00D65CC5"/>
    <w:rsid w:val="00D705EB"/>
    <w:rsid w:val="00D70ED3"/>
    <w:rsid w:val="00D71308"/>
    <w:rsid w:val="00D73105"/>
    <w:rsid w:val="00D754A2"/>
    <w:rsid w:val="00D760B0"/>
    <w:rsid w:val="00D76C31"/>
    <w:rsid w:val="00D80BF0"/>
    <w:rsid w:val="00D837BE"/>
    <w:rsid w:val="00D84F20"/>
    <w:rsid w:val="00D86A0B"/>
    <w:rsid w:val="00D90BFA"/>
    <w:rsid w:val="00D93EC9"/>
    <w:rsid w:val="00D954DD"/>
    <w:rsid w:val="00DA0604"/>
    <w:rsid w:val="00DA5869"/>
    <w:rsid w:val="00DB6A71"/>
    <w:rsid w:val="00DB7881"/>
    <w:rsid w:val="00DC0328"/>
    <w:rsid w:val="00DC6378"/>
    <w:rsid w:val="00DC750A"/>
    <w:rsid w:val="00DD0799"/>
    <w:rsid w:val="00DD22C4"/>
    <w:rsid w:val="00DD2814"/>
    <w:rsid w:val="00DD2F22"/>
    <w:rsid w:val="00DD3015"/>
    <w:rsid w:val="00DE1A75"/>
    <w:rsid w:val="00DE2DCB"/>
    <w:rsid w:val="00E00B76"/>
    <w:rsid w:val="00E065A8"/>
    <w:rsid w:val="00E06987"/>
    <w:rsid w:val="00E07B0C"/>
    <w:rsid w:val="00E14249"/>
    <w:rsid w:val="00E14A31"/>
    <w:rsid w:val="00E16614"/>
    <w:rsid w:val="00E1773D"/>
    <w:rsid w:val="00E21FFC"/>
    <w:rsid w:val="00E25BC2"/>
    <w:rsid w:val="00E2601B"/>
    <w:rsid w:val="00E30957"/>
    <w:rsid w:val="00E312BD"/>
    <w:rsid w:val="00E31889"/>
    <w:rsid w:val="00E32EE9"/>
    <w:rsid w:val="00E41176"/>
    <w:rsid w:val="00E448DF"/>
    <w:rsid w:val="00E463FA"/>
    <w:rsid w:val="00E50FDC"/>
    <w:rsid w:val="00E52BFF"/>
    <w:rsid w:val="00E53032"/>
    <w:rsid w:val="00E533DC"/>
    <w:rsid w:val="00E5496E"/>
    <w:rsid w:val="00E56A60"/>
    <w:rsid w:val="00E577CD"/>
    <w:rsid w:val="00E5782F"/>
    <w:rsid w:val="00E57E2A"/>
    <w:rsid w:val="00E612F8"/>
    <w:rsid w:val="00E62CE4"/>
    <w:rsid w:val="00E65502"/>
    <w:rsid w:val="00E65CFB"/>
    <w:rsid w:val="00E73227"/>
    <w:rsid w:val="00E732A2"/>
    <w:rsid w:val="00E73D15"/>
    <w:rsid w:val="00E75441"/>
    <w:rsid w:val="00E75C9B"/>
    <w:rsid w:val="00E77BEB"/>
    <w:rsid w:val="00E802F4"/>
    <w:rsid w:val="00E806BA"/>
    <w:rsid w:val="00E81597"/>
    <w:rsid w:val="00E82A00"/>
    <w:rsid w:val="00E841A4"/>
    <w:rsid w:val="00E849F2"/>
    <w:rsid w:val="00E85405"/>
    <w:rsid w:val="00E858BC"/>
    <w:rsid w:val="00E8668D"/>
    <w:rsid w:val="00E91E3E"/>
    <w:rsid w:val="00E9433D"/>
    <w:rsid w:val="00E9692A"/>
    <w:rsid w:val="00EA2737"/>
    <w:rsid w:val="00EB1CBC"/>
    <w:rsid w:val="00EB3FBC"/>
    <w:rsid w:val="00EB77D9"/>
    <w:rsid w:val="00EC4AE6"/>
    <w:rsid w:val="00EC4B85"/>
    <w:rsid w:val="00EC6681"/>
    <w:rsid w:val="00EC675B"/>
    <w:rsid w:val="00ED45AA"/>
    <w:rsid w:val="00ED75A3"/>
    <w:rsid w:val="00EE0B4B"/>
    <w:rsid w:val="00EE44DE"/>
    <w:rsid w:val="00EE73FA"/>
    <w:rsid w:val="00EF049D"/>
    <w:rsid w:val="00EF0FFC"/>
    <w:rsid w:val="00EF4DD0"/>
    <w:rsid w:val="00EF5AAC"/>
    <w:rsid w:val="00EF6E99"/>
    <w:rsid w:val="00EF79D6"/>
    <w:rsid w:val="00F004DD"/>
    <w:rsid w:val="00F02F00"/>
    <w:rsid w:val="00F0337E"/>
    <w:rsid w:val="00F039EC"/>
    <w:rsid w:val="00F042B8"/>
    <w:rsid w:val="00F11710"/>
    <w:rsid w:val="00F12F18"/>
    <w:rsid w:val="00F1518F"/>
    <w:rsid w:val="00F15ED7"/>
    <w:rsid w:val="00F16A2A"/>
    <w:rsid w:val="00F2035C"/>
    <w:rsid w:val="00F20483"/>
    <w:rsid w:val="00F22794"/>
    <w:rsid w:val="00F22CC6"/>
    <w:rsid w:val="00F274CE"/>
    <w:rsid w:val="00F3021A"/>
    <w:rsid w:val="00F30F71"/>
    <w:rsid w:val="00F310AA"/>
    <w:rsid w:val="00F326E9"/>
    <w:rsid w:val="00F36E91"/>
    <w:rsid w:val="00F41768"/>
    <w:rsid w:val="00F4393B"/>
    <w:rsid w:val="00F4423E"/>
    <w:rsid w:val="00F4497A"/>
    <w:rsid w:val="00F46786"/>
    <w:rsid w:val="00F46A09"/>
    <w:rsid w:val="00F5177C"/>
    <w:rsid w:val="00F61146"/>
    <w:rsid w:val="00F629F0"/>
    <w:rsid w:val="00F62FC9"/>
    <w:rsid w:val="00F62FD0"/>
    <w:rsid w:val="00F64605"/>
    <w:rsid w:val="00F6494C"/>
    <w:rsid w:val="00F67EE7"/>
    <w:rsid w:val="00F70710"/>
    <w:rsid w:val="00F732FA"/>
    <w:rsid w:val="00F754B0"/>
    <w:rsid w:val="00F772C3"/>
    <w:rsid w:val="00F8034D"/>
    <w:rsid w:val="00F823AF"/>
    <w:rsid w:val="00F83766"/>
    <w:rsid w:val="00F86BEA"/>
    <w:rsid w:val="00F92C08"/>
    <w:rsid w:val="00F949A1"/>
    <w:rsid w:val="00F94F86"/>
    <w:rsid w:val="00FA0851"/>
    <w:rsid w:val="00FA1F97"/>
    <w:rsid w:val="00FA2B16"/>
    <w:rsid w:val="00FA3576"/>
    <w:rsid w:val="00FA3C67"/>
    <w:rsid w:val="00FA3C68"/>
    <w:rsid w:val="00FA65A6"/>
    <w:rsid w:val="00FB0F85"/>
    <w:rsid w:val="00FB770A"/>
    <w:rsid w:val="00FB7B79"/>
    <w:rsid w:val="00FC4E6B"/>
    <w:rsid w:val="00FC6570"/>
    <w:rsid w:val="00FD3668"/>
    <w:rsid w:val="00FD3B11"/>
    <w:rsid w:val="00FD6BA3"/>
    <w:rsid w:val="00FE3C7F"/>
    <w:rsid w:val="00FE6913"/>
    <w:rsid w:val="00FE6FFE"/>
    <w:rsid w:val="00FF3C08"/>
    <w:rsid w:val="00FF4708"/>
    <w:rsid w:val="00FF4CBA"/>
    <w:rsid w:val="00FF5FC3"/>
    <w:rsid w:val="00FF681A"/>
    <w:rsid w:val="00FF7C87"/>
    <w:rsid w:val="00FF7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2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2CE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62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2CE4"/>
    <w:rPr>
      <w:rFonts w:cs="Times New Roman"/>
    </w:rPr>
  </w:style>
  <w:style w:type="character" w:styleId="Hyperlink">
    <w:name w:val="Hyperlink"/>
    <w:basedOn w:val="DefaultParagraphFont"/>
    <w:uiPriority w:val="99"/>
    <w:rsid w:val="00D169B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16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2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5</Pages>
  <Words>1645</Words>
  <Characters>9382</Characters>
  <Application>Microsoft Office Outlook</Application>
  <DocSecurity>0</DocSecurity>
  <Lines>0</Lines>
  <Paragraphs>0</Paragraphs>
  <ScaleCrop>false</ScaleCrop>
  <Company>WINCAFE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edanur</cp:lastModifiedBy>
  <cp:revision>19</cp:revision>
  <cp:lastPrinted>2009-12-10T07:04:00Z</cp:lastPrinted>
  <dcterms:created xsi:type="dcterms:W3CDTF">2009-12-04T21:33:00Z</dcterms:created>
  <dcterms:modified xsi:type="dcterms:W3CDTF">2011-02-16T19:59:00Z</dcterms:modified>
</cp:coreProperties>
</file>