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91"/>
        <w:gridCol w:w="5524"/>
      </w:tblGrid>
      <w:tr w:rsidR="00FC2E6C" w:rsidRPr="004B3678" w:rsidTr="004B3678">
        <w:trPr>
          <w:trHeight w:val="705"/>
        </w:trPr>
        <w:tc>
          <w:tcPr>
            <w:tcW w:w="11215" w:type="dxa"/>
            <w:gridSpan w:val="2"/>
          </w:tcPr>
          <w:p w:rsidR="00FC2E6C" w:rsidRPr="004B3678" w:rsidRDefault="00FC2E6C" w:rsidP="004B3678">
            <w:pPr>
              <w:spacing w:after="0" w:line="240" w:lineRule="auto"/>
              <w:jc w:val="center"/>
              <w:rPr>
                <w:b/>
                <w:sz w:val="28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7pt;margin-top:-11.3pt;width:167.65pt;height:46.95pt;z-index:251653120">
                  <v:fill color2="fill darken(118)" rotate="t" method="linear sigma" focus="-50%" type="gradient"/>
                  <v:textbox style="mso-next-textbox:#_x0000_s1026">
                    <w:txbxContent>
                      <w:p w:rsidR="00FC2E6C" w:rsidRPr="00585A66" w:rsidRDefault="00FC2E6C" w:rsidP="00585A66">
                        <w:pPr>
                          <w:spacing w:before="240"/>
                          <w:rPr>
                            <w:sz w:val="20"/>
                          </w:rPr>
                        </w:pPr>
                        <w:r w:rsidRPr="00585A66">
                          <w:rPr>
                            <w:sz w:val="20"/>
                          </w:rPr>
                          <w:t>Ad Soyad:………………….………………</w:t>
                        </w:r>
                      </w:p>
                      <w:p w:rsidR="00FC2E6C" w:rsidRDefault="00FC2E6C" w:rsidP="00632DDE">
                        <w:r>
                          <w:t>No- Sınıf:……………..…-……………….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27" type="#_x0000_t202" style="position:absolute;left:0;text-align:left;margin-left:388.2pt;margin-top:-11.3pt;width:167.65pt;height:46.95pt;z-index:251654144">
                  <v:fill color2="fill darken(118)" rotate="t" method="linear sigma" focus="-50%" type="gradient"/>
                  <v:textbox style="mso-next-textbox:#_x0000_s1027">
                    <w:txbxContent>
                      <w:p w:rsidR="00FC2E6C" w:rsidRDefault="00FC2E6C" w:rsidP="003C3FD0">
                        <w:pPr>
                          <w:jc w:val="center"/>
                        </w:pPr>
                        <w:r>
                          <w:t>30.03.2010</w:t>
                        </w:r>
                      </w:p>
                      <w:p w:rsidR="00FC2E6C" w:rsidRDefault="00FC2E6C" w:rsidP="006F23A8">
                        <w:r>
                          <w:t xml:space="preserve">Aldığı Not: </w:t>
                        </w:r>
                        <w:hyperlink r:id="rId4" w:history="1">
                          <w:r>
                            <w:rPr>
                              <w:rStyle w:val="Hyperlink"/>
                            </w:rPr>
                            <w:t>www.sorubak.com</w:t>
                          </w:r>
                        </w:hyperlink>
                        <w:r>
                          <w:t xml:space="preserve"> </w:t>
                        </w:r>
                      </w:p>
                      <w:p w:rsidR="00FC2E6C" w:rsidRDefault="00FC2E6C" w:rsidP="003C3FD0">
                        <w:pPr>
                          <w:spacing w:before="240"/>
                        </w:pPr>
                      </w:p>
                    </w:txbxContent>
                  </v:textbox>
                </v:shape>
              </w:pict>
            </w:r>
            <w:r w:rsidRPr="004B3678">
              <w:rPr>
                <w:b/>
                <w:sz w:val="28"/>
              </w:rPr>
              <w:t xml:space="preserve">ŞEHİT VURAL ARICI ANADOLU LİSESİ </w:t>
            </w:r>
          </w:p>
          <w:p w:rsidR="00FC2E6C" w:rsidRPr="004B3678" w:rsidRDefault="00FC2E6C" w:rsidP="004B3678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4B3678">
              <w:rPr>
                <w:b/>
                <w:sz w:val="28"/>
              </w:rPr>
              <w:t>10. SINIF GEOMETRİ 1. YAZILI SINAV</w:t>
            </w:r>
          </w:p>
        </w:tc>
      </w:tr>
      <w:tr w:rsidR="00FC2E6C" w:rsidRPr="004B3678" w:rsidTr="004B3678">
        <w:tc>
          <w:tcPr>
            <w:tcW w:w="5691" w:type="dxa"/>
          </w:tcPr>
          <w:p w:rsidR="00FC2E6C" w:rsidRPr="004B3678" w:rsidRDefault="00FC2E6C" w:rsidP="004B3678">
            <w:pPr>
              <w:spacing w:after="0" w:line="240" w:lineRule="auto"/>
            </w:pPr>
            <w:r w:rsidRPr="004B3678">
              <w:t xml:space="preserve">1. </w:t>
            </w:r>
          </w:p>
          <w:p w:rsidR="00FC2E6C" w:rsidRPr="004B3678" w:rsidRDefault="00FC2E6C" w:rsidP="004B3678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2" o:spid="_x0000_s1028" type="#_x0000_t75" style="position:absolute;margin-left:-4.6pt;margin-top:5.2pt;width:185.1pt;height:127.7pt;z-index:251655168;visibility:visible">
                  <v:imagedata r:id="rId5" o:title=""/>
                </v:shape>
              </w:pict>
            </w: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</w:tc>
        <w:tc>
          <w:tcPr>
            <w:tcW w:w="5524" w:type="dxa"/>
          </w:tcPr>
          <w:p w:rsidR="00FC2E6C" w:rsidRPr="004B3678" w:rsidRDefault="00FC2E6C" w:rsidP="004B3678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43" o:spid="_x0000_s1029" type="#_x0000_t75" style="position:absolute;margin-left:-4.45pt;margin-top:11.15pt;width:195.1pt;height:135.25pt;z-index:251656192;visibility:visible;mso-position-horizontal-relative:text;mso-position-vertical-relative:text">
                  <v:imagedata r:id="rId6" o:title=""/>
                </v:shape>
              </w:pict>
            </w:r>
            <w:r w:rsidRPr="004B3678">
              <w:t xml:space="preserve">2. </w:t>
            </w:r>
          </w:p>
        </w:tc>
      </w:tr>
      <w:tr w:rsidR="00FC2E6C" w:rsidRPr="004B3678" w:rsidTr="004B3678">
        <w:tc>
          <w:tcPr>
            <w:tcW w:w="5691" w:type="dxa"/>
          </w:tcPr>
          <w:p w:rsidR="00FC2E6C" w:rsidRPr="004B3678" w:rsidRDefault="00FC2E6C" w:rsidP="004B3678">
            <w:pPr>
              <w:spacing w:after="0" w:line="240" w:lineRule="auto"/>
            </w:pPr>
            <w:r w:rsidRPr="004B3678">
              <w:t>3.</w:t>
            </w:r>
          </w:p>
          <w:p w:rsidR="00FC2E6C" w:rsidRPr="004B3678" w:rsidRDefault="00FC2E6C" w:rsidP="004B3678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44" o:spid="_x0000_s1030" type="#_x0000_t75" style="position:absolute;margin-left:-4.6pt;margin-top:6.65pt;width:186.9pt;height:112.7pt;z-index:251657216;visibility:visible">
                  <v:imagedata r:id="rId7" o:title=""/>
                </v:shape>
              </w:pict>
            </w: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</w:tc>
        <w:tc>
          <w:tcPr>
            <w:tcW w:w="5524" w:type="dxa"/>
          </w:tcPr>
          <w:p w:rsidR="00FC2E6C" w:rsidRPr="004B3678" w:rsidRDefault="00FC2E6C" w:rsidP="004B3678">
            <w:pPr>
              <w:spacing w:after="0" w:line="240" w:lineRule="auto"/>
            </w:pPr>
            <w:r w:rsidRPr="004B3678">
              <w:t>4.</w:t>
            </w:r>
          </w:p>
          <w:p w:rsidR="00FC2E6C" w:rsidRPr="004B3678" w:rsidRDefault="00FC2E6C" w:rsidP="004B3678">
            <w:pPr>
              <w:spacing w:after="0" w:line="240" w:lineRule="auto"/>
            </w:pPr>
            <w:r w:rsidRPr="004B3678">
              <w:rPr>
                <w:rFonts w:eastAsia="Times New Roman"/>
              </w:rPr>
              <w:object w:dxaOrig="5640" w:dyaOrig="3450">
                <v:shape id="_x0000_i1025" type="#_x0000_t75" style="width:186pt;height:114pt" o:ole="">
                  <v:imagedata r:id="rId8" o:title=""/>
                </v:shape>
                <o:OLEObject Type="Embed" ProgID="Paint.Picture" ShapeID="_x0000_i1025" DrawAspect="Content" ObjectID="_1358673741" r:id="rId9"/>
              </w:object>
            </w:r>
          </w:p>
          <w:p w:rsidR="00FC2E6C" w:rsidRPr="004B3678" w:rsidRDefault="00FC2E6C" w:rsidP="004B3678">
            <w:pPr>
              <w:spacing w:after="0" w:line="240" w:lineRule="auto"/>
            </w:pPr>
          </w:p>
        </w:tc>
      </w:tr>
      <w:tr w:rsidR="00FC2E6C" w:rsidRPr="004B3678" w:rsidTr="004B3678">
        <w:tc>
          <w:tcPr>
            <w:tcW w:w="5691" w:type="dxa"/>
          </w:tcPr>
          <w:p w:rsidR="00FC2E6C" w:rsidRPr="004B3678" w:rsidRDefault="00FC2E6C" w:rsidP="004B3678">
            <w:pPr>
              <w:spacing w:after="0" w:line="240" w:lineRule="auto"/>
            </w:pPr>
            <w:r w:rsidRPr="004B3678">
              <w:t>5.</w:t>
            </w:r>
          </w:p>
          <w:p w:rsidR="00FC2E6C" w:rsidRPr="004B3678" w:rsidRDefault="00FC2E6C" w:rsidP="004B3678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1" o:spid="_x0000_s1031" type="#_x0000_t75" style="position:absolute;margin-left:-4.6pt;margin-top:2.35pt;width:187pt;height:101.6pt;z-index:251658240;visibility:visible">
                  <v:imagedata r:id="rId10" o:title=""/>
                </v:shape>
              </w:pict>
            </w: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</w:tc>
        <w:tc>
          <w:tcPr>
            <w:tcW w:w="5524" w:type="dxa"/>
          </w:tcPr>
          <w:p w:rsidR="00FC2E6C" w:rsidRPr="004B3678" w:rsidRDefault="00FC2E6C" w:rsidP="004B3678">
            <w:pPr>
              <w:spacing w:after="0" w:line="240" w:lineRule="auto"/>
            </w:pPr>
            <w:r w:rsidRPr="004B3678">
              <w:t>6.</w:t>
            </w:r>
          </w:p>
          <w:p w:rsidR="00FC2E6C" w:rsidRPr="004B3678" w:rsidRDefault="00FC2E6C" w:rsidP="004B3678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9" o:spid="_x0000_s1032" type="#_x0000_t75" style="position:absolute;margin-left:-4.25pt;margin-top:2.35pt;width:179.45pt;height:92.05pt;z-index:251659264;visibility:visible">
                  <v:imagedata r:id="rId11" o:title=""/>
                </v:shape>
              </w:pict>
            </w:r>
          </w:p>
        </w:tc>
      </w:tr>
      <w:tr w:rsidR="00FC2E6C" w:rsidRPr="004B3678" w:rsidTr="004B3678">
        <w:tc>
          <w:tcPr>
            <w:tcW w:w="5691" w:type="dxa"/>
          </w:tcPr>
          <w:p w:rsidR="00FC2E6C" w:rsidRPr="004B3678" w:rsidRDefault="00FC2E6C" w:rsidP="004B3678">
            <w:pPr>
              <w:spacing w:after="0" w:line="240" w:lineRule="auto"/>
            </w:pPr>
            <w:r w:rsidRPr="004B3678">
              <w:t>7.</w:t>
            </w:r>
          </w:p>
          <w:p w:rsidR="00FC2E6C" w:rsidRPr="004B3678" w:rsidRDefault="00FC2E6C" w:rsidP="004B3678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23" o:spid="_x0000_s1033" type="#_x0000_t75" style="position:absolute;margin-left:1.65pt;margin-top:-.3pt;width:178.8pt;height:125.1pt;z-index:251661312;visibility:visible">
                  <v:imagedata r:id="rId12" o:title=""/>
                </v:shape>
              </w:pict>
            </w: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</w:tc>
        <w:tc>
          <w:tcPr>
            <w:tcW w:w="5524" w:type="dxa"/>
          </w:tcPr>
          <w:p w:rsidR="00FC2E6C" w:rsidRPr="004B3678" w:rsidRDefault="00FC2E6C" w:rsidP="004B3678">
            <w:pPr>
              <w:spacing w:after="0" w:line="240" w:lineRule="auto"/>
            </w:pPr>
            <w:r w:rsidRPr="004B3678">
              <w:t>8.</w:t>
            </w:r>
          </w:p>
          <w:p w:rsidR="00FC2E6C" w:rsidRPr="004B3678" w:rsidRDefault="00FC2E6C" w:rsidP="004B3678">
            <w:pPr>
              <w:spacing w:after="0" w:line="240" w:lineRule="auto"/>
            </w:pPr>
            <w:r w:rsidRPr="004B3678">
              <w:rPr>
                <w:rFonts w:eastAsia="Times New Roman"/>
              </w:rPr>
              <w:object w:dxaOrig="5910" w:dyaOrig="2280">
                <v:shape id="_x0000_i1026" type="#_x0000_t75" style="width:195pt;height:74.25pt" o:ole="">
                  <v:imagedata r:id="rId13" o:title=""/>
                </v:shape>
                <o:OLEObject Type="Embed" ProgID="Paint.Picture" ShapeID="_x0000_i1026" DrawAspect="Content" ObjectID="_1358673742" r:id="rId14"/>
              </w:object>
            </w:r>
          </w:p>
          <w:p w:rsidR="00FC2E6C" w:rsidRPr="004B3678" w:rsidRDefault="00FC2E6C" w:rsidP="004B3678">
            <w:pPr>
              <w:spacing w:after="0" w:line="240" w:lineRule="auto"/>
            </w:pPr>
            <w:r w:rsidRPr="004B3678">
              <w:t xml:space="preserve">olduğuna göre  </w:t>
            </w:r>
            <w:r w:rsidRPr="004B3678">
              <w:rPr>
                <w:rFonts w:eastAsia="Times New Roman"/>
                <w:position w:val="-14"/>
              </w:rPr>
              <w:object w:dxaOrig="499" w:dyaOrig="400">
                <v:shape id="_x0000_i1027" type="#_x0000_t75" style="width:24.75pt;height:19.5pt" o:ole="">
                  <v:imagedata r:id="rId15" o:title=""/>
                </v:shape>
                <o:OLEObject Type="Embed" ProgID="Equation.DSMT4" ShapeID="_x0000_i1027" DrawAspect="Content" ObjectID="_1358673743" r:id="rId16"/>
              </w:object>
            </w:r>
            <w:r w:rsidRPr="004B3678">
              <w:t xml:space="preserve"> uzunluğu kaç cm dir?</w:t>
            </w:r>
          </w:p>
        </w:tc>
      </w:tr>
      <w:tr w:rsidR="00FC2E6C" w:rsidRPr="004B3678" w:rsidTr="004B3678">
        <w:tc>
          <w:tcPr>
            <w:tcW w:w="5691" w:type="dxa"/>
          </w:tcPr>
          <w:p w:rsidR="00FC2E6C" w:rsidRPr="004B3678" w:rsidRDefault="00FC2E6C" w:rsidP="004B3678">
            <w:pPr>
              <w:spacing w:after="0" w:line="240" w:lineRule="auto"/>
            </w:pPr>
            <w:r w:rsidRPr="004B3678">
              <w:t>9.</w:t>
            </w:r>
          </w:p>
          <w:p w:rsidR="00FC2E6C" w:rsidRPr="004B3678" w:rsidRDefault="00FC2E6C" w:rsidP="004B3678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4" type="#_x0000_t75" style="position:absolute;margin-left:-1.55pt;margin-top:3.25pt;width:172.65pt;height:89.15pt;z-index:251662336">
                  <v:imagedata r:id="rId17" o:title=""/>
                </v:shape>
                <o:OLEObject Type="Embed" ProgID="PBrush" ShapeID="_x0000_s1034" DrawAspect="Content" ObjectID="_1358673745" r:id="rId18"/>
              </w:pict>
            </w: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</w:tc>
        <w:tc>
          <w:tcPr>
            <w:tcW w:w="5524" w:type="dxa"/>
          </w:tcPr>
          <w:p w:rsidR="00FC2E6C" w:rsidRPr="004B3678" w:rsidRDefault="00FC2E6C" w:rsidP="004B3678">
            <w:pPr>
              <w:spacing w:after="0" w:line="240" w:lineRule="auto"/>
            </w:pPr>
            <w:r w:rsidRPr="004B3678">
              <w:t xml:space="preserve">10. Üçgenlerde benzerliği kullanarak </w:t>
            </w:r>
            <w:r w:rsidRPr="004B3678">
              <w:rPr>
                <w:rFonts w:eastAsia="Times New Roman"/>
                <w:position w:val="-10"/>
              </w:rPr>
              <w:object w:dxaOrig="840" w:dyaOrig="360">
                <v:shape id="_x0000_i1030" type="#_x0000_t75" style="width:42pt;height:18pt" o:ole="">
                  <v:imagedata r:id="rId19" o:title=""/>
                </v:shape>
                <o:OLEObject Type="Embed" ProgID="Equation.DSMT4" ShapeID="_x0000_i1030" DrawAspect="Content" ObjectID="_1358673744" r:id="rId20"/>
              </w:object>
            </w:r>
            <w:r w:rsidRPr="004B3678">
              <w:t xml:space="preserve"> olduğunu gösteriniz.</w:t>
            </w:r>
            <w:r w:rsidRPr="004B3678">
              <w:rPr>
                <w:b/>
                <w:noProof/>
                <w:sz w:val="24"/>
                <w:lang w:eastAsia="tr-TR"/>
              </w:rPr>
              <w:t xml:space="preserve"> </w:t>
            </w:r>
          </w:p>
          <w:p w:rsidR="00FC2E6C" w:rsidRPr="004B3678" w:rsidRDefault="00FC2E6C" w:rsidP="004B3678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21" o:spid="_x0000_s1035" type="#_x0000_t75" style="position:absolute;margin-left:-4.25pt;margin-top:6.95pt;width:144.1pt;height:93.9pt;z-index:251660288;visibility:visible">
                  <v:imagedata r:id="rId21" o:title=""/>
                </v:shape>
              </w:pict>
            </w: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</w:tc>
      </w:tr>
    </w:tbl>
    <w:p w:rsidR="00FC2E6C" w:rsidRDefault="00FC2E6C" w:rsidP="00BE45EC"/>
    <w:sectPr w:rsidR="00FC2E6C" w:rsidSect="00AF3A70">
      <w:pgSz w:w="11906" w:h="16838"/>
      <w:pgMar w:top="567" w:right="397" w:bottom="39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5B88"/>
    <w:rsid w:val="000B6D15"/>
    <w:rsid w:val="000C7B96"/>
    <w:rsid w:val="00115B88"/>
    <w:rsid w:val="0019653B"/>
    <w:rsid w:val="001E016E"/>
    <w:rsid w:val="003423DC"/>
    <w:rsid w:val="0038369F"/>
    <w:rsid w:val="003C3FD0"/>
    <w:rsid w:val="003C782E"/>
    <w:rsid w:val="00405B4C"/>
    <w:rsid w:val="0045243C"/>
    <w:rsid w:val="00455538"/>
    <w:rsid w:val="004566A7"/>
    <w:rsid w:val="00493DE7"/>
    <w:rsid w:val="004A411D"/>
    <w:rsid w:val="004B348F"/>
    <w:rsid w:val="004B3678"/>
    <w:rsid w:val="004E6A6E"/>
    <w:rsid w:val="00544C9B"/>
    <w:rsid w:val="005606EE"/>
    <w:rsid w:val="00585A66"/>
    <w:rsid w:val="00596E1F"/>
    <w:rsid w:val="005F43F7"/>
    <w:rsid w:val="00632DDE"/>
    <w:rsid w:val="006B0B6A"/>
    <w:rsid w:val="006F23A8"/>
    <w:rsid w:val="00785800"/>
    <w:rsid w:val="00787298"/>
    <w:rsid w:val="00822422"/>
    <w:rsid w:val="00851F8F"/>
    <w:rsid w:val="008B75AD"/>
    <w:rsid w:val="009472DA"/>
    <w:rsid w:val="00947E19"/>
    <w:rsid w:val="009B0A96"/>
    <w:rsid w:val="009B372A"/>
    <w:rsid w:val="00A13E57"/>
    <w:rsid w:val="00AF3A70"/>
    <w:rsid w:val="00B64BFB"/>
    <w:rsid w:val="00BA481B"/>
    <w:rsid w:val="00BE45EC"/>
    <w:rsid w:val="00C23661"/>
    <w:rsid w:val="00C56A9C"/>
    <w:rsid w:val="00C859BD"/>
    <w:rsid w:val="00CC779A"/>
    <w:rsid w:val="00D0402B"/>
    <w:rsid w:val="00D73AA7"/>
    <w:rsid w:val="00D77158"/>
    <w:rsid w:val="00D850F7"/>
    <w:rsid w:val="00E11607"/>
    <w:rsid w:val="00E33B87"/>
    <w:rsid w:val="00E735D9"/>
    <w:rsid w:val="00FC2E6C"/>
    <w:rsid w:val="00FD4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43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15B8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C3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3FD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F23A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57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image" Target="media/image3.emf"/><Relationship Id="rId12" Type="http://schemas.openxmlformats.org/officeDocument/2006/relationships/image" Target="media/image7.emf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6.emf"/><Relationship Id="rId5" Type="http://schemas.openxmlformats.org/officeDocument/2006/relationships/image" Target="media/image1.emf"/><Relationship Id="rId15" Type="http://schemas.openxmlformats.org/officeDocument/2006/relationships/image" Target="media/image9.wmf"/><Relationship Id="rId23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1.wmf"/><Relationship Id="rId4" Type="http://schemas.openxmlformats.org/officeDocument/2006/relationships/hyperlink" Target="http://www.sorubak.com/" TargetMode="Externa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215</TotalTime>
  <Pages>2</Pages>
  <Words>52</Words>
  <Characters>299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5</cp:revision>
  <cp:lastPrinted>2010-03-29T21:26:00Z</cp:lastPrinted>
  <dcterms:created xsi:type="dcterms:W3CDTF">2010-03-29T16:32:00Z</dcterms:created>
  <dcterms:modified xsi:type="dcterms:W3CDTF">2011-02-08T10:36:00Z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