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1)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 w:rsidRPr="009C4F8A">
        <w:rPr>
          <w:rFonts w:ascii="Comic Sans MS" w:hAnsi="Comic Sans MS" w:cs="Comic Sans MS"/>
          <w:sz w:val="28"/>
          <w:szCs w:val="28"/>
        </w:rPr>
        <w:t>57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A)40           B) 50           C)60</w:t>
      </w:r>
    </w:p>
    <w:p w:rsidR="00C122AC" w:rsidRPr="00EF121C" w:rsidRDefault="00C122AC" w:rsidP="00EF121C">
      <w:pPr>
        <w:jc w:val="both"/>
        <w:rPr>
          <w:rFonts w:ascii="Comic Sans MS" w:hAnsi="Comic Sans MS" w:cs="Comic Sans MS"/>
          <w:sz w:val="4"/>
          <w:szCs w:val="4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2)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35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A)20             B)30            C)40</w:t>
      </w:r>
    </w:p>
    <w:p w:rsidR="00C122AC" w:rsidRPr="00EF121C" w:rsidRDefault="00C122AC" w:rsidP="00EF121C">
      <w:pPr>
        <w:jc w:val="both"/>
        <w:rPr>
          <w:rFonts w:ascii="Comic Sans MS" w:hAnsi="Comic Sans MS" w:cs="Comic Sans MS"/>
          <w:sz w:val="4"/>
          <w:szCs w:val="4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3)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46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A)50              B)40           C)30</w:t>
      </w:r>
    </w:p>
    <w:p w:rsidR="00C122AC" w:rsidRPr="00EF121C" w:rsidRDefault="00C122AC" w:rsidP="00EF121C">
      <w:pPr>
        <w:jc w:val="both"/>
        <w:rPr>
          <w:rFonts w:ascii="Comic Sans MS" w:hAnsi="Comic Sans MS" w:cs="Comic Sans MS"/>
          <w:sz w:val="4"/>
          <w:szCs w:val="4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4)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63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A)60             B)70           C)80</w:t>
      </w:r>
    </w:p>
    <w:p w:rsidR="00C122AC" w:rsidRPr="00EF121C" w:rsidRDefault="00C122AC" w:rsidP="00EF121C">
      <w:pPr>
        <w:jc w:val="both"/>
        <w:rPr>
          <w:rFonts w:ascii="Comic Sans MS" w:hAnsi="Comic Sans MS" w:cs="Comic Sans MS"/>
          <w:sz w:val="4"/>
          <w:szCs w:val="4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5)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72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A)50             B)60           C)70</w:t>
      </w:r>
    </w:p>
    <w:p w:rsidR="00C122AC" w:rsidRPr="00EF121C" w:rsidRDefault="00C122AC" w:rsidP="00EF121C">
      <w:pPr>
        <w:jc w:val="both"/>
        <w:rPr>
          <w:rFonts w:ascii="Comic Sans MS" w:hAnsi="Comic Sans MS" w:cs="Comic Sans MS"/>
          <w:sz w:val="4"/>
          <w:szCs w:val="4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6)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 xml:space="preserve">36 </w:t>
      </w:r>
      <w:r w:rsidRPr="009C4F8A">
        <w:rPr>
          <w:rFonts w:ascii="Comic Sans MS" w:hAnsi="Comic Sans MS" w:cs="Comic Sans MS"/>
          <w:sz w:val="28"/>
          <w:szCs w:val="28"/>
        </w:rPr>
        <w:t>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A)30              B)40            C)50</w:t>
      </w:r>
    </w:p>
    <w:p w:rsidR="00C122AC" w:rsidRPr="00EF121C" w:rsidRDefault="00C122AC" w:rsidP="00EF121C">
      <w:pPr>
        <w:jc w:val="both"/>
        <w:rPr>
          <w:rFonts w:ascii="Comic Sans MS" w:hAnsi="Comic Sans MS" w:cs="Comic Sans MS"/>
          <w:sz w:val="4"/>
          <w:szCs w:val="4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7)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55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A)40              B)50            C)60</w:t>
      </w:r>
    </w:p>
    <w:p w:rsidR="00C122AC" w:rsidRPr="00EF121C" w:rsidRDefault="00C122AC" w:rsidP="00EF121C">
      <w:pPr>
        <w:jc w:val="both"/>
        <w:rPr>
          <w:rFonts w:ascii="Comic Sans MS" w:hAnsi="Comic Sans MS" w:cs="Comic Sans MS"/>
          <w:sz w:val="4"/>
          <w:szCs w:val="4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8)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 w:rsidRPr="009C4F8A">
        <w:rPr>
          <w:rFonts w:ascii="Comic Sans MS" w:hAnsi="Comic Sans MS" w:cs="Comic Sans MS"/>
          <w:sz w:val="28"/>
          <w:szCs w:val="28"/>
        </w:rPr>
        <w:t>5</w:t>
      </w:r>
      <w:r>
        <w:rPr>
          <w:rFonts w:ascii="Comic Sans MS" w:hAnsi="Comic Sans MS" w:cs="Comic Sans MS"/>
          <w:sz w:val="28"/>
          <w:szCs w:val="28"/>
        </w:rPr>
        <w:t>9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  <w:bookmarkStart w:id="0" w:name="_GoBack"/>
      <w:bookmarkEnd w:id="0"/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A)50              B)60            C)70</w:t>
      </w:r>
    </w:p>
    <w:p w:rsidR="00C122AC" w:rsidRPr="00121044" w:rsidRDefault="00C122AC" w:rsidP="00EF121C">
      <w:pPr>
        <w:spacing w:after="0"/>
        <w:jc w:val="both"/>
        <w:rPr>
          <w:rFonts w:ascii="Comic Sans MS" w:hAnsi="Comic Sans MS" w:cs="Comic Sans MS"/>
          <w:sz w:val="8"/>
          <w:szCs w:val="8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9)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71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A)70              B)80            C)90</w:t>
      </w:r>
    </w:p>
    <w:p w:rsidR="00C122AC" w:rsidRPr="00121044" w:rsidRDefault="00C122AC" w:rsidP="00EF121C">
      <w:pPr>
        <w:jc w:val="both"/>
        <w:rPr>
          <w:rFonts w:ascii="Comic Sans MS" w:hAnsi="Comic Sans MS" w:cs="Comic Sans MS"/>
          <w:sz w:val="8"/>
          <w:szCs w:val="8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10)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83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A)80              B)90           C)100</w:t>
      </w:r>
    </w:p>
    <w:p w:rsidR="00C122AC" w:rsidRPr="00121044" w:rsidRDefault="00C122AC" w:rsidP="00EF121C">
      <w:pPr>
        <w:jc w:val="both"/>
        <w:rPr>
          <w:rFonts w:ascii="Comic Sans MS" w:hAnsi="Comic Sans MS" w:cs="Comic Sans MS"/>
          <w:sz w:val="8"/>
          <w:szCs w:val="8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11)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87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A)70              B)80            C)90</w:t>
      </w:r>
    </w:p>
    <w:p w:rsidR="00C122AC" w:rsidRPr="00121044" w:rsidRDefault="00C122AC" w:rsidP="00EF121C">
      <w:pPr>
        <w:jc w:val="both"/>
        <w:rPr>
          <w:rFonts w:ascii="Comic Sans MS" w:hAnsi="Comic Sans MS" w:cs="Comic Sans MS"/>
          <w:sz w:val="8"/>
          <w:szCs w:val="8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12)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68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A)50              B)60           C)70</w:t>
      </w:r>
    </w:p>
    <w:p w:rsidR="00C122AC" w:rsidRPr="00121044" w:rsidRDefault="00C122AC" w:rsidP="00EF121C">
      <w:pPr>
        <w:jc w:val="both"/>
        <w:rPr>
          <w:rFonts w:ascii="Comic Sans MS" w:hAnsi="Comic Sans MS" w:cs="Comic Sans MS"/>
          <w:sz w:val="8"/>
          <w:szCs w:val="8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13)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31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A)30              B)40            C)50</w:t>
      </w:r>
    </w:p>
    <w:p w:rsidR="00C122AC" w:rsidRPr="00121044" w:rsidRDefault="00C122AC" w:rsidP="00EF121C">
      <w:pPr>
        <w:jc w:val="both"/>
        <w:rPr>
          <w:rFonts w:ascii="Comic Sans MS" w:hAnsi="Comic Sans MS" w:cs="Comic Sans MS"/>
          <w:sz w:val="8"/>
          <w:szCs w:val="8"/>
        </w:rPr>
      </w:pP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14)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49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EF121C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A)40              B)50            C)60</w:t>
      </w:r>
    </w:p>
    <w:p w:rsidR="00C122AC" w:rsidRPr="00121044" w:rsidRDefault="00C122AC" w:rsidP="00EF121C">
      <w:pPr>
        <w:jc w:val="both"/>
        <w:rPr>
          <w:rFonts w:ascii="Comic Sans MS" w:hAnsi="Comic Sans MS" w:cs="Comic Sans MS"/>
          <w:sz w:val="8"/>
          <w:szCs w:val="8"/>
        </w:rPr>
      </w:pPr>
    </w:p>
    <w:p w:rsidR="00C122AC" w:rsidRDefault="00C122AC" w:rsidP="00121044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 w:rsidRPr="00121044">
        <w:rPr>
          <w:rFonts w:ascii="Comic Sans MS" w:hAnsi="Comic Sans MS" w:cs="Comic Sans MS"/>
          <w:b/>
          <w:bCs/>
          <w:color w:val="FF0000"/>
          <w:sz w:val="28"/>
          <w:szCs w:val="28"/>
        </w:rPr>
        <w:t>15)</w:t>
      </w:r>
      <w:r w:rsidRPr="00121044">
        <w:rPr>
          <w:rFonts w:ascii="Comic Sans MS" w:hAnsi="Comic Sans MS" w:cs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>58</w:t>
      </w:r>
      <w:r w:rsidRPr="009C4F8A">
        <w:rPr>
          <w:rFonts w:ascii="Comic Sans MS" w:hAnsi="Comic Sans MS" w:cs="Comic Sans MS"/>
          <w:sz w:val="28"/>
          <w:szCs w:val="28"/>
        </w:rPr>
        <w:t xml:space="preserve"> sayısının en yakın onluğa yuvarlanmasıyla elde edilen sayı kaç olur?</w:t>
      </w:r>
    </w:p>
    <w:p w:rsidR="00C122AC" w:rsidRDefault="00C122AC" w:rsidP="00121044">
      <w:pPr>
        <w:spacing w:after="0"/>
        <w:jc w:val="both"/>
        <w:rPr>
          <w:rFonts w:ascii="Comic Sans MS" w:hAnsi="Comic Sans MS" w:cs="Comic Sans MS"/>
          <w:sz w:val="28"/>
          <w:szCs w:val="28"/>
        </w:rPr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1" o:spid="_x0000_s1027" type="#_x0000_t202" style="position:absolute;left:0;text-align:left;margin-left:196.6pt;margin-top:16.6pt;width:57.6pt;height:36.45pt;rotation:-2497493fd;z-index:-251658240;visibility:visible" filled="f" stroked="f">
            <v:path arrowok="t"/>
            <v:textbox>
              <w:txbxContent>
                <w:p w:rsidR="00C122AC" w:rsidRPr="006B3CA0" w:rsidRDefault="00C122AC" w:rsidP="00121044">
                  <w:pPr>
                    <w:spacing w:after="0"/>
                    <w:jc w:val="center"/>
                    <w:rPr>
                      <w:rFonts w:ascii="Comic Sans MS" w:hAnsi="Comic Sans MS" w:cs="Comic Sans MS"/>
                      <w:b/>
                      <w:bCs/>
                      <w:color w:val="262626"/>
                    </w:rPr>
                  </w:pPr>
                  <w:r w:rsidRPr="006B3CA0">
                    <w:rPr>
                      <w:rFonts w:ascii="Comic Sans MS" w:hAnsi="Comic Sans MS" w:cs="Comic Sans MS"/>
                      <w:b/>
                      <w:bCs/>
                      <w:color w:val="262626"/>
                    </w:rPr>
                    <w:t xml:space="preserve">İbrahim </w:t>
                  </w:r>
                </w:p>
                <w:p w:rsidR="00C122AC" w:rsidRPr="006B3CA0" w:rsidRDefault="00C122AC" w:rsidP="00121044">
                  <w:pPr>
                    <w:spacing w:after="0"/>
                    <w:jc w:val="center"/>
                    <w:rPr>
                      <w:rFonts w:ascii="Comic Sans MS" w:hAnsi="Comic Sans MS" w:cs="Comic Sans MS"/>
                      <w:b/>
                      <w:bCs/>
                      <w:color w:val="262626"/>
                    </w:rPr>
                  </w:pPr>
                  <w:r w:rsidRPr="006B3CA0">
                    <w:rPr>
                      <w:rFonts w:ascii="Comic Sans MS" w:hAnsi="Comic Sans MS" w:cs="Comic Sans MS"/>
                      <w:b/>
                      <w:bCs/>
                      <w:color w:val="262626"/>
                    </w:rPr>
                    <w:t>GÜR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8"/>
          <w:szCs w:val="28"/>
        </w:rPr>
        <w:t>A)60              B)50            C)40</w:t>
      </w:r>
    </w:p>
    <w:sectPr w:rsidR="00C122AC" w:rsidSect="00121044">
      <w:headerReference w:type="default" r:id="rId6"/>
      <w:pgSz w:w="11906" w:h="16838"/>
      <w:pgMar w:top="1418" w:right="991" w:bottom="426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2AC" w:rsidRDefault="00C122AC" w:rsidP="00EF121C">
      <w:pPr>
        <w:spacing w:after="0" w:line="240" w:lineRule="auto"/>
      </w:pPr>
      <w:r>
        <w:separator/>
      </w:r>
    </w:p>
  </w:endnote>
  <w:endnote w:type="continuationSeparator" w:id="0">
    <w:p w:rsidR="00C122AC" w:rsidRDefault="00C122AC" w:rsidP="00EF1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2AC" w:rsidRDefault="00C122AC" w:rsidP="00EF121C">
      <w:pPr>
        <w:spacing w:after="0" w:line="240" w:lineRule="auto"/>
      </w:pPr>
      <w:r>
        <w:separator/>
      </w:r>
    </w:p>
  </w:footnote>
  <w:footnote w:type="continuationSeparator" w:id="0">
    <w:p w:rsidR="00C122AC" w:rsidRDefault="00C122AC" w:rsidP="00EF1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2AC" w:rsidRDefault="00C122AC">
    <w:pPr>
      <w:pStyle w:val="Header"/>
    </w:pPr>
    <w:r>
      <w:rPr>
        <w:lang w:eastAsia="tr-TR"/>
      </w:rPr>
      <w:pict>
        <v:roundrect id="Yuvarlatılmış Dikdörtgen 115" o:spid="_x0000_s2049" style="position:absolute;margin-left:0;margin-top:4.45pt;width:485.65pt;height:24.8pt;z-index:251660288;visibility:visible;v-text-anchor:middle" arcsize="10923f" fillcolor="#e2f0d9" strokecolor="windowText" strokeweight="1pt">
          <v:stroke joinstyle="miter"/>
          <v:textbox>
            <w:txbxContent>
              <w:p w:rsidR="00C122AC" w:rsidRPr="00473E47" w:rsidRDefault="00C122AC" w:rsidP="00EF121C">
                <w:pPr>
                  <w:jc w:val="center"/>
                  <w:rPr>
                    <w:rFonts w:ascii="Comic Sans MS" w:hAnsi="Comic Sans MS" w:cs="Comic Sans MS"/>
                    <w:b/>
                    <w:bCs/>
                    <w:color w:val="000000"/>
                    <w:sz w:val="28"/>
                    <w:szCs w:val="28"/>
                  </w:rPr>
                </w:pPr>
                <w:r w:rsidRPr="00473E47">
                  <w:rPr>
                    <w:rFonts w:ascii="Comic Sans MS" w:hAnsi="Comic Sans MS" w:cs="Comic Sans MS"/>
                    <w:b/>
                    <w:bCs/>
                    <w:color w:val="000000"/>
                    <w:sz w:val="28"/>
                    <w:szCs w:val="28"/>
                  </w:rPr>
                  <w:t>EN YAKIN ONLUĞA YUVARLAMA</w:t>
                </w:r>
              </w:p>
            </w:txbxContent>
          </v:textbox>
        </v:round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F8A"/>
    <w:rsid w:val="00121044"/>
    <w:rsid w:val="00172E22"/>
    <w:rsid w:val="003F378F"/>
    <w:rsid w:val="0041510B"/>
    <w:rsid w:val="00473E47"/>
    <w:rsid w:val="006B3CA0"/>
    <w:rsid w:val="007223CC"/>
    <w:rsid w:val="007622C9"/>
    <w:rsid w:val="008B02C0"/>
    <w:rsid w:val="008D0F1A"/>
    <w:rsid w:val="009C4F8A"/>
    <w:rsid w:val="00B9703C"/>
    <w:rsid w:val="00C122AC"/>
    <w:rsid w:val="00CF6188"/>
    <w:rsid w:val="00E351DF"/>
    <w:rsid w:val="00EF1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1DF"/>
    <w:pPr>
      <w:spacing w:after="160" w:line="259" w:lineRule="auto"/>
    </w:pPr>
    <w:rPr>
      <w:rFonts w:cs="Calibri"/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F1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F121C"/>
    <w:rPr>
      <w:noProof/>
    </w:rPr>
  </w:style>
  <w:style w:type="paragraph" w:styleId="Footer">
    <w:name w:val="footer"/>
    <w:basedOn w:val="Normal"/>
    <w:link w:val="FooterChar"/>
    <w:uiPriority w:val="99"/>
    <w:rsid w:val="00EF1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F121C"/>
    <w:rPr>
      <w:noProof/>
    </w:rPr>
  </w:style>
  <w:style w:type="character" w:styleId="Hyperlink">
    <w:name w:val="Hyperlink"/>
    <w:basedOn w:val="DefaultParagraphFont"/>
    <w:uiPriority w:val="99"/>
    <w:rsid w:val="00B970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1</Pages>
  <Words>257</Words>
  <Characters>1465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57 sayısının en yakın onluğa yuvarlanmasıyla elde edilen sayı kaç olur</dc:title>
  <dc:subject/>
  <dc:creator>MAİS</dc:creator>
  <cp:keywords/>
  <dc:description/>
  <cp:lastModifiedBy>Edanur</cp:lastModifiedBy>
  <cp:revision>2</cp:revision>
  <dcterms:created xsi:type="dcterms:W3CDTF">2017-09-26T21:02:00Z</dcterms:created>
  <dcterms:modified xsi:type="dcterms:W3CDTF">2017-09-26T21:02:00Z</dcterms:modified>
</cp:coreProperties>
</file>