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1"/>
        <w:tblW w:w="16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8"/>
        <w:gridCol w:w="2262"/>
        <w:gridCol w:w="2122"/>
        <w:gridCol w:w="1560"/>
        <w:gridCol w:w="1940"/>
        <w:gridCol w:w="1417"/>
        <w:gridCol w:w="1276"/>
        <w:gridCol w:w="1843"/>
        <w:gridCol w:w="1701"/>
        <w:gridCol w:w="1417"/>
        <w:gridCol w:w="236"/>
      </w:tblGrid>
      <w:tr w:rsidR="00253CD1" w:rsidRPr="00517D6F">
        <w:trPr>
          <w:gridAfter w:val="1"/>
          <w:wAfter w:w="236" w:type="dxa"/>
          <w:cantSplit/>
          <w:trHeight w:val="236"/>
        </w:trPr>
        <w:tc>
          <w:tcPr>
            <w:tcW w:w="588" w:type="dxa"/>
            <w:vMerge w:val="restart"/>
            <w:vAlign w:val="center"/>
          </w:tcPr>
          <w:p w:rsidR="00253CD1" w:rsidRPr="00517D6F" w:rsidRDefault="00253CD1" w:rsidP="00517D6F">
            <w:pPr>
              <w:spacing w:after="0" w:line="240" w:lineRule="auto"/>
              <w:ind w:left="-426" w:firstLine="426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D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62" w:type="dxa"/>
            <w:vMerge w:val="restart"/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ÖĞRENCİNİN ADI</w:t>
            </w:r>
          </w:p>
        </w:tc>
        <w:tc>
          <w:tcPr>
            <w:tcW w:w="2122" w:type="dxa"/>
            <w:vMerge w:val="restart"/>
            <w:tcBorders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ÖĞRENCİ TC</w:t>
            </w:r>
          </w:p>
        </w:tc>
        <w:tc>
          <w:tcPr>
            <w:tcW w:w="4917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17D6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ANNE </w:t>
            </w:r>
          </w:p>
        </w:tc>
        <w:tc>
          <w:tcPr>
            <w:tcW w:w="4820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517D6F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               BABA </w:t>
            </w:r>
          </w:p>
        </w:tc>
        <w:tc>
          <w:tcPr>
            <w:tcW w:w="1417" w:type="dxa"/>
            <w:vMerge w:val="restart"/>
            <w:tcBorders>
              <w:lef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EV TEL.</w:t>
            </w:r>
          </w:p>
        </w:tc>
      </w:tr>
      <w:tr w:rsidR="00253CD1" w:rsidRPr="00517D6F">
        <w:trPr>
          <w:gridAfter w:val="1"/>
          <w:wAfter w:w="236" w:type="dxa"/>
          <w:cantSplit/>
          <w:trHeight w:val="255"/>
        </w:trPr>
        <w:tc>
          <w:tcPr>
            <w:tcW w:w="588" w:type="dxa"/>
            <w:vMerge/>
            <w:textDirection w:val="btLr"/>
          </w:tcPr>
          <w:p w:rsidR="00253CD1" w:rsidRPr="00517D6F" w:rsidRDefault="00253CD1" w:rsidP="00517D6F">
            <w:pPr>
              <w:spacing w:after="0" w:line="240" w:lineRule="auto"/>
              <w:ind w:left="-313" w:right="113" w:firstLine="42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2" w:type="dxa"/>
            <w:vMerge/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2" w:type="dxa"/>
            <w:vMerge/>
            <w:tcBorders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lef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ADI</w:t>
            </w:r>
          </w:p>
        </w:tc>
        <w:tc>
          <w:tcPr>
            <w:tcW w:w="1940" w:type="dxa"/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TELEFON</w:t>
            </w:r>
          </w:p>
        </w:tc>
        <w:tc>
          <w:tcPr>
            <w:tcW w:w="1417" w:type="dxa"/>
            <w:tcBorders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MESLEK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 xml:space="preserve"> ADI</w:t>
            </w:r>
          </w:p>
        </w:tc>
        <w:tc>
          <w:tcPr>
            <w:tcW w:w="1843" w:type="dxa"/>
            <w:vAlign w:val="center"/>
          </w:tcPr>
          <w:p w:rsidR="00253CD1" w:rsidRPr="00517D6F" w:rsidRDefault="00253CD1" w:rsidP="00517D6F">
            <w:pPr>
              <w:spacing w:after="0" w:line="240" w:lineRule="auto"/>
              <w:ind w:left="27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TELEFON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ind w:left="54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MESLEK</w:t>
            </w:r>
          </w:p>
        </w:tc>
        <w:tc>
          <w:tcPr>
            <w:tcW w:w="1417" w:type="dxa"/>
            <w:vMerge/>
            <w:tcBorders>
              <w:lef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53CD1" w:rsidRPr="00517D6F">
        <w:trPr>
          <w:gridAfter w:val="1"/>
          <w:wAfter w:w="236" w:type="dxa"/>
          <w:trHeight w:val="418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1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  <w:bookmarkStart w:id="0" w:name="_GoBack"/>
            <w:bookmarkEnd w:id="0"/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410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2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3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4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5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6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7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8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9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10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11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11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47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12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69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13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49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14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57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15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393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16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trHeight w:val="405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17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single" w:sz="18" w:space="0" w:color="auto"/>
              <w:right w:val="nil"/>
            </w:tcBorders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253CD1" w:rsidRPr="00517D6F" w:rsidRDefault="00253CD1" w:rsidP="00517D6F">
            <w:pPr>
              <w:spacing w:after="0" w:line="240" w:lineRule="auto"/>
            </w:pPr>
          </w:p>
        </w:tc>
      </w:tr>
      <w:tr w:rsidR="00253CD1" w:rsidRPr="00517D6F">
        <w:trPr>
          <w:gridAfter w:val="1"/>
          <w:wAfter w:w="236" w:type="dxa"/>
          <w:cantSplit/>
          <w:trHeight w:val="236"/>
        </w:trPr>
        <w:tc>
          <w:tcPr>
            <w:tcW w:w="588" w:type="dxa"/>
            <w:vMerge w:val="restart"/>
            <w:vAlign w:val="center"/>
          </w:tcPr>
          <w:p w:rsidR="00253CD1" w:rsidRPr="00517D6F" w:rsidRDefault="00253CD1" w:rsidP="00517D6F">
            <w:pPr>
              <w:spacing w:after="0" w:line="240" w:lineRule="auto"/>
              <w:ind w:left="-435" w:firstLine="43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7D6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2262" w:type="dxa"/>
            <w:vMerge w:val="restart"/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ÖĞRENCİNİN ADI</w:t>
            </w:r>
          </w:p>
        </w:tc>
        <w:tc>
          <w:tcPr>
            <w:tcW w:w="2122" w:type="dxa"/>
            <w:vMerge w:val="restart"/>
            <w:tcBorders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ÖĞRENCİ TC</w:t>
            </w:r>
          </w:p>
        </w:tc>
        <w:tc>
          <w:tcPr>
            <w:tcW w:w="4917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ANNE</w:t>
            </w:r>
          </w:p>
        </w:tc>
        <w:tc>
          <w:tcPr>
            <w:tcW w:w="4820" w:type="dxa"/>
            <w:gridSpan w:val="3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 xml:space="preserve">                 BABA</w:t>
            </w:r>
          </w:p>
        </w:tc>
        <w:tc>
          <w:tcPr>
            <w:tcW w:w="1417" w:type="dxa"/>
            <w:vMerge w:val="restart"/>
            <w:tcBorders>
              <w:lef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EV TEL.</w:t>
            </w:r>
          </w:p>
        </w:tc>
      </w:tr>
      <w:tr w:rsidR="00253CD1" w:rsidRPr="00517D6F">
        <w:trPr>
          <w:gridAfter w:val="1"/>
          <w:wAfter w:w="236" w:type="dxa"/>
          <w:cantSplit/>
          <w:trHeight w:val="255"/>
        </w:trPr>
        <w:tc>
          <w:tcPr>
            <w:tcW w:w="588" w:type="dxa"/>
            <w:vMerge/>
            <w:textDirection w:val="btLr"/>
          </w:tcPr>
          <w:p w:rsidR="00253CD1" w:rsidRPr="00517D6F" w:rsidRDefault="00253CD1" w:rsidP="00517D6F">
            <w:pPr>
              <w:spacing w:after="0" w:line="240" w:lineRule="auto"/>
              <w:ind w:left="-313" w:right="113" w:firstLine="42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62" w:type="dxa"/>
            <w:vMerge/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2" w:type="dxa"/>
            <w:vMerge/>
            <w:tcBorders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lef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ADI</w:t>
            </w:r>
          </w:p>
        </w:tc>
        <w:tc>
          <w:tcPr>
            <w:tcW w:w="1940" w:type="dxa"/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TELEFON</w:t>
            </w:r>
          </w:p>
        </w:tc>
        <w:tc>
          <w:tcPr>
            <w:tcW w:w="1417" w:type="dxa"/>
            <w:tcBorders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MESLEK</w:t>
            </w:r>
          </w:p>
        </w:tc>
        <w:tc>
          <w:tcPr>
            <w:tcW w:w="1276" w:type="dxa"/>
            <w:tcBorders>
              <w:lef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 xml:space="preserve"> ADI</w:t>
            </w:r>
          </w:p>
        </w:tc>
        <w:tc>
          <w:tcPr>
            <w:tcW w:w="1843" w:type="dxa"/>
            <w:vAlign w:val="center"/>
          </w:tcPr>
          <w:p w:rsidR="00253CD1" w:rsidRPr="00517D6F" w:rsidRDefault="00253CD1" w:rsidP="00517D6F">
            <w:pPr>
              <w:spacing w:after="0" w:line="240" w:lineRule="auto"/>
              <w:ind w:left="27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TELEFON</w:t>
            </w:r>
          </w:p>
        </w:tc>
        <w:tc>
          <w:tcPr>
            <w:tcW w:w="1701" w:type="dxa"/>
            <w:tcBorders>
              <w:righ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ind w:left="54"/>
              <w:rPr>
                <w:rFonts w:ascii="Times New Roman" w:hAnsi="Times New Roman" w:cs="Times New Roman"/>
                <w:b/>
                <w:bCs/>
              </w:rPr>
            </w:pPr>
            <w:r w:rsidRPr="00517D6F">
              <w:rPr>
                <w:rFonts w:ascii="Times New Roman" w:hAnsi="Times New Roman" w:cs="Times New Roman"/>
                <w:b/>
                <w:bCs/>
              </w:rPr>
              <w:t>MESLEK</w:t>
            </w:r>
          </w:p>
        </w:tc>
        <w:tc>
          <w:tcPr>
            <w:tcW w:w="1417" w:type="dxa"/>
            <w:vMerge/>
            <w:tcBorders>
              <w:left w:val="single" w:sz="18" w:space="0" w:color="auto"/>
            </w:tcBorders>
            <w:vAlign w:val="center"/>
          </w:tcPr>
          <w:p w:rsidR="00253CD1" w:rsidRPr="00517D6F" w:rsidRDefault="00253CD1" w:rsidP="00517D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53CD1" w:rsidRPr="00517D6F">
        <w:trPr>
          <w:gridAfter w:val="1"/>
          <w:wAfter w:w="236" w:type="dxa"/>
          <w:trHeight w:val="418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 xml:space="preserve"> 18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410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19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20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21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22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23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24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25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26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27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11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28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47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29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69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30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49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31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557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32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gridAfter w:val="1"/>
          <w:wAfter w:w="236" w:type="dxa"/>
          <w:trHeight w:val="405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33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</w:tr>
      <w:tr w:rsidR="00253CD1" w:rsidRPr="00517D6F">
        <w:trPr>
          <w:trHeight w:val="405"/>
        </w:trPr>
        <w:tc>
          <w:tcPr>
            <w:tcW w:w="588" w:type="dxa"/>
          </w:tcPr>
          <w:p w:rsidR="00253CD1" w:rsidRPr="00517D6F" w:rsidRDefault="00253CD1" w:rsidP="00517D6F">
            <w:pPr>
              <w:spacing w:after="0" w:line="240" w:lineRule="auto"/>
            </w:pPr>
            <w:r w:rsidRPr="00517D6F">
              <w:t>34</w:t>
            </w:r>
          </w:p>
        </w:tc>
        <w:tc>
          <w:tcPr>
            <w:tcW w:w="2262" w:type="dxa"/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122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560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940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lef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:rsidR="00253CD1" w:rsidRPr="00517D6F" w:rsidRDefault="00253CD1" w:rsidP="00517D6F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nil"/>
              <w:left w:val="single" w:sz="18" w:space="0" w:color="auto"/>
              <w:right w:val="nil"/>
            </w:tcBorders>
          </w:tcPr>
          <w:p w:rsidR="00253CD1" w:rsidRPr="00517D6F" w:rsidRDefault="00253CD1" w:rsidP="00517D6F">
            <w:pPr>
              <w:spacing w:after="0" w:line="240" w:lineRule="auto"/>
            </w:pP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253CD1" w:rsidRPr="00517D6F" w:rsidRDefault="00253CD1" w:rsidP="00517D6F">
            <w:pPr>
              <w:spacing w:after="0" w:line="240" w:lineRule="auto"/>
            </w:pPr>
          </w:p>
        </w:tc>
      </w:tr>
    </w:tbl>
    <w:p w:rsidR="00253CD1" w:rsidRDefault="00253CD1"/>
    <w:p w:rsidR="00253CD1" w:rsidRPr="006319F9" w:rsidRDefault="00253CD1">
      <w:hyperlink r:id="rId6" w:history="1">
        <w:r w:rsidRPr="004F6097">
          <w:rPr>
            <w:rStyle w:val="Hyperlink"/>
          </w:rPr>
          <w:t>http://www.sorubak.com</w:t>
        </w:r>
      </w:hyperlink>
      <w:r>
        <w:t xml:space="preserve"> </w:t>
      </w:r>
    </w:p>
    <w:sectPr w:rsidR="00253CD1" w:rsidRPr="006319F9" w:rsidSect="001D0F34">
      <w:headerReference w:type="default" r:id="rId7"/>
      <w:pgSz w:w="16838" w:h="11906" w:orient="landscape"/>
      <w:pgMar w:top="851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CD1" w:rsidRDefault="00253CD1" w:rsidP="00CA034E">
      <w:pPr>
        <w:spacing w:after="0" w:line="240" w:lineRule="auto"/>
      </w:pPr>
      <w:r>
        <w:separator/>
      </w:r>
    </w:p>
  </w:endnote>
  <w:endnote w:type="continuationSeparator" w:id="1">
    <w:p w:rsidR="00253CD1" w:rsidRDefault="00253CD1" w:rsidP="00CA0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CD1" w:rsidRDefault="00253CD1" w:rsidP="00CA034E">
      <w:pPr>
        <w:spacing w:after="0" w:line="240" w:lineRule="auto"/>
      </w:pPr>
      <w:r>
        <w:separator/>
      </w:r>
    </w:p>
  </w:footnote>
  <w:footnote w:type="continuationSeparator" w:id="1">
    <w:p w:rsidR="00253CD1" w:rsidRDefault="00253CD1" w:rsidP="00CA03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CD1" w:rsidRPr="0046175F" w:rsidRDefault="00253CD1">
    <w:pPr>
      <w:pStyle w:val="Head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>…………………………………………………………</w:t>
    </w:r>
    <w:r w:rsidRPr="0046175F">
      <w:rPr>
        <w:rFonts w:ascii="Times New Roman" w:hAnsi="Times New Roman" w:cs="Times New Roman"/>
        <w:b/>
        <w:bCs/>
        <w:sz w:val="24"/>
        <w:szCs w:val="24"/>
      </w:rPr>
      <w:t>SINIFI VELİ  BİLGİLERİ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2183"/>
    <w:rsid w:val="00072366"/>
    <w:rsid w:val="001161FF"/>
    <w:rsid w:val="001A3E5B"/>
    <w:rsid w:val="001D0F34"/>
    <w:rsid w:val="00213821"/>
    <w:rsid w:val="00253CD1"/>
    <w:rsid w:val="00440C42"/>
    <w:rsid w:val="0046175F"/>
    <w:rsid w:val="004B1AC4"/>
    <w:rsid w:val="004C056D"/>
    <w:rsid w:val="004F6097"/>
    <w:rsid w:val="00517D6F"/>
    <w:rsid w:val="0057395E"/>
    <w:rsid w:val="00594632"/>
    <w:rsid w:val="005D6367"/>
    <w:rsid w:val="006319F9"/>
    <w:rsid w:val="00723161"/>
    <w:rsid w:val="007278BF"/>
    <w:rsid w:val="00761193"/>
    <w:rsid w:val="00762183"/>
    <w:rsid w:val="008337B8"/>
    <w:rsid w:val="009034C3"/>
    <w:rsid w:val="00912A1F"/>
    <w:rsid w:val="00963932"/>
    <w:rsid w:val="00A06304"/>
    <w:rsid w:val="00B101BB"/>
    <w:rsid w:val="00C1702C"/>
    <w:rsid w:val="00C4024B"/>
    <w:rsid w:val="00CA034E"/>
    <w:rsid w:val="00CA3885"/>
    <w:rsid w:val="00DF0F13"/>
    <w:rsid w:val="00E13376"/>
    <w:rsid w:val="00F821C8"/>
    <w:rsid w:val="00FB5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88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F0F1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A0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A034E"/>
  </w:style>
  <w:style w:type="paragraph" w:styleId="Footer">
    <w:name w:val="footer"/>
    <w:basedOn w:val="Normal"/>
    <w:link w:val="FooterChar"/>
    <w:uiPriority w:val="99"/>
    <w:rsid w:val="00CA03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A034E"/>
  </w:style>
  <w:style w:type="character" w:styleId="Hyperlink">
    <w:name w:val="Hyperlink"/>
    <w:basedOn w:val="DefaultParagraphFont"/>
    <w:uiPriority w:val="99"/>
    <w:rsid w:val="006319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3</Pages>
  <Words>111</Words>
  <Characters>639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evo</dc:creator>
  <cp:keywords>www.sorubak.com</cp:keywords>
  <dc:description/>
  <cp:lastModifiedBy>edanur</cp:lastModifiedBy>
  <cp:revision>17</cp:revision>
  <dcterms:created xsi:type="dcterms:W3CDTF">2014-09-03T15:56:00Z</dcterms:created>
  <dcterms:modified xsi:type="dcterms:W3CDTF">2016-09-18T08:17:00Z</dcterms:modified>
  <cp:category>www.sorubak.com</cp:category>
</cp:coreProperties>
</file>