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57"/>
        <w:gridCol w:w="2306"/>
        <w:gridCol w:w="2306"/>
        <w:gridCol w:w="2306"/>
        <w:gridCol w:w="2307"/>
        <w:gridCol w:w="2307"/>
        <w:gridCol w:w="2307"/>
      </w:tblGrid>
      <w:tr w:rsidR="0084364C" w:rsidRPr="003E3A01">
        <w:tc>
          <w:tcPr>
            <w:tcW w:w="2057" w:type="dxa"/>
          </w:tcPr>
          <w:p w:rsidR="0084364C" w:rsidRPr="003E3A01" w:rsidRDefault="0084364C" w:rsidP="003E3A01">
            <w:pPr>
              <w:spacing w:after="0" w:line="240" w:lineRule="auto"/>
              <w:jc w:val="right"/>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r w:rsidR="0084364C" w:rsidRPr="003E3A01">
        <w:tc>
          <w:tcPr>
            <w:tcW w:w="2057" w:type="dxa"/>
          </w:tcPr>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r w:rsidR="0084364C" w:rsidRPr="003E3A01">
        <w:tc>
          <w:tcPr>
            <w:tcW w:w="2057" w:type="dxa"/>
          </w:tcPr>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r w:rsidR="0084364C" w:rsidRPr="003E3A01">
        <w:tc>
          <w:tcPr>
            <w:tcW w:w="2057" w:type="dxa"/>
          </w:tcPr>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jc w:val="center"/>
            </w:pPr>
            <w:r w:rsidRPr="003E3A01">
              <w:rPr>
                <w:rFonts w:eastAsia="Times New Roman" w:cs="Times New Roman"/>
              </w:rPr>
              <w:object w:dxaOrig="3435" w:dyaOrig="4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57pt" o:ole="">
                  <v:imagedata r:id="rId7" o:title=""/>
                </v:shape>
                <o:OLEObject Type="Embed" ProgID="Paint.Picture" ShapeID="_x0000_i1025" DrawAspect="Content" ObjectID="_1567685248" r:id="rId8"/>
              </w:object>
            </w: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r w:rsidR="0084364C" w:rsidRPr="003E3A01">
        <w:tc>
          <w:tcPr>
            <w:tcW w:w="2057" w:type="dxa"/>
          </w:tcPr>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r w:rsidR="0084364C" w:rsidRPr="003E3A01">
        <w:tc>
          <w:tcPr>
            <w:tcW w:w="2057" w:type="dxa"/>
          </w:tcPr>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r w:rsidR="0084364C" w:rsidRPr="003E3A01">
        <w:tc>
          <w:tcPr>
            <w:tcW w:w="2057" w:type="dxa"/>
          </w:tcPr>
          <w:p w:rsidR="0084364C" w:rsidRPr="003E3A01" w:rsidRDefault="0084364C" w:rsidP="003E3A01">
            <w:pPr>
              <w:spacing w:after="0" w:line="240" w:lineRule="auto"/>
              <w:rPr>
                <w:noProof/>
                <w:lang w:eastAsia="tr-TR"/>
              </w:rPr>
            </w:pPr>
          </w:p>
          <w:p w:rsidR="0084364C" w:rsidRPr="003E3A01" w:rsidRDefault="0084364C" w:rsidP="003E3A01">
            <w:pPr>
              <w:spacing w:after="0" w:line="240" w:lineRule="auto"/>
              <w:rPr>
                <w:noProof/>
                <w:lang w:eastAsia="tr-TR"/>
              </w:rPr>
            </w:pPr>
          </w:p>
          <w:p w:rsidR="0084364C" w:rsidRPr="003E3A01" w:rsidRDefault="0084364C" w:rsidP="003E3A01">
            <w:pPr>
              <w:spacing w:after="0" w:line="240" w:lineRule="auto"/>
              <w:rPr>
                <w:noProof/>
                <w:lang w:eastAsia="tr-TR"/>
              </w:rPr>
            </w:pPr>
          </w:p>
          <w:p w:rsidR="0084364C" w:rsidRPr="003E3A01" w:rsidRDefault="0084364C" w:rsidP="003E3A01">
            <w:pPr>
              <w:spacing w:after="0" w:line="240" w:lineRule="auto"/>
            </w:pPr>
          </w:p>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6"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c>
          <w:tcPr>
            <w:tcW w:w="2307" w:type="dxa"/>
          </w:tcPr>
          <w:p w:rsidR="0084364C" w:rsidRPr="003E3A01" w:rsidRDefault="0084364C" w:rsidP="003E3A01">
            <w:pPr>
              <w:spacing w:after="0" w:line="240" w:lineRule="auto"/>
            </w:pPr>
          </w:p>
        </w:tc>
      </w:tr>
    </w:tbl>
    <w:p w:rsidR="0084364C" w:rsidRPr="0007014B" w:rsidRDefault="0084364C" w:rsidP="0007014B">
      <w:pPr>
        <w:pStyle w:val="NoSpacing"/>
        <w:rPr>
          <w:sz w:val="24"/>
          <w:szCs w:val="24"/>
        </w:rPr>
      </w:pPr>
      <w:r w:rsidRPr="0007014B">
        <w:rPr>
          <w:sz w:val="24"/>
          <w:szCs w:val="24"/>
        </w:rPr>
        <w:t xml:space="preserve">Bu çalışmayı yaparken: Çocuk parmağını ortaya koysun. Siz çocuğumuza  ‘İki kare sağa git, üç kare yukarıya git. Dört kare sola git…’ gibi komutlarla yukarı, aşağı, ileri, geri, sağa, sola kavramlarını uygulatalım. Bu oyunu küçük bir arabası varsa onla da yapabilir. Ev zeminindeki karolarla da farklı çalışmalar yapılabilir. </w:t>
      </w:r>
    </w:p>
    <w:p w:rsidR="0084364C" w:rsidRDefault="0084364C" w:rsidP="0007014B">
      <w:pPr>
        <w:pStyle w:val="NoSpacing"/>
      </w:pPr>
      <w:r w:rsidRPr="0007014B">
        <w:rPr>
          <w:sz w:val="24"/>
          <w:szCs w:val="24"/>
        </w:rPr>
        <w:t>(Siz parmağınızı ortaya koyup, çocuk size ‘aşağı, ileri, geri, sağa, sola git’ diyebilir.</w:t>
      </w:r>
    </w:p>
    <w:sectPr w:rsidR="0084364C" w:rsidSect="007401BC">
      <w:headerReference w:type="default" r:id="rId9"/>
      <w:pgSz w:w="16838" w:h="11906" w:orient="landscape"/>
      <w:pgMar w:top="340" w:right="454" w:bottom="340" w:left="45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64C" w:rsidRDefault="0084364C" w:rsidP="000F6E8C">
      <w:pPr>
        <w:spacing w:after="0" w:line="240" w:lineRule="auto"/>
      </w:pPr>
      <w:r>
        <w:separator/>
      </w:r>
    </w:p>
  </w:endnote>
  <w:endnote w:type="continuationSeparator" w:id="0">
    <w:p w:rsidR="0084364C" w:rsidRDefault="0084364C" w:rsidP="000F6E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LFABET98">
    <w:altName w:val="Courier New"/>
    <w:panose1 w:val="00000000000000000000"/>
    <w:charset w:val="00"/>
    <w:family w:val="auto"/>
    <w:notTrueType/>
    <w:pitch w:val="variable"/>
    <w:sig w:usb0="00000003" w:usb1="00000000" w:usb2="00000000" w:usb3="00000000" w:csb0="00000001" w:csb1="00000000"/>
  </w:font>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64C" w:rsidRDefault="0084364C" w:rsidP="000F6E8C">
      <w:pPr>
        <w:spacing w:after="0" w:line="240" w:lineRule="auto"/>
      </w:pPr>
      <w:r>
        <w:separator/>
      </w:r>
    </w:p>
  </w:footnote>
  <w:footnote w:type="continuationSeparator" w:id="0">
    <w:p w:rsidR="0084364C" w:rsidRDefault="0084364C" w:rsidP="000F6E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364C" w:rsidRDefault="0084364C">
    <w:pPr>
      <w:pStyle w:val="Header"/>
    </w:pPr>
    <w:r>
      <w:tab/>
    </w:r>
    <w:r>
      <w:tab/>
    </w:r>
    <w:r>
      <w:tab/>
    </w:r>
    <w:r>
      <w:tab/>
    </w:r>
    <w:r>
      <w:tab/>
    </w:r>
    <w:r>
      <w:tab/>
    </w:r>
    <w: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C66A8A"/>
    <w:multiLevelType w:val="hybridMultilevel"/>
    <w:tmpl w:val="6464A67C"/>
    <w:lvl w:ilvl="0" w:tplc="18C8F0BE">
      <w:start w:val="1"/>
      <w:numFmt w:val="decimal"/>
      <w:lvlText w:val="%1)"/>
      <w:lvlJc w:val="left"/>
      <w:pPr>
        <w:ind w:left="720" w:hanging="360"/>
      </w:pPr>
      <w:rPr>
        <w:rFonts w:ascii="ALFABET98" w:hAnsi="ALFABET98" w:cs="ALFABET98" w:hint="default"/>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08BE"/>
    <w:rsid w:val="0007014B"/>
    <w:rsid w:val="000F6E8C"/>
    <w:rsid w:val="0015123F"/>
    <w:rsid w:val="002A1713"/>
    <w:rsid w:val="003E3A01"/>
    <w:rsid w:val="005D1176"/>
    <w:rsid w:val="005F3800"/>
    <w:rsid w:val="006629E4"/>
    <w:rsid w:val="006A08BE"/>
    <w:rsid w:val="006F4B27"/>
    <w:rsid w:val="007401BC"/>
    <w:rsid w:val="007831E4"/>
    <w:rsid w:val="0084364C"/>
    <w:rsid w:val="00947C49"/>
    <w:rsid w:val="00963CD4"/>
    <w:rsid w:val="00A42FCF"/>
    <w:rsid w:val="00AC37FF"/>
    <w:rsid w:val="00C13F09"/>
    <w:rsid w:val="00C33B5E"/>
    <w:rsid w:val="00C36B8E"/>
    <w:rsid w:val="00DD7420"/>
    <w:rsid w:val="00E74547"/>
    <w:rsid w:val="00E7459D"/>
    <w:rsid w:val="00F86A02"/>
    <w:rsid w:val="00F97A75"/>
    <w:rsid w:val="00FB703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9E4"/>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7454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F6E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0F6E8C"/>
    <w:rPr>
      <w:rFonts w:ascii="Segoe UI" w:hAnsi="Segoe UI" w:cs="Segoe UI"/>
      <w:sz w:val="18"/>
      <w:szCs w:val="18"/>
    </w:rPr>
  </w:style>
  <w:style w:type="paragraph" w:styleId="Header">
    <w:name w:val="header"/>
    <w:basedOn w:val="Normal"/>
    <w:link w:val="HeaderChar"/>
    <w:uiPriority w:val="99"/>
    <w:rsid w:val="000F6E8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0F6E8C"/>
  </w:style>
  <w:style w:type="paragraph" w:styleId="Footer">
    <w:name w:val="footer"/>
    <w:basedOn w:val="Normal"/>
    <w:link w:val="FooterChar"/>
    <w:uiPriority w:val="99"/>
    <w:rsid w:val="000F6E8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0F6E8C"/>
  </w:style>
  <w:style w:type="character" w:styleId="Hyperlink">
    <w:name w:val="Hyperlink"/>
    <w:basedOn w:val="DefaultParagraphFont"/>
    <w:uiPriority w:val="99"/>
    <w:rsid w:val="000F6E8C"/>
    <w:rPr>
      <w:color w:val="auto"/>
      <w:u w:val="single"/>
    </w:rPr>
  </w:style>
  <w:style w:type="paragraph" w:styleId="ListParagraph">
    <w:name w:val="List Paragraph"/>
    <w:basedOn w:val="Normal"/>
    <w:uiPriority w:val="99"/>
    <w:qFormat/>
    <w:rsid w:val="00AC37FF"/>
    <w:pPr>
      <w:ind w:left="720"/>
    </w:pPr>
  </w:style>
  <w:style w:type="paragraph" w:styleId="NoSpacing">
    <w:name w:val="No Spacing"/>
    <w:uiPriority w:val="99"/>
    <w:qFormat/>
    <w:rsid w:val="0007014B"/>
    <w:rPr>
      <w:rFonts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Pages>
  <Words>77</Words>
  <Characters>442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GÖKSEL</dc:creator>
  <cp:keywords/>
  <dc:description/>
  <cp:lastModifiedBy>Edanur</cp:lastModifiedBy>
  <cp:revision>2</cp:revision>
  <cp:lastPrinted>2017-09-21T19:22:00Z</cp:lastPrinted>
  <dcterms:created xsi:type="dcterms:W3CDTF">2017-09-23T13:21:00Z</dcterms:created>
  <dcterms:modified xsi:type="dcterms:W3CDTF">2017-09-23T13:21:00Z</dcterms:modified>
</cp:coreProperties>
</file>