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E6" w:rsidRPr="00E601A0" w:rsidRDefault="009679E6" w:rsidP="008E361D">
      <w:pPr>
        <w:ind w:left="-180" w:right="-337"/>
        <w:jc w:val="center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YUNUS EMRE İLKOKULU 2017-2018</w:t>
      </w:r>
      <w:r w:rsidRPr="00E601A0">
        <w:rPr>
          <w:rFonts w:ascii="Comic Sans MS" w:hAnsi="Comic Sans MS" w:cs="Comic Sans MS"/>
          <w:color w:val="000000"/>
          <w:sz w:val="24"/>
          <w:szCs w:val="24"/>
        </w:rPr>
        <w:t xml:space="preserve"> EĞİTİM ÖĞRETİM YILI</w:t>
      </w:r>
    </w:p>
    <w:p w:rsidR="009679E6" w:rsidRPr="00DD1C5E" w:rsidRDefault="009679E6" w:rsidP="00DD1C5E">
      <w:pPr>
        <w:ind w:left="-180" w:right="-337"/>
        <w:jc w:val="center"/>
        <w:rPr>
          <w:rFonts w:ascii="Comic Sans MS" w:hAnsi="Comic Sans MS" w:cs="Comic Sans MS"/>
          <w:color w:val="000000"/>
          <w:sz w:val="24"/>
          <w:szCs w:val="24"/>
        </w:rPr>
      </w:pPr>
      <w:r w:rsidRPr="00E601A0">
        <w:rPr>
          <w:rFonts w:ascii="Comic Sans MS" w:hAnsi="Comic Sans MS" w:cs="Comic Sans MS"/>
          <w:color w:val="000000"/>
          <w:sz w:val="24"/>
          <w:szCs w:val="24"/>
        </w:rPr>
        <w:t xml:space="preserve">TRAFİK GÜVENLİĞİ DERSİ 4.SINIF  1.DÖNEM </w:t>
      </w:r>
      <w:r>
        <w:rPr>
          <w:rFonts w:ascii="Comic Sans MS" w:hAnsi="Comic Sans MS" w:cs="Comic Sans MS"/>
          <w:color w:val="000000"/>
          <w:sz w:val="24"/>
          <w:szCs w:val="24"/>
        </w:rPr>
        <w:t>2</w:t>
      </w:r>
      <w:r w:rsidRPr="00E601A0">
        <w:rPr>
          <w:rFonts w:ascii="Comic Sans MS" w:hAnsi="Comic Sans MS" w:cs="Comic Sans MS"/>
          <w:color w:val="000000"/>
          <w:sz w:val="24"/>
          <w:szCs w:val="24"/>
        </w:rPr>
        <w:t>.YAZILI SORULARI</w:t>
      </w:r>
    </w:p>
    <w:p w:rsidR="009679E6" w:rsidRPr="00C12702" w:rsidRDefault="009679E6" w:rsidP="00C12702">
      <w:pPr>
        <w:ind w:right="-337"/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</w:pPr>
    </w:p>
    <w:p w:rsidR="009679E6" w:rsidRPr="00C12702" w:rsidRDefault="009679E6" w:rsidP="004B3669">
      <w:pPr>
        <w:ind w:right="-337"/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  <w:sectPr w:rsidR="009679E6" w:rsidRPr="00C12702" w:rsidSect="00C12702">
          <w:headerReference w:type="default" r:id="rId7"/>
          <w:pgSz w:w="11906" w:h="16838"/>
          <w:pgMar w:top="567" w:right="424" w:bottom="1417" w:left="709" w:header="0" w:footer="28" w:gutter="0"/>
          <w:cols w:space="708"/>
          <w:docGrid w:linePitch="437"/>
        </w:sectPr>
      </w:pPr>
    </w:p>
    <w:p w:rsidR="009679E6" w:rsidRPr="00B360EB" w:rsidRDefault="009679E6" w:rsidP="00B360EB">
      <w:pP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360EB">
        <w:rPr>
          <w:rFonts w:ascii="Comic Sans MS" w:hAnsi="Comic Sans MS" w:cs="Comic Sans MS"/>
          <w:color w:val="000000"/>
          <w:sz w:val="22"/>
          <w:szCs w:val="22"/>
        </w:rPr>
        <w:t>1-</w:t>
      </w:r>
      <w:bookmarkStart w:id="0" w:name="_Hlk498880976"/>
      <w:r w:rsidRPr="00B360EB">
        <w:rPr>
          <w:rFonts w:ascii="Comic Sans MS" w:hAnsi="Comic Sans MS" w:cs="Comic Sans MS"/>
          <w:sz w:val="22"/>
          <w:szCs w:val="22"/>
        </w:rPr>
        <w:t xml:space="preserve">Yaya kaldırımında grup halinde yürümemiz gerekirse nasıl yürümeliyiz? </w:t>
      </w:r>
    </w:p>
    <w:p w:rsidR="009679E6" w:rsidRPr="00B360EB" w:rsidRDefault="009679E6" w:rsidP="00B360EB">
      <w:pPr>
        <w:widowControl w:val="0"/>
        <w:suppressAutoHyphens/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12702">
        <w:rPr>
          <w:rFonts w:ascii="Comic Sans MS" w:hAnsi="Comic Sans MS" w:cs="Comic Sans MS"/>
          <w:sz w:val="22"/>
          <w:szCs w:val="22"/>
        </w:rPr>
        <w:t xml:space="preserve">A) </w:t>
      </w: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>Sıra halinde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12702">
        <w:rPr>
          <w:rFonts w:ascii="Comic Sans MS" w:hAnsi="Comic Sans MS" w:cs="Comic Sans MS"/>
          <w:sz w:val="22"/>
          <w:szCs w:val="22"/>
        </w:rPr>
        <w:t xml:space="preserve">B) </w:t>
      </w: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>Koşarak yürümeliyiz</w:t>
      </w:r>
    </w:p>
    <w:p w:rsidR="009679E6" w:rsidRPr="008E14A4" w:rsidRDefault="009679E6" w:rsidP="00B360EB">
      <w:pPr>
        <w:widowControl w:val="0"/>
        <w:suppressAutoHyphens/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12702">
        <w:rPr>
          <w:rFonts w:ascii="Comic Sans MS" w:hAnsi="Comic Sans MS" w:cs="Comic Sans MS"/>
          <w:sz w:val="22"/>
          <w:szCs w:val="22"/>
        </w:rPr>
        <w:t xml:space="preserve">C) </w:t>
      </w: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>El ele tutuşarak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12702">
        <w:rPr>
          <w:rFonts w:ascii="Comic Sans MS" w:hAnsi="Comic Sans MS" w:cs="Comic Sans MS"/>
          <w:sz w:val="22"/>
          <w:szCs w:val="22"/>
        </w:rPr>
        <w:t>D)</w:t>
      </w: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 xml:space="preserve"> Şakalaşarak</w:t>
      </w:r>
      <w:bookmarkEnd w:id="0"/>
    </w:p>
    <w:p w:rsidR="009679E6" w:rsidRPr="00C12702" w:rsidRDefault="009679E6" w:rsidP="00B360EB">
      <w:pPr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</w:pP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2- Kara yolunda insan, hayvan ve yük taşımaya yarayan </w:t>
      </w:r>
      <w:r w:rsidRPr="00F4116F">
        <w:rPr>
          <w:rFonts w:ascii="Comic Sans MS" w:hAnsi="Comic Sans MS" w:cs="Comic Sans MS"/>
          <w:color w:val="000000"/>
          <w:sz w:val="22"/>
          <w:szCs w:val="22"/>
          <w:u w:val="single"/>
        </w:rPr>
        <w:t>araçlara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 ne denir?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Sürücü          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Yaya</w:t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Yolcu       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Taşıt</w:t>
      </w:r>
    </w:p>
    <w:p w:rsidR="009679E6" w:rsidRPr="00C12702" w:rsidRDefault="009679E6">
      <w:pPr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</w:pP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3- Yayaların geçmesi için yolun üzerinde çizgilerle belirlenmiş alanlara ne denir?</w:t>
      </w:r>
    </w:p>
    <w:p w:rsidR="009679E6" w:rsidRPr="00F4116F" w:rsidRDefault="009679E6" w:rsidP="000E6D6C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 xml:space="preserve"> 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Tabela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Üst geçit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</w:p>
    <w:p w:rsidR="009679E6" w:rsidRPr="00F4116F" w:rsidRDefault="009679E6" w:rsidP="000E6D6C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Yaya geçidi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Araç</w:t>
      </w:r>
    </w:p>
    <w:p w:rsidR="009679E6" w:rsidRPr="00C12702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</w:pPr>
    </w:p>
    <w:p w:rsidR="009679E6" w:rsidRPr="008E14A4" w:rsidRDefault="009679E6" w:rsidP="008E14A4">
      <w:pPr>
        <w:pStyle w:val="NoSpacing"/>
        <w:jc w:val="both"/>
        <w:rPr>
          <w:rFonts w:ascii="Comic Sans MS" w:hAnsi="Comic Sans MS" w:cs="Comic Sans MS"/>
          <w:b/>
          <w:bCs/>
        </w:rPr>
      </w:pPr>
      <w:r w:rsidRPr="00F4116F">
        <w:rPr>
          <w:rFonts w:ascii="Comic Sans MS" w:hAnsi="Comic Sans MS" w:cs="Comic Sans MS"/>
          <w:color w:val="000000"/>
        </w:rPr>
        <w:t>4-</w:t>
      </w:r>
      <w:bookmarkStart w:id="1" w:name="_Hlk498885290"/>
      <w:r>
        <w:rPr>
          <w:rFonts w:ascii="Comic Sans MS" w:hAnsi="Comic Sans MS" w:cs="Comic Sans MS"/>
          <w:b/>
          <w:bCs/>
        </w:rPr>
        <w:t>Kara yolu</w:t>
      </w:r>
      <w:r w:rsidRPr="008E14A4">
        <w:rPr>
          <w:rFonts w:ascii="Comic Sans MS" w:hAnsi="Comic Sans MS" w:cs="Comic Sans MS"/>
          <w:b/>
          <w:bCs/>
        </w:rPr>
        <w:t xml:space="preserve">nda trafik işaret </w:t>
      </w:r>
      <w:r>
        <w:rPr>
          <w:rFonts w:ascii="Comic Sans MS" w:hAnsi="Comic Sans MS" w:cs="Comic Sans MS"/>
          <w:b/>
          <w:bCs/>
        </w:rPr>
        <w:t xml:space="preserve">levhasının </w:t>
      </w:r>
      <w:r w:rsidRPr="00C12702">
        <w:rPr>
          <w:rFonts w:ascii="Comic Sans MS" w:hAnsi="Comic Sans MS" w:cs="Comic Sans MS"/>
          <w:b/>
          <w:bCs/>
          <w:u w:val="single"/>
        </w:rPr>
        <w:t>konma amacı</w:t>
      </w:r>
      <w:r w:rsidRPr="008E14A4">
        <w:rPr>
          <w:rFonts w:ascii="Comic Sans MS" w:hAnsi="Comic Sans MS" w:cs="Comic Sans MS"/>
          <w:b/>
          <w:bCs/>
        </w:rPr>
        <w:t xml:space="preserve"> hangisidir?</w:t>
      </w:r>
    </w:p>
    <w:p w:rsidR="009679E6" w:rsidRPr="008E14A4" w:rsidRDefault="009679E6" w:rsidP="008E14A4">
      <w:pPr>
        <w:pStyle w:val="NoSpacing"/>
        <w:jc w:val="both"/>
        <w:rPr>
          <w:rFonts w:ascii="Comic Sans MS" w:hAnsi="Comic Sans MS" w:cs="Comic Sans MS"/>
        </w:rPr>
      </w:pPr>
      <w:r w:rsidRPr="00C12702">
        <w:rPr>
          <w:rFonts w:ascii="Comic Sans MS" w:hAnsi="Comic Sans MS" w:cs="Comic Sans MS"/>
          <w:b/>
          <w:bCs/>
        </w:rPr>
        <w:t>A)</w:t>
      </w:r>
      <w:r w:rsidRPr="008E14A4">
        <w:rPr>
          <w:rFonts w:ascii="Comic Sans MS" w:hAnsi="Comic Sans MS" w:cs="Comic Sans MS"/>
        </w:rPr>
        <w:t xml:space="preserve"> Sürücülere yolun açık olduğunu bildirmek.</w:t>
      </w:r>
    </w:p>
    <w:p w:rsidR="009679E6" w:rsidRPr="008E14A4" w:rsidRDefault="009679E6" w:rsidP="008E14A4">
      <w:pPr>
        <w:pStyle w:val="NoSpacing"/>
        <w:jc w:val="both"/>
        <w:rPr>
          <w:rFonts w:ascii="Comic Sans MS" w:hAnsi="Comic Sans MS" w:cs="Comic Sans MS"/>
        </w:rPr>
      </w:pPr>
      <w:r w:rsidRPr="00C12702">
        <w:rPr>
          <w:rFonts w:ascii="Comic Sans MS" w:hAnsi="Comic Sans MS" w:cs="Comic Sans MS"/>
          <w:b/>
          <w:bCs/>
        </w:rPr>
        <w:t>B)</w:t>
      </w:r>
      <w:r w:rsidRPr="008E14A4">
        <w:rPr>
          <w:rFonts w:ascii="Comic Sans MS" w:hAnsi="Comic Sans MS" w:cs="Comic Sans MS"/>
        </w:rPr>
        <w:t>Düzenli ve güvenli bir trafik ortamı oluşturmak.</w:t>
      </w:r>
    </w:p>
    <w:p w:rsidR="009679E6" w:rsidRPr="008E14A4" w:rsidRDefault="009679E6" w:rsidP="008E14A4">
      <w:pPr>
        <w:pStyle w:val="NoSpacing"/>
        <w:jc w:val="both"/>
        <w:rPr>
          <w:rFonts w:ascii="Comic Sans MS" w:hAnsi="Comic Sans MS" w:cs="Comic Sans MS"/>
        </w:rPr>
      </w:pPr>
      <w:r w:rsidRPr="00C12702">
        <w:rPr>
          <w:rFonts w:ascii="Comic Sans MS" w:hAnsi="Comic Sans MS" w:cs="Comic Sans MS"/>
          <w:b/>
          <w:bCs/>
        </w:rPr>
        <w:t>C)</w:t>
      </w:r>
      <w:r w:rsidRPr="008E14A4">
        <w:rPr>
          <w:rFonts w:ascii="Comic Sans MS" w:hAnsi="Comic Sans MS" w:cs="Comic Sans MS"/>
        </w:rPr>
        <w:t xml:space="preserve"> Sürücülerin daha hızlı gitmelerini sağlamak.</w:t>
      </w:r>
    </w:p>
    <w:p w:rsidR="009679E6" w:rsidRPr="008E14A4" w:rsidRDefault="009679E6" w:rsidP="008E14A4">
      <w:pPr>
        <w:pStyle w:val="NoSpacing"/>
        <w:jc w:val="both"/>
        <w:rPr>
          <w:rFonts w:ascii="Comic Sans MS" w:hAnsi="Comic Sans MS" w:cs="Comic Sans MS"/>
        </w:rPr>
      </w:pPr>
      <w:r w:rsidRPr="00C12702">
        <w:rPr>
          <w:rFonts w:ascii="Comic Sans MS" w:hAnsi="Comic Sans MS" w:cs="Comic Sans MS"/>
          <w:b/>
          <w:bCs/>
        </w:rPr>
        <w:t>D)</w:t>
      </w:r>
      <w:r w:rsidRPr="008E14A4">
        <w:rPr>
          <w:rFonts w:ascii="Comic Sans MS" w:hAnsi="Comic Sans MS" w:cs="Comic Sans MS"/>
        </w:rPr>
        <w:t xml:space="preserve"> Sürücülerin daha yavaş gitmelerini sağlamak.</w:t>
      </w:r>
      <w:bookmarkEnd w:id="1"/>
    </w:p>
    <w:p w:rsidR="009679E6" w:rsidRPr="00C12702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</w:pP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5-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H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angisi güvenli oyun alanlarından biridir?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Okul bahçesi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Sokaklar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Araç park yerleri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Ana yollar</w:t>
      </w:r>
    </w:p>
    <w:p w:rsidR="009679E6" w:rsidRPr="00C12702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8"/>
          <w:szCs w:val="8"/>
        </w:rPr>
      </w:pP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6-</w:t>
      </w:r>
      <w:r>
        <w:rPr>
          <w:rFonts w:ascii="Comic Sans MS" w:hAnsi="Comic Sans MS" w:cs="Comic Sans MS"/>
          <w:color w:val="000000"/>
          <w:sz w:val="22"/>
          <w:szCs w:val="22"/>
        </w:rPr>
        <w:t>H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angisi trafiğin güvenliğini sağlamakla görevli kişilerdir?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Öğretmenler</w:t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Doktorlar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Trafik polisleri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Hizmetliler</w:t>
      </w: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C12702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0" o:spid="_x0000_s1026" type="#_x0000_t75" alt="Yolda_Calisma_Var" style="position:absolute;margin-left:204.55pt;margin-top:14.45pt;width:59.25pt;height:42.75pt;z-index:-251658240;visibility:visible">
            <v:imagedata r:id="rId8" o:title=""/>
          </v:shape>
        </w:pic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7- Yandaki trafik levhasının</w:t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anlamı hangisidir?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A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) Alt geçit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Yaya geçidi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Define var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Yol çalışması</w:t>
      </w: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340D3B" w:rsidRDefault="009679E6" w:rsidP="004B3669">
      <w:pPr>
        <w:pStyle w:val="NoSpacing"/>
        <w:spacing w:line="276" w:lineRule="auto"/>
        <w:rPr>
          <w:rFonts w:ascii="Comic Sans MS" w:hAnsi="Comic Sans MS" w:cs="Comic Sans MS"/>
          <w:b/>
          <w:bCs/>
          <w:color w:val="000000"/>
        </w:rPr>
      </w:pPr>
      <w:r w:rsidRPr="00F4116F">
        <w:rPr>
          <w:rFonts w:ascii="Comic Sans MS" w:hAnsi="Comic Sans MS" w:cs="Comic Sans MS"/>
          <w:color w:val="000000"/>
        </w:rPr>
        <w:t>8-</w:t>
      </w:r>
      <w:r w:rsidRPr="00340D3B">
        <w:rPr>
          <w:rFonts w:ascii="Comic Sans MS" w:hAnsi="Comic Sans MS" w:cs="Comic Sans MS"/>
          <w:b/>
          <w:bCs/>
          <w:color w:val="000000"/>
        </w:rPr>
        <w:t>Taşıtların ve yayaların kavşaklardan geçişini düzenleyen ışık sistemine ne ad verilir?</w:t>
      </w:r>
    </w:p>
    <w:p w:rsidR="009679E6" w:rsidRDefault="009679E6" w:rsidP="004B3669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12702">
        <w:rPr>
          <w:rFonts w:ascii="Comic Sans MS" w:hAnsi="Comic Sans MS" w:cs="Comic Sans MS"/>
          <w:sz w:val="22"/>
          <w:szCs w:val="22"/>
        </w:rPr>
        <w:t>A)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trafik levhası      </w:t>
      </w:r>
      <w:r w:rsidRPr="00C12702">
        <w:rPr>
          <w:rFonts w:ascii="Comic Sans MS" w:hAnsi="Comic Sans MS" w:cs="Comic Sans MS"/>
          <w:sz w:val="22"/>
          <w:szCs w:val="22"/>
        </w:rPr>
        <w:t>B)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ışıklı trafik işaret cihazı  </w:t>
      </w:r>
    </w:p>
    <w:p w:rsidR="009679E6" w:rsidRPr="00C0305C" w:rsidRDefault="009679E6" w:rsidP="004B3669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noProof/>
        </w:rPr>
        <w:pict>
          <v:shape id="Resim 59" o:spid="_x0000_s1027" type="#_x0000_t75" alt="MCj04320290000[1]" style="position:absolute;margin-left:204.55pt;margin-top:14.1pt;width:52.5pt;height:48.75pt;z-index:-251657216;visibility:visible" wrapcoords="-309 0 -309 20935 21600 20935 21600 0 -309 0">
            <v:imagedata r:id="rId9" o:title=""/>
            <w10:wrap type="tight"/>
          </v:shape>
        </w:pict>
      </w:r>
      <w:r w:rsidRPr="00C12702">
        <w:rPr>
          <w:rFonts w:ascii="Comic Sans MS" w:hAnsi="Comic Sans MS" w:cs="Comic Sans MS"/>
          <w:sz w:val="22"/>
          <w:szCs w:val="22"/>
        </w:rPr>
        <w:t>C)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yaya geçidi    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12702">
        <w:rPr>
          <w:rFonts w:ascii="Comic Sans MS" w:hAnsi="Comic Sans MS" w:cs="Comic Sans MS"/>
          <w:sz w:val="22"/>
          <w:szCs w:val="22"/>
        </w:rPr>
        <w:t>D)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yaya kaldırımı</w:t>
      </w: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9-Yan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daki trafik levhasının</w:t>
      </w: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anlamı </w:t>
      </w:r>
      <w:r>
        <w:rPr>
          <w:rFonts w:ascii="Comic Sans MS" w:hAnsi="Comic Sans MS" w:cs="Comic Sans MS"/>
          <w:color w:val="000000"/>
          <w:sz w:val="22"/>
          <w:szCs w:val="22"/>
        </w:rPr>
        <w:t>ne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dir?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Alt geçit</w:t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Üst geçit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Orta geçit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Yaya geçidi</w:t>
      </w:r>
    </w:p>
    <w:p w:rsidR="009679E6" w:rsidRPr="00F4116F" w:rsidRDefault="009679E6" w:rsidP="008E361D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10- Trafik lambasının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olduğu yerlerde 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hangisi </w:t>
      </w:r>
      <w:r w:rsidRPr="00F4116F">
        <w:rPr>
          <w:rFonts w:ascii="Comic Sans MS" w:hAnsi="Comic Sans MS" w:cs="Comic Sans MS"/>
          <w:color w:val="000000"/>
          <w:sz w:val="22"/>
          <w:szCs w:val="22"/>
          <w:u w:val="thick"/>
        </w:rPr>
        <w:t>araçlar için yandığında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 yayalar geçebilir?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A) Turuncu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B) Yeşil</w:t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Mavi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D) Kırmızı</w:t>
      </w:r>
    </w:p>
    <w:p w:rsidR="009679E6" w:rsidRPr="00F4116F" w:rsidRDefault="009679E6" w:rsidP="00255DD1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11-</w:t>
      </w:r>
      <w:r>
        <w:rPr>
          <w:rFonts w:ascii="Comic Sans MS" w:hAnsi="Comic Sans MS" w:cs="Comic Sans MS"/>
          <w:color w:val="000000"/>
          <w:sz w:val="22"/>
          <w:szCs w:val="22"/>
        </w:rPr>
        <w:t>H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angisi </w:t>
      </w:r>
      <w:r w:rsidRPr="00F4116F">
        <w:rPr>
          <w:rFonts w:ascii="Comic Sans MS" w:hAnsi="Comic Sans MS" w:cs="Comic Sans MS"/>
          <w:color w:val="000000"/>
          <w:sz w:val="22"/>
          <w:szCs w:val="22"/>
          <w:u w:val="thick"/>
        </w:rPr>
        <w:t>insan taşımak için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 üretilmiş motorlu taşıttır?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</w:t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Yol makinesi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Otobüs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</w:p>
    <w:p w:rsidR="009679E6" w:rsidRPr="00F4116F" w:rsidRDefault="009679E6" w:rsidP="008E361D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Kamyon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Kamyonet</w:t>
      </w: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12-</w:t>
      </w: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8" type="#_x0000_t202" style="position:absolute;margin-left:134.55pt;margin-top:10.5pt;width:115.5pt;height:36pt;z-index:251660288;visibility:visible">
            <v:textbox>
              <w:txbxContent>
                <w:p w:rsidR="009679E6" w:rsidRPr="00922C02" w:rsidRDefault="009679E6" w:rsidP="00C0305C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922C0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Yaya kaldırımında</w:t>
                  </w:r>
                </w:p>
                <w:p w:rsidR="009679E6" w:rsidRPr="000D4F17" w:rsidRDefault="009679E6" w:rsidP="00C0305C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 xml:space="preserve"> itişerek yürümeliyiz</w:t>
                  </w:r>
                  <w:r w:rsidRPr="000D4F17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  <w:p w:rsidR="009679E6" w:rsidRDefault="009679E6" w:rsidP="00C0305C"/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.85pt;margin-top:12.15pt;width:121pt;height:36pt;z-index:251661312;visibility:visible">
            <v:textbox>
              <w:txbxContent>
                <w:p w:rsidR="009679E6" w:rsidRPr="003F0FFB" w:rsidRDefault="009679E6" w:rsidP="00C0305C">
                  <w:pPr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Yaya kaldırımında sıra halindeyürümeliyiz</w:t>
                  </w:r>
                  <w:r w:rsidRPr="000D4F17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    CAN</w:t>
      </w: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  <w:t>NİL</w:t>
      </w: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Text Box 8" o:spid="_x0000_s1030" type="#_x0000_t202" style="position:absolute;margin-left:139.1pt;margin-top:9.95pt;width:125.2pt;height:36pt;z-index:251662336;visibility:visible">
            <v:textbox>
              <w:txbxContent>
                <w:p w:rsidR="009679E6" w:rsidRDefault="009679E6" w:rsidP="00C0305C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 xml:space="preserve">Yaya kaldırımında </w:t>
                  </w:r>
                </w:p>
                <w:p w:rsidR="009679E6" w:rsidRPr="008F6ED2" w:rsidRDefault="009679E6" w:rsidP="00C0305C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sağdan yürümeliyiz</w:t>
                  </w:r>
                </w:p>
                <w:p w:rsidR="009679E6" w:rsidRDefault="009679E6" w:rsidP="00C0305C"/>
              </w:txbxContent>
            </v:textbox>
          </v:shape>
        </w:pict>
      </w:r>
      <w:r>
        <w:rPr>
          <w:rFonts w:ascii="Comic Sans MS" w:hAnsi="Comic Sans MS" w:cs="Comic Sans MS"/>
          <w:color w:val="000000"/>
          <w:sz w:val="22"/>
          <w:szCs w:val="22"/>
        </w:rPr>
        <w:tab/>
        <w:t>SEDA</w:t>
      </w: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Text Box 9" o:spid="_x0000_s1031" type="#_x0000_t202" style="position:absolute;margin-left:-3.65pt;margin-top:2.85pt;width:138.2pt;height:36pt;z-index:251663360;visibility:visible">
            <v:textbox>
              <w:txbxContent>
                <w:p w:rsidR="009679E6" w:rsidRPr="008F6ED2" w:rsidRDefault="009679E6" w:rsidP="00C0305C">
                  <w:pPr>
                    <w:rPr>
                      <w:rFonts w:ascii="Comic Sans MS" w:hAnsi="Comic Sans MS" w:cs="Comic Sans MS"/>
                      <w:b w:val="0"/>
                      <w:bCs w:val="0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 xml:space="preserve"> Yaya kal</w:t>
                  </w:r>
                  <w:r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dırımında engellere dikkat etmeliyiz</w:t>
                  </w: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Default="009679E6" w:rsidP="00255DD1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  <w:t>SİNAN</w:t>
      </w:r>
    </w:p>
    <w:p w:rsidR="009679E6" w:rsidRPr="00C12702" w:rsidRDefault="009679E6" w:rsidP="00255DD1">
      <w:pPr>
        <w:rPr>
          <w:rFonts w:ascii="Comic Sans MS" w:hAnsi="Comic Sans MS" w:cs="Comic Sans MS"/>
          <w:color w:val="000000"/>
          <w:sz w:val="8"/>
          <w:szCs w:val="8"/>
        </w:rPr>
      </w:pPr>
    </w:p>
    <w:p w:rsidR="009679E6" w:rsidRPr="00C0305C" w:rsidRDefault="009679E6" w:rsidP="00C0305C">
      <w:pPr>
        <w:rPr>
          <w:rFonts w:ascii="Comic Sans MS" w:hAnsi="Comic Sans MS" w:cs="Comic Sans MS"/>
          <w:sz w:val="22"/>
          <w:szCs w:val="22"/>
        </w:rPr>
      </w:pPr>
      <w:r w:rsidRPr="00C0305C">
        <w:rPr>
          <w:rFonts w:ascii="Comic Sans MS" w:hAnsi="Comic Sans MS" w:cs="Comic Sans MS"/>
          <w:sz w:val="22"/>
          <w:szCs w:val="22"/>
        </w:rPr>
        <w:t>Hangisi yaya kaldırımında yapılmaması gereken davranışlardan birini yapıyor?</w:t>
      </w:r>
    </w:p>
    <w:p w:rsidR="009679E6" w:rsidRPr="00C0305C" w:rsidRDefault="009679E6" w:rsidP="00C0305C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12702">
        <w:rPr>
          <w:rFonts w:ascii="Comic Sans MS" w:hAnsi="Comic Sans MS" w:cs="Comic Sans MS"/>
          <w:sz w:val="22"/>
          <w:szCs w:val="22"/>
        </w:rPr>
        <w:t>A)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Sinan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12702">
        <w:rPr>
          <w:rFonts w:ascii="Comic Sans MS" w:hAnsi="Comic Sans MS" w:cs="Comic Sans MS"/>
          <w:sz w:val="22"/>
          <w:szCs w:val="22"/>
        </w:rPr>
        <w:t>B)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Nil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 </w:t>
      </w:r>
      <w:r w:rsidRPr="00C12702">
        <w:rPr>
          <w:rFonts w:ascii="Comic Sans MS" w:hAnsi="Comic Sans MS" w:cs="Comic Sans MS"/>
          <w:sz w:val="22"/>
          <w:szCs w:val="22"/>
        </w:rPr>
        <w:t>C)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Can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12702">
        <w:rPr>
          <w:rFonts w:ascii="Comic Sans MS" w:hAnsi="Comic Sans MS" w:cs="Comic Sans MS"/>
          <w:sz w:val="22"/>
          <w:szCs w:val="22"/>
        </w:rPr>
        <w:t>D)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Seda</w:t>
      </w:r>
    </w:p>
    <w:p w:rsidR="009679E6" w:rsidRPr="00340D3B" w:rsidRDefault="009679E6" w:rsidP="00962C4A">
      <w:pPr>
        <w:rPr>
          <w:rFonts w:ascii="Comic Sans MS" w:hAnsi="Comic Sans MS" w:cs="Comic Sans MS"/>
          <w:b w:val="0"/>
          <w:bCs w:val="0"/>
          <w:i/>
          <w:iCs/>
          <w:color w:val="000000"/>
          <w:sz w:val="8"/>
          <w:szCs w:val="8"/>
        </w:rPr>
      </w:pPr>
    </w:p>
    <w:p w:rsidR="009679E6" w:rsidRPr="00F4116F" w:rsidRDefault="009679E6" w:rsidP="004B3669">
      <w:pPr>
        <w:rPr>
          <w:rFonts w:ascii="Comic Sans MS" w:hAnsi="Comic Sans MS" w:cs="Comic Sans MS"/>
          <w:color w:val="000000"/>
          <w:sz w:val="22"/>
          <w:szCs w:val="22"/>
        </w:rPr>
      </w:pPr>
      <w:r w:rsidRPr="00340D3B">
        <w:rPr>
          <w:rFonts w:ascii="Comic Sans MS" w:hAnsi="Comic Sans MS" w:cs="Comic Sans MS"/>
          <w:color w:val="000000"/>
          <w:sz w:val="22"/>
          <w:szCs w:val="22"/>
        </w:rPr>
        <w:t>13-</w:t>
      </w:r>
      <w:r>
        <w:rPr>
          <w:rFonts w:ascii="Comic Sans MS" w:hAnsi="Comic Sans MS" w:cs="Comic Sans MS"/>
          <w:color w:val="000000"/>
          <w:sz w:val="22"/>
          <w:szCs w:val="22"/>
        </w:rPr>
        <w:t>Arabaya binince ilk yapılacak ne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dir?</w:t>
      </w:r>
    </w:p>
    <w:p w:rsidR="009679E6" w:rsidRPr="00F4116F" w:rsidRDefault="009679E6" w:rsidP="004B3669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A)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Emniyet kemerini bağlamak.</w:t>
      </w:r>
    </w:p>
    <w:p w:rsidR="009679E6" w:rsidRPr="00F4116F" w:rsidRDefault="009679E6" w:rsidP="004B3669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B)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Şoförle tanışmak</w:t>
      </w:r>
    </w:p>
    <w:p w:rsidR="009679E6" w:rsidRPr="00F4116F" w:rsidRDefault="009679E6" w:rsidP="004B3669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C)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Etrafı seyretmek</w:t>
      </w:r>
    </w:p>
    <w:p w:rsidR="009679E6" w:rsidRPr="00F4116F" w:rsidRDefault="009679E6" w:rsidP="004B3669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C12702">
        <w:rPr>
          <w:rFonts w:ascii="Comic Sans MS" w:hAnsi="Comic Sans MS" w:cs="Comic Sans MS"/>
          <w:color w:val="000000"/>
          <w:sz w:val="22"/>
          <w:szCs w:val="22"/>
        </w:rPr>
        <w:t>D)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Camı açmak</w:t>
      </w:r>
    </w:p>
    <w:p w:rsidR="009679E6" w:rsidRPr="00340D3B" w:rsidRDefault="009679E6" w:rsidP="004B3669">
      <w:pPr>
        <w:pStyle w:val="NoSpacing"/>
        <w:spacing w:line="276" w:lineRule="auto"/>
        <w:rPr>
          <w:rFonts w:ascii="Comic Sans MS" w:hAnsi="Comic Sans MS" w:cs="Comic Sans MS"/>
          <w:color w:val="000000"/>
          <w:sz w:val="8"/>
          <w:szCs w:val="8"/>
        </w:rPr>
      </w:pPr>
    </w:p>
    <w:tbl>
      <w:tblPr>
        <w:tblpPr w:leftFromText="141" w:rightFromText="141" w:vertAnchor="text" w:horzAnchor="margin" w:tblpXSpec="right" w:tblpY="946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</w:tblGrid>
      <w:tr w:rsidR="009679E6" w:rsidRPr="00F4116F">
        <w:trPr>
          <w:trHeight w:val="366"/>
        </w:trPr>
        <w:tc>
          <w:tcPr>
            <w:tcW w:w="5495" w:type="dxa"/>
          </w:tcPr>
          <w:p w:rsidR="009679E6" w:rsidRDefault="009679E6" w:rsidP="00C12702">
            <w:pPr>
              <w:spacing w:line="276" w:lineRule="auto"/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</w:pPr>
            <w:r w:rsidRPr="00BE0020">
              <w:rPr>
                <w:rFonts w:ascii="Comic Sans MS" w:hAnsi="Comic Sans MS" w:cs="Comic Sans MS"/>
                <w:sz w:val="22"/>
                <w:szCs w:val="22"/>
              </w:rPr>
              <w:t>Trafik işaretleri</w:t>
            </w: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- yaya kaldırımı -</w:t>
            </w:r>
            <w:r w:rsidRPr="00BE0020">
              <w:rPr>
                <w:rFonts w:ascii="Comic Sans MS" w:hAnsi="Comic Sans MS" w:cs="Comic Sans MS"/>
                <w:sz w:val="22"/>
                <w:szCs w:val="22"/>
              </w:rPr>
              <w:t>Trafik</w:t>
            </w:r>
            <w:r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>–</w:t>
            </w: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cadde–</w:t>
            </w:r>
          </w:p>
          <w:p w:rsidR="009679E6" w:rsidRPr="00F4116F" w:rsidRDefault="009679E6" w:rsidP="00C12702">
            <w:pPr>
              <w:spacing w:line="276" w:lineRule="auto"/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</w:pPr>
            <w:r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>Okul geçidi -</w:t>
            </w:r>
            <w:r w:rsidRPr="00BE0020">
              <w:rPr>
                <w:rFonts w:ascii="Comic Sans MS" w:hAnsi="Comic Sans MS" w:cs="Comic Sans MS"/>
                <w:sz w:val="22"/>
                <w:szCs w:val="22"/>
              </w:rPr>
              <w:t>yaya</w:t>
            </w: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>-</w:t>
            </w: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yolcu - </w:t>
            </w:r>
            <w:r w:rsidRPr="00BE0020">
              <w:rPr>
                <w:rFonts w:ascii="Comic Sans MS" w:hAnsi="Comic Sans MS" w:cs="Comic Sans MS"/>
                <w:sz w:val="22"/>
                <w:szCs w:val="22"/>
              </w:rPr>
              <w:t>güvenli yollar</w:t>
            </w: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–- </w:t>
            </w:r>
            <w:r w:rsidRPr="00BE0020">
              <w:rPr>
                <w:rFonts w:ascii="Comic Sans MS" w:hAnsi="Comic Sans MS" w:cs="Comic Sans MS"/>
                <w:sz w:val="22"/>
                <w:szCs w:val="22"/>
              </w:rPr>
              <w:t>ışıklı işaret</w:t>
            </w: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cihazı</w:t>
            </w:r>
            <w:r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- </w:t>
            </w:r>
            <w:r w:rsidRPr="00BE0020">
              <w:rPr>
                <w:rFonts w:ascii="Comic Sans MS" w:hAnsi="Comic Sans MS" w:cs="Comic Sans MS"/>
                <w:sz w:val="22"/>
                <w:szCs w:val="22"/>
              </w:rPr>
              <w:t>banket</w:t>
            </w:r>
          </w:p>
        </w:tc>
      </w:tr>
    </w:tbl>
    <w:p w:rsidR="009679E6" w:rsidRPr="00A44324" w:rsidRDefault="009679E6" w:rsidP="00A44324">
      <w:pPr>
        <w:spacing w:line="276" w:lineRule="auto"/>
        <w:rPr>
          <w:rFonts w:ascii="Comic Sans MS" w:hAnsi="Comic Sans MS" w:cs="Comic Sans MS"/>
          <w:sz w:val="24"/>
          <w:szCs w:val="24"/>
        </w:rPr>
      </w:pPr>
      <w:r w:rsidRPr="00A44324">
        <w:rPr>
          <w:rFonts w:ascii="Comic Sans MS" w:hAnsi="Comic Sans MS" w:cs="Comic Sans MS"/>
          <w:sz w:val="24"/>
          <w:szCs w:val="24"/>
        </w:rPr>
        <w:t>B*** Aşağıda verilen sorularda boşluklara uygun olan kelimeleri yazınız.</w:t>
      </w:r>
      <w:r>
        <w:rPr>
          <w:rFonts w:ascii="Comic Sans MS" w:hAnsi="Comic Sans MS" w:cs="Comic Sans MS"/>
          <w:sz w:val="24"/>
          <w:szCs w:val="24"/>
        </w:rPr>
        <w:t xml:space="preserve">(10 </w:t>
      </w:r>
      <w:r w:rsidRPr="00A44324">
        <w:rPr>
          <w:rFonts w:ascii="Comic Sans MS" w:hAnsi="Comic Sans MS" w:cs="Comic Sans MS"/>
          <w:sz w:val="24"/>
          <w:szCs w:val="24"/>
        </w:rPr>
        <w:t>puan)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1-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Kaldırım olmayan yolda yaya için ayrılmış alana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2-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Motorlu ya da motorsuz taşıt içinde bir yerden başka bir yere seyahat edene ………………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denir. 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                                                                                  </w:t>
      </w:r>
      <w:r w:rsidRPr="00BE0020">
        <w:rPr>
          <w:rFonts w:ascii="Comic Sans MS" w:hAnsi="Comic Sans MS" w:cs="Comic Sans MS"/>
          <w:sz w:val="22"/>
          <w:szCs w:val="22"/>
        </w:rPr>
        <w:t>3-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 Okulların çevresinde özellikle öğrencilerin geçmesi için taşıt y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olunda ayrılmış kısma …………………………………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…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4-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Trafikte araçlarda bulunmayan kara yolunda hareketli veya hareketsiz halde bulunan insanlara ………………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5-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Trafiği düzenlemek için kullanılan özel işaretlerin tümüne 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6-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Yayaların yürümek için kullandıkları alana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………………………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7-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Taşıtın ve yayanın kavşakt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an geçiş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ini sağlayan ışık sistemine 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…………………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8-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Şe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hir içinde bulunan anayola……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………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C0305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9-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İnsanların ve taşıtların yollardaki tüm hareketlerine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…………………………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……………………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BD74A6" w:rsidRDefault="009679E6" w:rsidP="000F3DBC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E0020">
        <w:rPr>
          <w:rFonts w:ascii="Comic Sans MS" w:hAnsi="Comic Sans MS" w:cs="Comic Sans MS"/>
          <w:sz w:val="22"/>
          <w:szCs w:val="22"/>
        </w:rPr>
        <w:t>10-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 </w:t>
      </w:r>
      <w:r w:rsidRPr="00BD74A6">
        <w:rPr>
          <w:rFonts w:ascii="Comic Sans MS" w:hAnsi="Comic Sans MS" w:cs="Comic Sans MS"/>
          <w:b w:val="0"/>
          <w:bCs w:val="0"/>
          <w:sz w:val="22"/>
          <w:szCs w:val="22"/>
        </w:rPr>
        <w:t>Okula giderken ve gelirken kısa yolu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değil ……………………………………………………</w:t>
      </w:r>
      <w:r w:rsidRPr="00BD74A6">
        <w:rPr>
          <w:rFonts w:ascii="Comic Sans MS" w:hAnsi="Comic Sans MS" w:cs="Comic Sans MS"/>
          <w:b w:val="0"/>
          <w:bCs w:val="0"/>
          <w:sz w:val="22"/>
          <w:szCs w:val="22"/>
        </w:rPr>
        <w:t>……  tercih etmeliyiz.</w:t>
      </w:r>
    </w:p>
    <w:p w:rsidR="009679E6" w:rsidRDefault="009679E6" w:rsidP="00DD1C5E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A44324" w:rsidRDefault="009679E6" w:rsidP="00DD1C5E">
      <w:pPr>
        <w:rPr>
          <w:rFonts w:ascii="Comic Sans MS" w:hAnsi="Comic Sans MS" w:cs="Comic Sans MS"/>
          <w:color w:val="000000"/>
          <w:sz w:val="22"/>
          <w:szCs w:val="22"/>
        </w:rPr>
      </w:pPr>
      <w:r w:rsidRPr="00A44324">
        <w:rPr>
          <w:rFonts w:ascii="Comic Sans MS" w:hAnsi="Comic Sans MS" w:cs="Comic Sans MS"/>
          <w:color w:val="000000"/>
          <w:sz w:val="22"/>
          <w:szCs w:val="22"/>
        </w:rPr>
        <w:t xml:space="preserve">C*** </w:t>
      </w:r>
      <w:r w:rsidRPr="00A44324">
        <w:rPr>
          <w:rFonts w:ascii="Comic Sans MS" w:hAnsi="Comic Sans MS" w:cs="Comic Sans MS"/>
          <w:sz w:val="22"/>
          <w:szCs w:val="22"/>
        </w:rPr>
        <w:t>Aşağıdaki ifadelerden doğru olanlara “D” yanlış olanlara “Y” yazınız.</w:t>
      </w:r>
      <w:r>
        <w:rPr>
          <w:rFonts w:ascii="Comic Sans MS" w:hAnsi="Comic Sans MS" w:cs="Comic Sans MS"/>
          <w:sz w:val="24"/>
          <w:szCs w:val="24"/>
        </w:rPr>
        <w:t xml:space="preserve">(10 </w:t>
      </w:r>
      <w:r w:rsidRPr="00A44324">
        <w:rPr>
          <w:rFonts w:ascii="Comic Sans MS" w:hAnsi="Comic Sans MS" w:cs="Comic Sans MS"/>
          <w:sz w:val="24"/>
          <w:szCs w:val="24"/>
        </w:rPr>
        <w:t>puan)</w:t>
      </w:r>
    </w:p>
    <w:p w:rsidR="009679E6" w:rsidRPr="00B360EB" w:rsidRDefault="009679E6" w:rsidP="00B360EB">
      <w:pPr>
        <w:pStyle w:val="NoSpacing"/>
        <w:spacing w:after="24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</w:t>
      </w:r>
      <w:r w:rsidRPr="00BE0020">
        <w:rPr>
          <w:rFonts w:ascii="Comic Sans MS" w:hAnsi="Comic Sans MS" w:cs="Comic Sans MS"/>
          <w:b/>
          <w:bCs/>
        </w:rPr>
        <w:t>(………)</w:t>
      </w:r>
      <w:r>
        <w:rPr>
          <w:rFonts w:ascii="Comic Sans MS" w:hAnsi="Comic Sans MS" w:cs="Comic Sans MS"/>
        </w:rPr>
        <w:t xml:space="preserve"> </w:t>
      </w:r>
      <w:r w:rsidRPr="00B360EB">
        <w:rPr>
          <w:rFonts w:ascii="Comic Sans MS" w:hAnsi="Comic Sans MS" w:cs="Comic Sans MS"/>
        </w:rPr>
        <w:t>Gideceğimiz yere geç kalmışsak güvenli olmayan yerlerden de hızlıca gidebiliriz.</w:t>
      </w:r>
    </w:p>
    <w:p w:rsidR="009679E6" w:rsidRDefault="009679E6" w:rsidP="00DD1C5E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2(………)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Araçlar yeşil ışık yandığında geçerler.</w:t>
      </w:r>
    </w:p>
    <w:p w:rsidR="009679E6" w:rsidRPr="00D427FB" w:rsidRDefault="009679E6" w:rsidP="00DD1C5E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3(………)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Yayalar kaldırımı kullanırlar.</w:t>
      </w:r>
    </w:p>
    <w:p w:rsidR="009679E6" w:rsidRPr="00D427FB" w:rsidRDefault="009679E6" w:rsidP="00DD1C5E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4(………)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Alt geçidi mecbur kalınc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a kullanmalıyız</w:t>
      </w:r>
    </w:p>
    <w:p w:rsidR="009679E6" w:rsidRPr="00D427FB" w:rsidRDefault="009679E6" w:rsidP="00DD1C5E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5(……)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Araç kullanmak için ehliyete sahip olmalıyız.</w:t>
      </w:r>
    </w:p>
    <w:p w:rsidR="009679E6" w:rsidRDefault="009679E6" w:rsidP="00DD1C5E">
      <w:pPr>
        <w:spacing w:after="240"/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6(………)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Trafik kural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ı can güvenliğimiz için vardır.</w:t>
      </w:r>
    </w:p>
    <w:p w:rsidR="009679E6" w:rsidRPr="00D427FB" w:rsidRDefault="009679E6" w:rsidP="00DD1C5E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7(………)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Trafik kurallarına bazen uymayabiliriz.</w:t>
      </w:r>
    </w:p>
    <w:p w:rsidR="009679E6" w:rsidRPr="00D427FB" w:rsidRDefault="009679E6" w:rsidP="00DD1C5E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8(………)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Yol kenarlarında oynamak tehlikelidir.</w:t>
      </w:r>
    </w:p>
    <w:p w:rsidR="009679E6" w:rsidRPr="00B45345" w:rsidRDefault="009679E6" w:rsidP="00DD1C5E">
      <w:pPr>
        <w:spacing w:after="240"/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9(………)</w:t>
      </w:r>
      <w:r w:rsidRPr="00BE0020">
        <w:rPr>
          <w:rFonts w:ascii="Comic Sans MS" w:hAnsi="Comic Sans MS" w:cs="Comic Sans MS"/>
          <w:b w:val="0"/>
          <w:bCs w:val="0"/>
          <w:sz w:val="21"/>
          <w:szCs w:val="21"/>
        </w:rPr>
        <w:t>Trafik polisi trafiği düzenlemekle görevlidir.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10(………)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Taşıtta emniyet kemeri takma zorunluluğu yoktur.</w:t>
      </w:r>
    </w:p>
    <w:p w:rsidR="009679E6" w:rsidRPr="000F3DBC" w:rsidRDefault="009679E6" w:rsidP="000F3DB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D*** </w:t>
      </w:r>
      <w:r w:rsidRPr="00C12702">
        <w:rPr>
          <w:rFonts w:ascii="Comic Sans MS" w:hAnsi="Comic Sans MS" w:cs="Comic Sans MS"/>
          <w:b w:val="0"/>
          <w:bCs w:val="0"/>
          <w:sz w:val="22"/>
          <w:szCs w:val="22"/>
        </w:rPr>
        <w:t>Karışık olarak verilen karayolunda</w:t>
      </w:r>
      <w:r w:rsidRPr="000F3DBC">
        <w:rPr>
          <w:rFonts w:ascii="Comic Sans MS" w:hAnsi="Comic Sans MS" w:cs="Comic Sans MS"/>
          <w:sz w:val="22"/>
          <w:szCs w:val="22"/>
        </w:rPr>
        <w:t xml:space="preserve"> </w:t>
      </w:r>
      <w:r w:rsidRPr="00C12702">
        <w:rPr>
          <w:rFonts w:ascii="Comic Sans MS" w:hAnsi="Comic Sans MS" w:cs="Comic Sans MS"/>
          <w:sz w:val="22"/>
          <w:szCs w:val="22"/>
          <w:u w:val="single"/>
        </w:rPr>
        <w:t>karşıdan karşıya geçiş kurallarını</w:t>
      </w:r>
      <w:r w:rsidRPr="000F3DBC">
        <w:rPr>
          <w:rFonts w:ascii="Comic Sans MS" w:hAnsi="Comic Sans MS" w:cs="Comic Sans MS"/>
          <w:sz w:val="22"/>
          <w:szCs w:val="22"/>
        </w:rPr>
        <w:t xml:space="preserve"> düzenleyerek </w:t>
      </w:r>
      <w:r w:rsidRPr="00C12702">
        <w:rPr>
          <w:rFonts w:ascii="Comic Sans MS" w:hAnsi="Comic Sans MS" w:cs="Comic Sans MS"/>
          <w:b w:val="0"/>
          <w:bCs w:val="0"/>
          <w:sz w:val="22"/>
          <w:szCs w:val="22"/>
        </w:rPr>
        <w:t>aşağıya yazınız.</w:t>
      </w:r>
      <w:r w:rsidRPr="000F3DBC">
        <w:rPr>
          <w:rFonts w:ascii="Comic Sans MS" w:hAnsi="Comic Sans MS" w:cs="Comic Sans MS"/>
          <w:sz w:val="22"/>
          <w:szCs w:val="22"/>
        </w:rPr>
        <w:t xml:space="preserve"> 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0F3DBC" w:rsidRDefault="009679E6" w:rsidP="000F3DBC">
      <w:pPr>
        <w:numPr>
          <w:ilvl w:val="0"/>
          <w:numId w:val="3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 xml:space="preserve">Sonra sağa bakarım.                                  </w:t>
      </w:r>
    </w:p>
    <w:p w:rsidR="009679E6" w:rsidRPr="000F3DBC" w:rsidRDefault="009679E6" w:rsidP="000F3DBC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 xml:space="preserve">Kaldırımda dururum.        </w:t>
      </w:r>
    </w:p>
    <w:p w:rsidR="009679E6" w:rsidRPr="000F3DBC" w:rsidRDefault="009679E6" w:rsidP="000F3DBC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>Sonra tekrar sola bakarım.</w:t>
      </w:r>
    </w:p>
    <w:p w:rsidR="009679E6" w:rsidRPr="000F3DBC" w:rsidRDefault="009679E6" w:rsidP="000F3DBC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>Gelen araç yoksa karşıya geçerim.</w:t>
      </w:r>
    </w:p>
    <w:p w:rsidR="009679E6" w:rsidRPr="000F3DBC" w:rsidRDefault="009679E6" w:rsidP="000F3DBC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>Önce sola bakarım.</w:t>
      </w:r>
      <w:r>
        <w:rPr>
          <w:noProof/>
        </w:rPr>
        <w:pict>
          <v:shape id="Text Box 10" o:spid="_x0000_s1032" type="#_x0000_t202" style="position:absolute;left:0;text-align:left;margin-left:-9.2pt;margin-top:26.75pt;width:274.5pt;height:117.75pt;z-index:251664384;visibility:visible;mso-position-horizontal-relative:text;mso-position-vertical-relative:text" o:allowincell="f">
            <v:textbox>
              <w:txbxContent>
                <w:p w:rsidR="009679E6" w:rsidRPr="000F3DBC" w:rsidRDefault="009679E6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F3DBC">
                    <w:rPr>
                      <w:rFonts w:ascii="Comic Sans MS" w:hAnsi="Comic Sans MS" w:cs="Comic Sans MS"/>
                      <w:sz w:val="22"/>
                      <w:szCs w:val="22"/>
                    </w:rPr>
                    <w:t>..................................................</w:t>
                  </w:r>
                </w:p>
                <w:p w:rsidR="009679E6" w:rsidRPr="000F3DBC" w:rsidRDefault="009679E6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F3DBC">
                    <w:rPr>
                      <w:rFonts w:ascii="Comic Sans MS" w:hAnsi="Comic Sans MS" w:cs="Comic Sans MS"/>
                      <w:sz w:val="22"/>
                      <w:szCs w:val="22"/>
                    </w:rPr>
                    <w:t>..................................................</w:t>
                  </w:r>
                </w:p>
                <w:p w:rsidR="009679E6" w:rsidRPr="000F3DBC" w:rsidRDefault="009679E6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F3DBC">
                    <w:rPr>
                      <w:rFonts w:ascii="Comic Sans MS" w:hAnsi="Comic Sans MS" w:cs="Comic Sans MS"/>
                      <w:sz w:val="22"/>
                      <w:szCs w:val="22"/>
                    </w:rPr>
                    <w:t>..................................................</w:t>
                  </w:r>
                </w:p>
                <w:p w:rsidR="009679E6" w:rsidRPr="000F3DBC" w:rsidRDefault="009679E6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F3DBC">
                    <w:rPr>
                      <w:rFonts w:ascii="Comic Sans MS" w:hAnsi="Comic Sans MS" w:cs="Comic Sans MS"/>
                      <w:sz w:val="22"/>
                      <w:szCs w:val="22"/>
                    </w:rPr>
                    <w:t>..................................................</w:t>
                  </w:r>
                </w:p>
                <w:p w:rsidR="009679E6" w:rsidRDefault="009679E6" w:rsidP="000F3DBC">
                  <w:pPr>
                    <w:numPr>
                      <w:ilvl w:val="0"/>
                      <w:numId w:val="4"/>
                    </w:numPr>
                    <w:spacing w:line="360" w:lineRule="auto"/>
                  </w:pPr>
                  <w:r w:rsidRPr="000F3DBC">
                    <w:rPr>
                      <w:rFonts w:ascii="Comic Sans MS" w:hAnsi="Comic Sans MS" w:cs="Comic Sans MS"/>
                      <w:sz w:val="22"/>
                      <w:szCs w:val="22"/>
                    </w:rPr>
                    <w:t>..................................................</w:t>
                  </w:r>
                </w:p>
              </w:txbxContent>
            </v:textbox>
          </v:shape>
        </w:pict>
      </w:r>
    </w:p>
    <w:p w:rsidR="009679E6" w:rsidRPr="000F3DBC" w:rsidRDefault="009679E6" w:rsidP="00DD1C5E">
      <w:pPr>
        <w:spacing w:after="240" w:line="276" w:lineRule="auto"/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Default="009679E6" w:rsidP="00DD1C5E">
      <w:pPr>
        <w:spacing w:after="240" w:line="276" w:lineRule="auto"/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DD1C5E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NOT: 5’er puandır.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</w:p>
    <w:p w:rsidR="009679E6" w:rsidRPr="00F4116F" w:rsidRDefault="009679E6" w:rsidP="00DD1C5E">
      <w:pPr>
        <w:pStyle w:val="AralkYok1"/>
        <w:spacing w:after="240"/>
        <w:rPr>
          <w:rFonts w:ascii="Comic Sans MS" w:hAnsi="Comic Sans MS" w:cs="Comic Sans MS"/>
          <w:sz w:val="22"/>
          <w:szCs w:val="22"/>
        </w:rPr>
      </w:pPr>
    </w:p>
    <w:p w:rsidR="009679E6" w:rsidRPr="00F4116F" w:rsidRDefault="009679E6" w:rsidP="00255DD1">
      <w:pPr>
        <w:pStyle w:val="AralkYok1"/>
        <w:rPr>
          <w:rFonts w:ascii="Comic Sans MS" w:hAnsi="Comic Sans MS" w:cs="Comic Sans MS"/>
          <w:sz w:val="22"/>
          <w:szCs w:val="22"/>
        </w:rPr>
      </w:pPr>
    </w:p>
    <w:p w:rsidR="009679E6" w:rsidRDefault="009679E6" w:rsidP="000F3DBC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E) </w:t>
      </w:r>
      <w:r w:rsidRPr="000F3DBC">
        <w:rPr>
          <w:rFonts w:ascii="Comic Sans MS" w:hAnsi="Comic Sans MS" w:cs="Comic Sans MS"/>
          <w:sz w:val="22"/>
          <w:szCs w:val="22"/>
        </w:rPr>
        <w:t xml:space="preserve">Karşıdan karşıya geçmek için kullandığımız  güvenli yollardan  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tanesini yazınız.(</w:t>
      </w:r>
      <w:r>
        <w:rPr>
          <w:rFonts w:ascii="Comic Sans MS" w:hAnsi="Comic Sans MS" w:cs="Comic Sans MS"/>
          <w:sz w:val="22"/>
          <w:szCs w:val="22"/>
        </w:rPr>
        <w:t>1</w:t>
      </w:r>
      <w:r w:rsidRPr="000F3DBC">
        <w:rPr>
          <w:rFonts w:ascii="Comic Sans MS" w:hAnsi="Comic Sans MS" w:cs="Comic Sans MS"/>
          <w:sz w:val="22"/>
          <w:szCs w:val="22"/>
        </w:rPr>
        <w:t>0 puan)</w:t>
      </w:r>
    </w:p>
    <w:p w:rsidR="009679E6" w:rsidRDefault="009679E6" w:rsidP="009C4317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1.</w:t>
      </w:r>
      <w:r w:rsidRPr="000F3DBC">
        <w:rPr>
          <w:rFonts w:ascii="Comic Sans MS" w:hAnsi="Comic Sans MS" w:cs="Comic Sans MS"/>
          <w:sz w:val="22"/>
          <w:szCs w:val="22"/>
        </w:rPr>
        <w:t>...................................................</w:t>
      </w:r>
      <w:r>
        <w:rPr>
          <w:rFonts w:ascii="Comic Sans MS" w:hAnsi="Comic Sans MS" w:cs="Comic Sans MS"/>
          <w:sz w:val="22"/>
          <w:szCs w:val="22"/>
        </w:rPr>
        <w:t>2.</w:t>
      </w:r>
      <w:r w:rsidRPr="000F3DBC">
        <w:rPr>
          <w:rFonts w:ascii="Comic Sans MS" w:hAnsi="Comic Sans MS" w:cs="Comic Sans MS"/>
          <w:sz w:val="22"/>
          <w:szCs w:val="22"/>
        </w:rPr>
        <w:t>...................................................</w:t>
      </w:r>
      <w:r>
        <w:rPr>
          <w:rFonts w:ascii="Comic Sans MS" w:hAnsi="Comic Sans MS" w:cs="Comic Sans MS"/>
          <w:sz w:val="22"/>
          <w:szCs w:val="22"/>
        </w:rPr>
        <w:t>3.</w:t>
      </w:r>
      <w:r w:rsidRPr="000F3DBC">
        <w:rPr>
          <w:rFonts w:ascii="Comic Sans MS" w:hAnsi="Comic Sans MS" w:cs="Comic Sans MS"/>
          <w:sz w:val="22"/>
          <w:szCs w:val="22"/>
        </w:rPr>
        <w:t>...................................................</w:t>
      </w:r>
      <w:r>
        <w:rPr>
          <w:rFonts w:ascii="Comic Sans MS" w:hAnsi="Comic Sans MS" w:cs="Comic Sans MS"/>
          <w:sz w:val="22"/>
          <w:szCs w:val="22"/>
        </w:rPr>
        <w:t>4.</w:t>
      </w:r>
      <w:r w:rsidRPr="000F3DBC">
        <w:rPr>
          <w:rFonts w:ascii="Comic Sans MS" w:hAnsi="Comic Sans MS" w:cs="Comic Sans MS"/>
          <w:sz w:val="22"/>
          <w:szCs w:val="22"/>
        </w:rPr>
        <w:t>..............</w:t>
      </w:r>
      <w:r>
        <w:rPr>
          <w:rFonts w:ascii="Comic Sans MS" w:hAnsi="Comic Sans MS" w:cs="Comic Sans MS"/>
          <w:sz w:val="22"/>
          <w:szCs w:val="22"/>
        </w:rPr>
        <w:t>.....................................</w:t>
      </w:r>
    </w:p>
    <w:p w:rsidR="009679E6" w:rsidRPr="009C4317" w:rsidRDefault="009679E6" w:rsidP="009C4317">
      <w:pPr>
        <w:spacing w:line="360" w:lineRule="auto"/>
        <w:rPr>
          <w:rFonts w:ascii="Comic Sans MS" w:hAnsi="Comic Sans MS" w:cs="Comic Sans MS"/>
          <w:sz w:val="22"/>
          <w:szCs w:val="22"/>
        </w:rPr>
        <w:sectPr w:rsidR="009679E6" w:rsidRPr="009C4317" w:rsidSect="00C12702">
          <w:type w:val="continuous"/>
          <w:pgSz w:w="11906" w:h="16838"/>
          <w:pgMar w:top="709" w:right="425" w:bottom="284" w:left="709" w:header="340" w:footer="28" w:gutter="0"/>
          <w:cols w:num="2" w:sep="1" w:space="567"/>
          <w:docGrid w:linePitch="360"/>
        </w:sectPr>
      </w:pPr>
      <w:r>
        <w:rPr>
          <w:rFonts w:ascii="Comic Sans MS" w:hAnsi="Comic Sans MS" w:cs="Comic Sans MS"/>
          <w:sz w:val="22"/>
          <w:szCs w:val="22"/>
        </w:rPr>
        <w:t>5.</w:t>
      </w:r>
      <w:r w:rsidRPr="000F3DBC">
        <w:rPr>
          <w:rFonts w:ascii="Comic Sans MS" w:hAnsi="Comic Sans MS" w:cs="Comic Sans MS"/>
          <w:sz w:val="22"/>
          <w:szCs w:val="22"/>
        </w:rPr>
        <w:t>..............</w:t>
      </w:r>
      <w:r>
        <w:rPr>
          <w:rFonts w:ascii="Comic Sans MS" w:hAnsi="Comic Sans MS" w:cs="Comic Sans MS"/>
          <w:sz w:val="22"/>
          <w:szCs w:val="22"/>
        </w:rPr>
        <w:t>.....................................</w:t>
      </w: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Default="009679E6" w:rsidP="00E31B20">
      <w:pPr>
        <w:rPr>
          <w:rFonts w:ascii="Comic Sans MS" w:hAnsi="Comic Sans MS" w:cs="Comic Sans MS"/>
          <w:sz w:val="22"/>
          <w:szCs w:val="22"/>
        </w:rPr>
      </w:pPr>
    </w:p>
    <w:p w:rsidR="009679E6" w:rsidRPr="00E601A0" w:rsidRDefault="009679E6" w:rsidP="00B45E1B">
      <w:pPr>
        <w:ind w:left="-180" w:right="-337"/>
        <w:jc w:val="center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YUNUS EMRE İLKOKULU 2017-2018</w:t>
      </w:r>
      <w:r w:rsidRPr="00E601A0">
        <w:rPr>
          <w:rFonts w:ascii="Comic Sans MS" w:hAnsi="Comic Sans MS" w:cs="Comic Sans MS"/>
          <w:color w:val="000000"/>
          <w:sz w:val="24"/>
          <w:szCs w:val="24"/>
        </w:rPr>
        <w:t xml:space="preserve"> EĞİTİM ÖĞRETİM YILI</w:t>
      </w:r>
    </w:p>
    <w:p w:rsidR="009679E6" w:rsidRPr="00DD1C5E" w:rsidRDefault="009679E6" w:rsidP="00B45E1B">
      <w:pPr>
        <w:ind w:left="-180" w:right="-337"/>
        <w:jc w:val="center"/>
        <w:rPr>
          <w:rFonts w:ascii="Comic Sans MS" w:hAnsi="Comic Sans MS" w:cs="Comic Sans MS"/>
          <w:color w:val="000000"/>
          <w:sz w:val="24"/>
          <w:szCs w:val="24"/>
        </w:rPr>
      </w:pPr>
      <w:r w:rsidRPr="00E601A0">
        <w:rPr>
          <w:rFonts w:ascii="Comic Sans MS" w:hAnsi="Comic Sans MS" w:cs="Comic Sans MS"/>
          <w:color w:val="000000"/>
          <w:sz w:val="24"/>
          <w:szCs w:val="24"/>
        </w:rPr>
        <w:t xml:space="preserve">TRAFİK GÜVENLİĞİ DERSİ 4.SINIF 1.DÖNEM </w:t>
      </w:r>
      <w:r>
        <w:rPr>
          <w:rFonts w:ascii="Comic Sans MS" w:hAnsi="Comic Sans MS" w:cs="Comic Sans MS"/>
          <w:color w:val="000000"/>
          <w:sz w:val="24"/>
          <w:szCs w:val="24"/>
        </w:rPr>
        <w:t>2</w:t>
      </w:r>
      <w:r w:rsidRPr="00E601A0">
        <w:rPr>
          <w:rFonts w:ascii="Comic Sans MS" w:hAnsi="Comic Sans MS" w:cs="Comic Sans MS"/>
          <w:color w:val="000000"/>
          <w:sz w:val="24"/>
          <w:szCs w:val="24"/>
        </w:rPr>
        <w:t>.YAZILI SORULARI</w:t>
      </w:r>
    </w:p>
    <w:p w:rsidR="009679E6" w:rsidRPr="00E601A0" w:rsidRDefault="009679E6" w:rsidP="00B45E1B">
      <w:pPr>
        <w:ind w:left="-180" w:right="-337"/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</w:pP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>ADI-SOYADI :</w:t>
      </w:r>
      <w:r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>…………………………………………………………</w:t>
      </w:r>
      <w:r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  <w:t>SINIF: …………………</w:t>
      </w:r>
      <w:r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  <w:t>NO: ………………</w:t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  <w:r w:rsidRPr="00E601A0"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tab/>
      </w:r>
    </w:p>
    <w:p w:rsidR="009679E6" w:rsidRPr="00E601A0" w:rsidRDefault="009679E6" w:rsidP="00B45E1B">
      <w:pPr>
        <w:ind w:right="-337"/>
        <w:rPr>
          <w:rFonts w:ascii="Comic Sans MS" w:hAnsi="Comic Sans MS" w:cs="Comic Sans MS"/>
          <w:b w:val="0"/>
          <w:bCs w:val="0"/>
          <w:color w:val="000000"/>
          <w:sz w:val="24"/>
          <w:szCs w:val="24"/>
        </w:rPr>
        <w:sectPr w:rsidR="009679E6" w:rsidRPr="00E601A0" w:rsidSect="00B45E1B">
          <w:headerReference w:type="default" r:id="rId10"/>
          <w:type w:val="continuous"/>
          <w:pgSz w:w="11906" w:h="16838"/>
          <w:pgMar w:top="567" w:right="424" w:bottom="1417" w:left="709" w:header="0" w:footer="587" w:gutter="0"/>
          <w:cols w:space="708"/>
          <w:docGrid w:linePitch="437"/>
        </w:sectPr>
      </w:pPr>
    </w:p>
    <w:p w:rsidR="009679E6" w:rsidRPr="00B360EB" w:rsidRDefault="009679E6" w:rsidP="00B45E1B">
      <w:pP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1-</w:t>
      </w:r>
      <w:r w:rsidRPr="00B360EB">
        <w:rPr>
          <w:rFonts w:ascii="Comic Sans MS" w:hAnsi="Comic Sans MS" w:cs="Comic Sans MS"/>
          <w:sz w:val="22"/>
          <w:szCs w:val="22"/>
        </w:rPr>
        <w:t xml:space="preserve">Yaya kaldırımında grup halinde yürümemiz gerekirse nasıl yürümeliyiz? </w:t>
      </w:r>
    </w:p>
    <w:p w:rsidR="009679E6" w:rsidRPr="00886743" w:rsidRDefault="009679E6" w:rsidP="00B45E1B">
      <w:pPr>
        <w:widowControl w:val="0"/>
        <w:suppressAutoHyphens/>
        <w:jc w:val="both"/>
        <w:rPr>
          <w:rFonts w:ascii="Comic Sans MS" w:hAnsi="Comic Sans MS" w:cs="Comic Sans MS"/>
          <w:color w:val="FF0000"/>
          <w:sz w:val="22"/>
          <w:szCs w:val="22"/>
        </w:rPr>
      </w:pP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A) Sıra halinde</w:t>
      </w:r>
      <w:r>
        <w:rPr>
          <w:rFonts w:ascii="Comic Sans MS" w:hAnsi="Comic Sans MS" w:cs="Comic Sans MS"/>
          <w:color w:val="FF0000"/>
          <w:sz w:val="22"/>
          <w:szCs w:val="22"/>
        </w:rPr>
        <w:tab/>
      </w: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>B) Koşarak yürümeliyiz</w:t>
      </w:r>
    </w:p>
    <w:p w:rsidR="009679E6" w:rsidRDefault="009679E6" w:rsidP="00B45E1B">
      <w:pPr>
        <w:widowControl w:val="0"/>
        <w:suppressAutoHyphens/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>C) El ele tutuşarak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B360EB">
        <w:rPr>
          <w:rFonts w:ascii="Comic Sans MS" w:hAnsi="Comic Sans MS" w:cs="Comic Sans MS"/>
          <w:b w:val="0"/>
          <w:bCs w:val="0"/>
          <w:sz w:val="22"/>
          <w:szCs w:val="22"/>
        </w:rPr>
        <w:t>D) Şakalaşarak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2- Kara yolunda insan, hayvan ve yük taşımaya yarayan </w:t>
      </w:r>
      <w:r w:rsidRPr="00F4116F">
        <w:rPr>
          <w:rFonts w:ascii="Comic Sans MS" w:hAnsi="Comic Sans MS" w:cs="Comic Sans MS"/>
          <w:color w:val="000000"/>
          <w:sz w:val="22"/>
          <w:szCs w:val="22"/>
          <w:u w:val="single"/>
        </w:rPr>
        <w:t>araçlara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 ne denir?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A) Sürücü             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 xml:space="preserve">B) Yaya               </w:t>
      </w:r>
    </w:p>
    <w:p w:rsidR="009679E6" w:rsidRPr="008E49E5" w:rsidRDefault="009679E6" w:rsidP="00B45E1B">
      <w:pPr>
        <w:rPr>
          <w:rFonts w:ascii="Comic Sans MS" w:hAnsi="Comic Sans MS" w:cs="Comic Sans MS"/>
          <w:color w:val="FF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C) Yolcu              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D) Taşıt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3- Yayaların geçmesi için yolun üzerinde çizgilerle belirlenmiş alanlara ne denir?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 xml:space="preserve"> A) Tabela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B) Üst geçit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8E49E5"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C) Yaya geçidi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D) Araç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8E14A4" w:rsidRDefault="009679E6" w:rsidP="00B45E1B">
      <w:pPr>
        <w:pStyle w:val="NoSpacing"/>
        <w:jc w:val="both"/>
        <w:rPr>
          <w:rFonts w:ascii="Comic Sans MS" w:hAnsi="Comic Sans MS" w:cs="Comic Sans MS"/>
          <w:b/>
          <w:bCs/>
        </w:rPr>
      </w:pPr>
      <w:r w:rsidRPr="00F4116F">
        <w:rPr>
          <w:rFonts w:ascii="Comic Sans MS" w:hAnsi="Comic Sans MS" w:cs="Comic Sans MS"/>
          <w:color w:val="000000"/>
        </w:rPr>
        <w:t xml:space="preserve">4- </w:t>
      </w:r>
      <w:r w:rsidRPr="008E14A4">
        <w:rPr>
          <w:rFonts w:ascii="Comic Sans MS" w:hAnsi="Comic Sans MS" w:cs="Comic Sans MS"/>
          <w:b/>
          <w:bCs/>
        </w:rPr>
        <w:t>Kara yollarında trafik işaret levhalarının konulma amacı hangisidir?</w:t>
      </w:r>
    </w:p>
    <w:p w:rsidR="009679E6" w:rsidRPr="008E14A4" w:rsidRDefault="009679E6" w:rsidP="00B45E1B">
      <w:pPr>
        <w:pStyle w:val="NoSpacing"/>
        <w:jc w:val="both"/>
        <w:rPr>
          <w:rFonts w:ascii="Comic Sans MS" w:hAnsi="Comic Sans MS" w:cs="Comic Sans MS"/>
        </w:rPr>
      </w:pPr>
      <w:r w:rsidRPr="008E14A4">
        <w:rPr>
          <w:rFonts w:ascii="Comic Sans MS" w:hAnsi="Comic Sans MS" w:cs="Comic Sans MS"/>
        </w:rPr>
        <w:t>A) Sürücülere yolun açık olduğunu bildirmek.</w:t>
      </w:r>
    </w:p>
    <w:p w:rsidR="009679E6" w:rsidRPr="00886743" w:rsidRDefault="009679E6" w:rsidP="00B45E1B">
      <w:pPr>
        <w:pStyle w:val="NoSpacing"/>
        <w:jc w:val="both"/>
        <w:rPr>
          <w:rFonts w:ascii="Comic Sans MS" w:hAnsi="Comic Sans MS" w:cs="Comic Sans MS"/>
          <w:b/>
          <w:bCs/>
          <w:color w:val="FF0000"/>
        </w:rPr>
      </w:pPr>
      <w:r w:rsidRPr="00E763C2">
        <w:rPr>
          <w:rFonts w:ascii="Comic Sans MS" w:hAnsi="Comic Sans MS" w:cs="Comic Sans MS"/>
          <w:b/>
          <w:bCs/>
          <w:color w:val="FF0000"/>
          <w:u w:val="single"/>
        </w:rPr>
        <w:t>B)Düzenli ve güvenli bir trafik ortamı oluşturmak</w:t>
      </w:r>
      <w:r w:rsidRPr="00886743">
        <w:rPr>
          <w:rFonts w:ascii="Comic Sans MS" w:hAnsi="Comic Sans MS" w:cs="Comic Sans MS"/>
          <w:b/>
          <w:bCs/>
          <w:color w:val="FF0000"/>
        </w:rPr>
        <w:t>.</w:t>
      </w:r>
    </w:p>
    <w:p w:rsidR="009679E6" w:rsidRPr="008E14A4" w:rsidRDefault="009679E6" w:rsidP="00B45E1B">
      <w:pPr>
        <w:pStyle w:val="NoSpacing"/>
        <w:jc w:val="both"/>
        <w:rPr>
          <w:rFonts w:ascii="Comic Sans MS" w:hAnsi="Comic Sans MS" w:cs="Comic Sans MS"/>
        </w:rPr>
      </w:pPr>
      <w:r w:rsidRPr="008E14A4">
        <w:rPr>
          <w:rFonts w:ascii="Comic Sans MS" w:hAnsi="Comic Sans MS" w:cs="Comic Sans MS"/>
        </w:rPr>
        <w:t>C) Sürücülerin daha hızlı gitmelerini sağlamak.</w:t>
      </w:r>
    </w:p>
    <w:p w:rsidR="009679E6" w:rsidRPr="00886743" w:rsidRDefault="009679E6" w:rsidP="00B45E1B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886743">
        <w:rPr>
          <w:rFonts w:ascii="Comic Sans MS" w:hAnsi="Comic Sans MS" w:cs="Comic Sans MS"/>
          <w:b w:val="0"/>
          <w:bCs w:val="0"/>
          <w:sz w:val="22"/>
          <w:szCs w:val="22"/>
        </w:rPr>
        <w:t>D) Sürücülerin daha yavaş gitmelerini sağlamak.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5- Aşağıdakilerden hangisi güvenli oyun alanlarından biridir?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A) Okul bahçesi</w:t>
      </w:r>
      <w:r w:rsidRPr="008E49E5">
        <w:rPr>
          <w:rFonts w:ascii="Comic Sans MS" w:hAnsi="Comic Sans MS" w:cs="Comic Sans MS"/>
          <w:color w:val="FF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B) Sokaklar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Araç park yerleri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D) Ana yollar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6- Aşağıdakilerden hangisi trafiğin güvenliğini sağlamakla görevli kişilerdir?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A) Öğretmenler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B) Doktorlar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C) Trafik polisleri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D) Hizmetliler</w:t>
      </w: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7- Yandaki trafik levhasının</w:t>
      </w: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_x0000_s1033" type="#_x0000_t75" alt="Yolda_Calisma_Var" style="position:absolute;margin-left:209.8pt;margin-top:.5pt;width:59.25pt;height:55.5pt;z-index:-251651072;visibility:visible">
            <v:imagedata r:id="rId8" o:title=""/>
          </v:shape>
        </w:pic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anlamı aşağıdakilerden hangisidir?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A) Alt geçit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B) Yaya geçidi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Define var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470D15">
        <w:rPr>
          <w:rFonts w:ascii="Comic Sans MS" w:hAnsi="Comic Sans MS" w:cs="Comic Sans MS"/>
          <w:color w:val="000000"/>
          <w:sz w:val="22"/>
          <w:szCs w:val="22"/>
          <w:u w:val="single"/>
        </w:rPr>
        <w:t>D) Yol çalışması</w:t>
      </w: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340D3B" w:rsidRDefault="009679E6" w:rsidP="00B45E1B">
      <w:pPr>
        <w:pStyle w:val="NoSpacing"/>
        <w:spacing w:line="276" w:lineRule="auto"/>
        <w:rPr>
          <w:rFonts w:ascii="Comic Sans MS" w:hAnsi="Comic Sans MS" w:cs="Comic Sans MS"/>
          <w:b/>
          <w:bCs/>
          <w:color w:val="000000"/>
        </w:rPr>
      </w:pPr>
      <w:r w:rsidRPr="00F4116F">
        <w:rPr>
          <w:rFonts w:ascii="Comic Sans MS" w:hAnsi="Comic Sans MS" w:cs="Comic Sans MS"/>
          <w:color w:val="000000"/>
        </w:rPr>
        <w:t>8-</w:t>
      </w:r>
      <w:r w:rsidRPr="00340D3B">
        <w:rPr>
          <w:rFonts w:ascii="Comic Sans MS" w:hAnsi="Comic Sans MS" w:cs="Comic Sans MS"/>
          <w:b/>
          <w:bCs/>
          <w:color w:val="000000"/>
        </w:rPr>
        <w:t>Taşıtların ve yayaların kavşaklardan geçişini düzenleyen ışık sistemine ne ad verilir?</w:t>
      </w:r>
      <w:r w:rsidRPr="000F3DBC">
        <w:rPr>
          <w:rFonts w:ascii="Comic Sans MS" w:hAnsi="Comic Sans MS" w:cs="Comic Sans MS"/>
        </w:rPr>
        <w:t>(</w:t>
      </w:r>
      <w:r>
        <w:rPr>
          <w:rFonts w:ascii="Comic Sans MS" w:hAnsi="Comic Sans MS" w:cs="Comic Sans MS"/>
        </w:rPr>
        <w:t>5</w:t>
      </w:r>
      <w:r w:rsidRPr="000F3DBC">
        <w:rPr>
          <w:rFonts w:ascii="Comic Sans MS" w:hAnsi="Comic Sans MS" w:cs="Comic Sans MS"/>
        </w:rPr>
        <w:t xml:space="preserve"> puan)</w:t>
      </w:r>
    </w:p>
    <w:p w:rsidR="009679E6" w:rsidRDefault="009679E6" w:rsidP="00B45E1B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A) trafik levhası      </w:t>
      </w: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B) ışıklı trafik işaret cihazı</w:t>
      </w:r>
    </w:p>
    <w:p w:rsidR="009679E6" w:rsidRPr="00C0305C" w:rsidRDefault="009679E6" w:rsidP="00B45E1B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C) yaya geçidi    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  <w:t>D) yaya kaldırımı</w: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_x0000_s1034" type="#_x0000_t75" alt="MCj04320290000[1]" style="position:absolute;margin-left:188.25pt;margin-top:.5pt;width:62.25pt;height:62.25pt;z-index:-251650048;visibility:visible" wrapcoords="-260 0 -260 21080 21600 21080 21600 0 -260 0">
            <v:imagedata r:id="rId9" o:title=""/>
            <w10:wrap type="tight"/>
          </v:shape>
        </w:pic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9-Aşağıdaki trafik levhasının</w:t>
      </w: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>anlamı aşağıdakilerden hangisidir?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A) Alt geçit</w:t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B) Üst geçit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Orta geçit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470D15">
        <w:rPr>
          <w:rFonts w:ascii="Comic Sans MS" w:hAnsi="Comic Sans MS" w:cs="Comic Sans MS"/>
          <w:b w:val="0"/>
          <w:bCs w:val="0"/>
          <w:color w:val="FF0000"/>
          <w:sz w:val="22"/>
          <w:szCs w:val="22"/>
          <w:u w:val="single"/>
        </w:rPr>
        <w:t>D) Yaya geçidi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10- Trafik lambasının olduğu yerlerde aşağıdakilerden hangisi </w:t>
      </w:r>
      <w:r w:rsidRPr="00F4116F">
        <w:rPr>
          <w:rFonts w:ascii="Comic Sans MS" w:hAnsi="Comic Sans MS" w:cs="Comic Sans MS"/>
          <w:color w:val="000000"/>
          <w:sz w:val="22"/>
          <w:szCs w:val="22"/>
          <w:u w:val="thick"/>
        </w:rPr>
        <w:t>araçlar için yandığında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 yayalar geçebilir?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A) Turuncu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B) Yeşil</w:t>
      </w:r>
    </w:p>
    <w:p w:rsidR="009679E6" w:rsidRPr="008E49E5" w:rsidRDefault="009679E6" w:rsidP="00B45E1B">
      <w:pPr>
        <w:rPr>
          <w:rFonts w:ascii="Comic Sans MS" w:hAnsi="Comic Sans MS" w:cs="Comic Sans MS"/>
          <w:color w:val="FF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Mavi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D) Kırmızı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11- Aşağıdakilerden hangisi </w:t>
      </w:r>
      <w:r w:rsidRPr="00F4116F">
        <w:rPr>
          <w:rFonts w:ascii="Comic Sans MS" w:hAnsi="Comic Sans MS" w:cs="Comic Sans MS"/>
          <w:color w:val="000000"/>
          <w:sz w:val="22"/>
          <w:szCs w:val="22"/>
          <w:u w:val="thick"/>
        </w:rPr>
        <w:t>insan taşımak için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 xml:space="preserve"> üretilmiş motorlu taşıttır?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A) Yol makinesi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B) Otobüs</w:t>
      </w:r>
      <w:r w:rsidRPr="008E49E5">
        <w:rPr>
          <w:rFonts w:ascii="Comic Sans MS" w:hAnsi="Comic Sans MS" w:cs="Comic Sans MS"/>
          <w:color w:val="FF0000"/>
          <w:sz w:val="22"/>
          <w:szCs w:val="22"/>
        </w:rPr>
        <w:tab/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Kamyon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  <w:t>D) Kamyonet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Text Box 12" o:spid="_x0000_s1035" type="#_x0000_t202" style="position:absolute;margin-left:124.85pt;margin-top:3.3pt;width:115.5pt;height:36pt;z-index:251667456;visibility:visible">
            <v:textbox>
              <w:txbxContent>
                <w:p w:rsidR="009679E6" w:rsidRPr="00922C02" w:rsidRDefault="009679E6" w:rsidP="00B45E1B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922C0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Yaya kaldırımında</w:t>
                  </w:r>
                </w:p>
                <w:p w:rsidR="009679E6" w:rsidRPr="000D4F17" w:rsidRDefault="009679E6" w:rsidP="00B45E1B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 xml:space="preserve"> itişerek yürümeliyiz</w:t>
                  </w:r>
                  <w:r w:rsidRPr="000D4F17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  <w:p w:rsidR="009679E6" w:rsidRDefault="009679E6" w:rsidP="00B45E1B"/>
              </w:txbxContent>
            </v:textbox>
          </v:shape>
        </w:pic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12-</w: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        CAN</w: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Text Box 13" o:spid="_x0000_s1036" type="#_x0000_t202" style="position:absolute;margin-left:3.85pt;margin-top:4.55pt;width:121pt;height:36pt;z-index:251668480;visibility:visible">
            <v:textbox>
              <w:txbxContent>
                <w:p w:rsidR="009679E6" w:rsidRPr="003F0FFB" w:rsidRDefault="009679E6" w:rsidP="00B45E1B">
                  <w:pPr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Yaya kaldırımında sıra halindeyürümeliyiz</w:t>
                  </w:r>
                  <w:r w:rsidRPr="000D4F17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  <w:t>NİLÜFER</w: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Text Box 14" o:spid="_x0000_s1037" type="#_x0000_t202" style="position:absolute;margin-left:124.85pt;margin-top:5.05pt;width:125.2pt;height:36pt;z-index:251669504;visibility:visible">
            <v:textbox>
              <w:txbxContent>
                <w:p w:rsidR="009679E6" w:rsidRDefault="009679E6" w:rsidP="00B45E1B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 xml:space="preserve">Yaya kaldırımında </w:t>
                  </w:r>
                </w:p>
                <w:p w:rsidR="009679E6" w:rsidRPr="008F6ED2" w:rsidRDefault="009679E6" w:rsidP="00B45E1B">
                  <w:pPr>
                    <w:spacing w:line="255" w:lineRule="atLeast"/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sağdan yürümeliyiz</w:t>
                  </w:r>
                </w:p>
                <w:p w:rsidR="009679E6" w:rsidRDefault="009679E6" w:rsidP="00B45E1B"/>
              </w:txbxContent>
            </v:textbox>
          </v:shape>
        </w:pic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ab/>
        <w:t>SEDA</w: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 id="Text Box 15" o:spid="_x0000_s1038" type="#_x0000_t202" style="position:absolute;margin-left:-7.9pt;margin-top:2.55pt;width:138.2pt;height:36pt;z-index:251670528;visibility:visible">
            <v:textbox>
              <w:txbxContent>
                <w:p w:rsidR="009679E6" w:rsidRPr="008F6ED2" w:rsidRDefault="009679E6" w:rsidP="00B45E1B">
                  <w:pPr>
                    <w:rPr>
                      <w:rFonts w:ascii="Comic Sans MS" w:hAnsi="Comic Sans MS" w:cs="Comic Sans MS"/>
                      <w:b w:val="0"/>
                      <w:bCs w:val="0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 xml:space="preserve"> Yaya kal</w:t>
                  </w:r>
                  <w:r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dırımında engellere dikkat etmeliyiz</w:t>
                  </w:r>
                  <w:r w:rsidRPr="008F6ED2">
                    <w:rPr>
                      <w:rFonts w:ascii="Comic Sans MS" w:hAnsi="Comic Sans MS" w:cs="Comic Sans MS"/>
                      <w:b w:val="0"/>
                      <w:bCs w:val="0"/>
                      <w:color w:val="4F473F"/>
                      <w:spacing w:val="4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  <w:t>SİNAN</w:t>
      </w:r>
    </w:p>
    <w:p w:rsidR="009679E6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679E6" w:rsidRPr="00C0305C" w:rsidRDefault="009679E6" w:rsidP="00B45E1B">
      <w:pPr>
        <w:rPr>
          <w:rFonts w:ascii="Comic Sans MS" w:hAnsi="Comic Sans MS" w:cs="Comic Sans MS"/>
          <w:sz w:val="22"/>
          <w:szCs w:val="22"/>
        </w:rPr>
      </w:pPr>
      <w:r w:rsidRPr="00C0305C">
        <w:rPr>
          <w:rFonts w:ascii="Comic Sans MS" w:hAnsi="Comic Sans MS" w:cs="Comic Sans MS"/>
          <w:sz w:val="22"/>
          <w:szCs w:val="22"/>
        </w:rPr>
        <w:t>Hangisi yaya kaldırımında yapılmaması gereken davranışlardan birini yapıyor?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C0305C" w:rsidRDefault="009679E6" w:rsidP="00B45E1B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>A) Sinan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>B)Nilüfer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</w:p>
    <w:p w:rsidR="009679E6" w:rsidRPr="00C0305C" w:rsidRDefault="009679E6" w:rsidP="00B45E1B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B658FA">
        <w:rPr>
          <w:rFonts w:ascii="Comic Sans MS" w:hAnsi="Comic Sans MS" w:cs="Comic Sans MS"/>
          <w:b w:val="0"/>
          <w:bCs w:val="0"/>
          <w:color w:val="FF0000"/>
          <w:sz w:val="22"/>
          <w:szCs w:val="22"/>
          <w:u w:val="single"/>
        </w:rPr>
        <w:t>C) Can</w:t>
      </w:r>
      <w:r w:rsidRPr="00B658FA">
        <w:rPr>
          <w:rFonts w:ascii="Comic Sans MS" w:hAnsi="Comic Sans MS" w:cs="Comic Sans MS"/>
          <w:b w:val="0"/>
          <w:bCs w:val="0"/>
          <w:sz w:val="22"/>
          <w:szCs w:val="22"/>
          <w:u w:val="single"/>
        </w:rPr>
        <w:tab/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>
        <w:rPr>
          <w:rFonts w:ascii="Comic Sans MS" w:hAnsi="Comic Sans MS" w:cs="Comic Sans MS"/>
          <w:b w:val="0"/>
          <w:bCs w:val="0"/>
          <w:sz w:val="22"/>
          <w:szCs w:val="22"/>
        </w:rPr>
        <w:tab/>
        <w:t>D)</w:t>
      </w:r>
      <w:r w:rsidRPr="00C0305C">
        <w:rPr>
          <w:rFonts w:ascii="Comic Sans MS" w:hAnsi="Comic Sans MS" w:cs="Comic Sans MS"/>
          <w:b w:val="0"/>
          <w:bCs w:val="0"/>
          <w:sz w:val="22"/>
          <w:szCs w:val="22"/>
        </w:rPr>
        <w:t xml:space="preserve"> Seda</w:t>
      </w:r>
    </w:p>
    <w:p w:rsidR="009679E6" w:rsidRPr="00340D3B" w:rsidRDefault="009679E6" w:rsidP="00B45E1B">
      <w:pPr>
        <w:rPr>
          <w:rFonts w:ascii="Comic Sans MS" w:hAnsi="Comic Sans MS" w:cs="Comic Sans MS"/>
          <w:b w:val="0"/>
          <w:bCs w:val="0"/>
          <w:i/>
          <w:iCs/>
          <w:color w:val="000000"/>
          <w:sz w:val="22"/>
          <w:szCs w:val="22"/>
        </w:rPr>
      </w:pPr>
    </w:p>
    <w:p w:rsidR="009679E6" w:rsidRPr="00F4116F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340D3B">
        <w:rPr>
          <w:rFonts w:ascii="Comic Sans MS" w:hAnsi="Comic Sans MS" w:cs="Comic Sans MS"/>
          <w:color w:val="000000"/>
          <w:sz w:val="22"/>
          <w:szCs w:val="22"/>
        </w:rPr>
        <w:t>13-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Arabaya bindi</w:t>
      </w:r>
      <w:r>
        <w:rPr>
          <w:rFonts w:ascii="Comic Sans MS" w:hAnsi="Comic Sans MS" w:cs="Comic Sans MS"/>
          <w:color w:val="000000"/>
          <w:sz w:val="22"/>
          <w:szCs w:val="22"/>
        </w:rPr>
        <w:t>ği</w:t>
      </w:r>
      <w:r w:rsidRPr="00F4116F">
        <w:rPr>
          <w:rFonts w:ascii="Comic Sans MS" w:hAnsi="Comic Sans MS" w:cs="Comic Sans MS"/>
          <w:color w:val="000000"/>
          <w:sz w:val="22"/>
          <w:szCs w:val="22"/>
        </w:rPr>
        <w:t>mizde ilk yapmamız gereken aşağıdakilerden hangisidir?</w:t>
      </w:r>
      <w:r w:rsidRPr="000F3DBC">
        <w:rPr>
          <w:rFonts w:ascii="Comic Sans MS" w:hAnsi="Comic Sans MS" w:cs="Comic Sans MS"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E763C2" w:rsidRDefault="009679E6" w:rsidP="00B45E1B">
      <w:pPr>
        <w:rPr>
          <w:rFonts w:ascii="Comic Sans MS" w:hAnsi="Comic Sans MS" w:cs="Comic Sans MS"/>
          <w:color w:val="FF0000"/>
          <w:sz w:val="22"/>
          <w:szCs w:val="22"/>
          <w:u w:val="single"/>
        </w:rPr>
      </w:pPr>
      <w:r w:rsidRPr="00E763C2">
        <w:rPr>
          <w:rFonts w:ascii="Comic Sans MS" w:hAnsi="Comic Sans MS" w:cs="Comic Sans MS"/>
          <w:color w:val="FF0000"/>
          <w:sz w:val="22"/>
          <w:szCs w:val="22"/>
          <w:u w:val="single"/>
        </w:rPr>
        <w:t>A) Emniyet kemerini bağlamak.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B) Şoförle tanışmak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C) Etrafı seyretmek</w:t>
      </w:r>
    </w:p>
    <w:p w:rsidR="009679E6" w:rsidRPr="00F4116F" w:rsidRDefault="009679E6" w:rsidP="00B45E1B">
      <w:pPr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D) Camı açmak</w:t>
      </w:r>
    </w:p>
    <w:p w:rsidR="009679E6" w:rsidRPr="00340D3B" w:rsidRDefault="009679E6" w:rsidP="00B45E1B">
      <w:pPr>
        <w:pStyle w:val="NoSpacing"/>
        <w:spacing w:line="276" w:lineRule="auto"/>
        <w:rPr>
          <w:rFonts w:ascii="Comic Sans MS" w:hAnsi="Comic Sans MS" w:cs="Comic Sans MS"/>
          <w:color w:val="000000"/>
        </w:rPr>
      </w:pPr>
    </w:p>
    <w:p w:rsidR="009679E6" w:rsidRPr="00A44324" w:rsidRDefault="009679E6" w:rsidP="00B45E1B">
      <w:pPr>
        <w:spacing w:line="276" w:lineRule="auto"/>
        <w:rPr>
          <w:rFonts w:ascii="Comic Sans MS" w:hAnsi="Comic Sans MS" w:cs="Comic Sans MS"/>
          <w:sz w:val="24"/>
          <w:szCs w:val="24"/>
        </w:rPr>
      </w:pPr>
      <w:r w:rsidRPr="00A44324">
        <w:rPr>
          <w:rFonts w:ascii="Comic Sans MS" w:hAnsi="Comic Sans MS" w:cs="Comic Sans MS"/>
          <w:sz w:val="24"/>
          <w:szCs w:val="24"/>
        </w:rPr>
        <w:t>B*** Aşağıda verilen sorularda boşluklara uygun olan kelimeleri yazınız.</w:t>
      </w:r>
      <w:r>
        <w:rPr>
          <w:rFonts w:ascii="Comic Sans MS" w:hAnsi="Comic Sans MS" w:cs="Comic Sans MS"/>
          <w:sz w:val="24"/>
          <w:szCs w:val="24"/>
        </w:rPr>
        <w:t xml:space="preserve">(10 </w:t>
      </w:r>
      <w:r w:rsidRPr="00A44324">
        <w:rPr>
          <w:rFonts w:ascii="Comic Sans MS" w:hAnsi="Comic Sans MS" w:cs="Comic Sans MS"/>
          <w:sz w:val="24"/>
          <w:szCs w:val="24"/>
        </w:rPr>
        <w:t>puan)</w:t>
      </w:r>
    </w:p>
    <w:tbl>
      <w:tblPr>
        <w:tblpPr w:leftFromText="141" w:rightFromText="141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</w:tblGrid>
      <w:tr w:rsidR="009679E6" w:rsidRPr="00F4116F">
        <w:trPr>
          <w:trHeight w:val="366"/>
        </w:trPr>
        <w:tc>
          <w:tcPr>
            <w:tcW w:w="5104" w:type="dxa"/>
          </w:tcPr>
          <w:p w:rsidR="009679E6" w:rsidRDefault="009679E6" w:rsidP="006B15B4">
            <w:pPr>
              <w:spacing w:line="276" w:lineRule="auto"/>
              <w:jc w:val="center"/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</w:pP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>Trafik işaretleri - yaya kaldırımı -T</w:t>
            </w:r>
            <w:r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>rafik–</w:t>
            </w:r>
          </w:p>
          <w:p w:rsidR="009679E6" w:rsidRPr="00F4116F" w:rsidRDefault="009679E6" w:rsidP="006B15B4">
            <w:pPr>
              <w:spacing w:line="276" w:lineRule="auto"/>
              <w:jc w:val="center"/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</w:pP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Okul geçidi - yaya - cadde– </w:t>
            </w:r>
          </w:p>
          <w:p w:rsidR="009679E6" w:rsidRPr="00F4116F" w:rsidRDefault="009679E6" w:rsidP="006B15B4">
            <w:pPr>
              <w:spacing w:line="276" w:lineRule="auto"/>
              <w:jc w:val="center"/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</w:pPr>
            <w:r w:rsidRPr="00F4116F"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>açık renkli –yolcu- ışıklı işaret cihazı</w:t>
            </w:r>
            <w:r>
              <w:rPr>
                <w:rFonts w:ascii="Comic Sans MS" w:hAnsi="Comic Sans MS" w:cs="Comic Sans MS"/>
                <w:b w:val="0"/>
                <w:bCs w:val="0"/>
                <w:sz w:val="22"/>
                <w:szCs w:val="22"/>
              </w:rPr>
              <w:t xml:space="preserve"> - banket</w:t>
            </w:r>
          </w:p>
        </w:tc>
      </w:tr>
    </w:tbl>
    <w:p w:rsidR="009679E6" w:rsidRDefault="009679E6" w:rsidP="00B45E1B">
      <w:pPr>
        <w:spacing w:line="276" w:lineRule="auto"/>
        <w:rPr>
          <w:rFonts w:ascii="Comic Sans MS" w:hAnsi="Comic Sans MS" w:cs="Comic Sans MS"/>
          <w:sz w:val="22"/>
          <w:szCs w:val="22"/>
        </w:rPr>
      </w:pP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1-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Kaldırım olmayan yollarda yayalar için ayrılmış alana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……….BANKET……….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2- Motorlu ya da motorsuz taşıt içinde bir yerden başka bir yere seyahat edene </w:t>
      </w:r>
      <w:r>
        <w:rPr>
          <w:rFonts w:ascii="Comic Sans MS" w:hAnsi="Comic Sans MS" w:cs="Comic Sans MS"/>
          <w:color w:val="FF0000"/>
          <w:sz w:val="22"/>
          <w:szCs w:val="22"/>
        </w:rPr>
        <w:t>.…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YOLCU ….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denir.  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3-  Okulların çevresinde özellikle öğrencilerin geçmesi için taşıt y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olunda ayrılmış kısma </w:t>
      </w:r>
      <w:r>
        <w:rPr>
          <w:rFonts w:ascii="Comic Sans MS" w:hAnsi="Comic Sans MS" w:cs="Comic Sans MS"/>
          <w:color w:val="FF0000"/>
          <w:sz w:val="22"/>
          <w:szCs w:val="22"/>
        </w:rPr>
        <w:t>………………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OKUL GEÇİDİ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……………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4- Trafikte araçlarda bulunmayan kara yolunda hareketli veya hareketsiz halde bulunan insanlara </w:t>
      </w:r>
      <w:r>
        <w:rPr>
          <w:rFonts w:ascii="Comic Sans MS" w:hAnsi="Comic Sans MS" w:cs="Comic Sans MS"/>
          <w:color w:val="FF0000"/>
          <w:sz w:val="22"/>
          <w:szCs w:val="22"/>
        </w:rPr>
        <w:t>……….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YAYA…………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5- Trafiği düzenlemek için kullanılan özel işaretlerin tümüne 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TRAFİK İŞARETLERİ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6- Yayaların yürümek için kullandıkları alana</w:t>
      </w:r>
      <w:r>
        <w:rPr>
          <w:rFonts w:ascii="Comic Sans MS" w:hAnsi="Comic Sans MS" w:cs="Comic Sans MS"/>
          <w:color w:val="FF0000"/>
          <w:sz w:val="22"/>
          <w:szCs w:val="22"/>
        </w:rPr>
        <w:t>…………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YAYA KALDIRIMI</w:t>
      </w:r>
      <w:r>
        <w:rPr>
          <w:rFonts w:ascii="Comic Sans MS" w:hAnsi="Comic Sans MS" w:cs="Comic Sans MS"/>
          <w:color w:val="FF0000"/>
          <w:sz w:val="22"/>
          <w:szCs w:val="22"/>
        </w:rPr>
        <w:t>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7- Taşıtların ve yayaların kavşaklardan geçişini sağlayan ışık sistemine </w:t>
      </w:r>
      <w:r>
        <w:rPr>
          <w:rFonts w:ascii="Comic Sans MS" w:hAnsi="Comic Sans MS" w:cs="Comic Sans MS"/>
          <w:color w:val="FF0000"/>
          <w:sz w:val="22"/>
          <w:szCs w:val="22"/>
        </w:rPr>
        <w:t>…………..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IŞIKLI İŞARET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CİHAZI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……………………. 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8- Şehir içinde bulunan anayola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…………CADDE………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9- 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İnsanların ve taşıtların yollardaki tüm hareketlerine 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…………TRAFİK…………</w:t>
      </w: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>denir.</w:t>
      </w:r>
    </w:p>
    <w:p w:rsidR="009679E6" w:rsidRPr="00BD74A6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sz w:val="22"/>
          <w:szCs w:val="22"/>
        </w:rPr>
        <w:t xml:space="preserve">10- 10- </w:t>
      </w:r>
      <w:r w:rsidRPr="00BD74A6">
        <w:rPr>
          <w:rFonts w:ascii="Comic Sans MS" w:hAnsi="Comic Sans MS" w:cs="Comic Sans MS"/>
          <w:b w:val="0"/>
          <w:bCs w:val="0"/>
          <w:sz w:val="22"/>
          <w:szCs w:val="22"/>
        </w:rPr>
        <w:t>Okula giderken ve gelirken kısa yolu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 xml:space="preserve"> değil </w:t>
      </w:r>
      <w:r>
        <w:rPr>
          <w:rFonts w:ascii="Comic Sans MS" w:hAnsi="Comic Sans MS" w:cs="Comic Sans MS"/>
          <w:color w:val="FF0000"/>
          <w:sz w:val="22"/>
          <w:szCs w:val="22"/>
        </w:rPr>
        <w:t>…………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GÜVENLİ YOLLARI……</w:t>
      </w:r>
      <w:r w:rsidRPr="00BD74A6">
        <w:rPr>
          <w:rFonts w:ascii="Comic Sans MS" w:hAnsi="Comic Sans MS" w:cs="Comic Sans MS"/>
          <w:b w:val="0"/>
          <w:bCs w:val="0"/>
          <w:sz w:val="22"/>
          <w:szCs w:val="22"/>
        </w:rPr>
        <w:t>tercih etmeliyiz.</w:t>
      </w:r>
    </w:p>
    <w:p w:rsidR="009679E6" w:rsidRPr="000F3DBC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9679E6" w:rsidRPr="00A44324" w:rsidRDefault="009679E6" w:rsidP="00B45E1B">
      <w:pPr>
        <w:rPr>
          <w:rFonts w:ascii="Comic Sans MS" w:hAnsi="Comic Sans MS" w:cs="Comic Sans MS"/>
          <w:color w:val="000000"/>
          <w:sz w:val="22"/>
          <w:szCs w:val="22"/>
        </w:rPr>
      </w:pPr>
      <w:r w:rsidRPr="00A44324">
        <w:rPr>
          <w:rFonts w:ascii="Comic Sans MS" w:hAnsi="Comic Sans MS" w:cs="Comic Sans MS"/>
          <w:color w:val="000000"/>
          <w:sz w:val="22"/>
          <w:szCs w:val="22"/>
        </w:rPr>
        <w:t xml:space="preserve">C*** </w:t>
      </w:r>
      <w:r w:rsidRPr="00A44324">
        <w:rPr>
          <w:rFonts w:ascii="Comic Sans MS" w:hAnsi="Comic Sans MS" w:cs="Comic Sans MS"/>
          <w:sz w:val="22"/>
          <w:szCs w:val="22"/>
        </w:rPr>
        <w:t>Aşağıdaki ifadelerden doğru olanlara “D” yanlış olanlara “Y” yazınız.</w:t>
      </w:r>
      <w:r>
        <w:rPr>
          <w:rFonts w:ascii="Comic Sans MS" w:hAnsi="Comic Sans MS" w:cs="Comic Sans MS"/>
          <w:sz w:val="24"/>
          <w:szCs w:val="24"/>
        </w:rPr>
        <w:t xml:space="preserve">(10 </w:t>
      </w:r>
      <w:r w:rsidRPr="00A44324">
        <w:rPr>
          <w:rFonts w:ascii="Comic Sans MS" w:hAnsi="Comic Sans MS" w:cs="Comic Sans MS"/>
          <w:sz w:val="24"/>
          <w:szCs w:val="24"/>
        </w:rPr>
        <w:t>puan)</w:t>
      </w:r>
    </w:p>
    <w:p w:rsidR="009679E6" w:rsidRPr="00216EFF" w:rsidRDefault="009679E6" w:rsidP="00B45E1B">
      <w:pPr>
        <w:pStyle w:val="NoSpacing"/>
        <w:spacing w:after="240"/>
        <w:rPr>
          <w:rFonts w:ascii="Comic Sans MS" w:hAnsi="Comic Sans MS" w:cs="Comic Sans MS"/>
        </w:rPr>
      </w:pPr>
      <w:r w:rsidRPr="00E763C2">
        <w:rPr>
          <w:rFonts w:ascii="Comic Sans MS" w:hAnsi="Comic Sans MS" w:cs="Comic Sans MS"/>
          <w:i/>
          <w:iCs/>
          <w:u w:val="single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u w:val="single"/>
        </w:rPr>
        <w:t>Y</w:t>
      </w:r>
      <w:r w:rsidRPr="00E763C2">
        <w:rPr>
          <w:rFonts w:ascii="Comic Sans MS" w:hAnsi="Comic Sans MS" w:cs="Comic Sans MS"/>
          <w:i/>
          <w:iCs/>
          <w:u w:val="single"/>
        </w:rPr>
        <w:t xml:space="preserve">…) </w:t>
      </w:r>
      <w:r w:rsidRPr="00B360EB">
        <w:rPr>
          <w:rFonts w:ascii="Comic Sans MS" w:hAnsi="Comic Sans MS" w:cs="Comic Sans MS"/>
        </w:rPr>
        <w:t>Gideceğimiz yere geç kalmışsak güvenli olmayan yerlerden de hızlıca gidebiliriz.</w:t>
      </w:r>
    </w:p>
    <w:p w:rsidR="009679E6" w:rsidRPr="00D427FB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D</w:t>
      </w:r>
      <w:r w:rsidRPr="00E763C2">
        <w:rPr>
          <w:rFonts w:ascii="Comic Sans MS" w:hAnsi="Comic Sans MS" w:cs="Comic Sans MS"/>
          <w:i/>
          <w:iCs/>
          <w:sz w:val="22"/>
          <w:szCs w:val="22"/>
          <w:u w:val="single"/>
        </w:rPr>
        <w:t xml:space="preserve">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Araçlar yeşil ışık yandığında geçerler.</w:t>
      </w:r>
    </w:p>
    <w:p w:rsidR="009679E6" w:rsidRPr="00D427FB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D</w:t>
      </w:r>
      <w:r>
        <w:rPr>
          <w:rFonts w:ascii="Comic Sans MS" w:hAnsi="Comic Sans MS" w:cs="Comic Sans MS"/>
          <w:sz w:val="22"/>
          <w:szCs w:val="22"/>
        </w:rPr>
        <w:t xml:space="preserve">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Yayalar kaldırımı kullanırlar.</w:t>
      </w:r>
    </w:p>
    <w:p w:rsidR="009679E6" w:rsidRPr="00D427FB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Y</w:t>
      </w:r>
      <w:r>
        <w:rPr>
          <w:rFonts w:ascii="Comic Sans MS" w:hAnsi="Comic Sans MS" w:cs="Comic Sans MS"/>
          <w:sz w:val="22"/>
          <w:szCs w:val="22"/>
        </w:rPr>
        <w:t>…)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Alt geçidi mecbur kaldığımızda kullanmalıyız</w:t>
      </w:r>
    </w:p>
    <w:p w:rsidR="009679E6" w:rsidRPr="00D427FB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D</w:t>
      </w:r>
      <w:r>
        <w:rPr>
          <w:rFonts w:ascii="Comic Sans MS" w:hAnsi="Comic Sans MS" w:cs="Comic Sans MS"/>
          <w:sz w:val="22"/>
          <w:szCs w:val="22"/>
        </w:rPr>
        <w:t xml:space="preserve">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Araç kullanmak için ehliyete sahip olmalıyız.</w:t>
      </w:r>
    </w:p>
    <w:p w:rsidR="009679E6" w:rsidRDefault="009679E6" w:rsidP="00B45E1B">
      <w:pPr>
        <w:spacing w:after="240"/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D</w:t>
      </w:r>
      <w:r>
        <w:rPr>
          <w:rFonts w:ascii="Comic Sans MS" w:hAnsi="Comic Sans MS" w:cs="Comic Sans MS"/>
          <w:sz w:val="22"/>
          <w:szCs w:val="22"/>
        </w:rPr>
        <w:t xml:space="preserve">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Trafik kuralları can güvenliğimiz için vardır.</w:t>
      </w:r>
    </w:p>
    <w:p w:rsidR="009679E6" w:rsidRPr="00D427FB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>
        <w:rPr>
          <w:rFonts w:ascii="Comic Sans MS" w:hAnsi="Comic Sans MS" w:cs="Comic Sans MS"/>
          <w:color w:val="FF0000"/>
          <w:sz w:val="22"/>
          <w:szCs w:val="22"/>
        </w:rPr>
        <w:t>Y</w:t>
      </w:r>
      <w:r>
        <w:rPr>
          <w:rFonts w:ascii="Comic Sans MS" w:hAnsi="Comic Sans MS" w:cs="Comic Sans MS"/>
          <w:sz w:val="22"/>
          <w:szCs w:val="22"/>
        </w:rPr>
        <w:t>…)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Trafik kurallarına bazen uymayabiliriz.</w:t>
      </w:r>
    </w:p>
    <w:p w:rsidR="009679E6" w:rsidRPr="00D427FB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>
        <w:rPr>
          <w:rFonts w:ascii="Comic Sans MS" w:hAnsi="Comic Sans MS" w:cs="Comic Sans MS"/>
          <w:color w:val="FF0000"/>
          <w:sz w:val="22"/>
          <w:szCs w:val="22"/>
        </w:rPr>
        <w:t>D</w:t>
      </w:r>
      <w:r>
        <w:rPr>
          <w:rFonts w:ascii="Comic Sans MS" w:hAnsi="Comic Sans MS" w:cs="Comic Sans MS"/>
          <w:sz w:val="22"/>
          <w:szCs w:val="22"/>
        </w:rPr>
        <w:t xml:space="preserve">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Yol kenarlarında oynamak tehlikelidir.</w:t>
      </w:r>
    </w:p>
    <w:p w:rsidR="009679E6" w:rsidRDefault="009679E6" w:rsidP="00B45E1B">
      <w:pPr>
        <w:spacing w:after="240"/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D</w:t>
      </w:r>
      <w:r>
        <w:rPr>
          <w:rFonts w:ascii="Comic Sans MS" w:hAnsi="Comic Sans MS" w:cs="Comic Sans MS"/>
          <w:sz w:val="22"/>
          <w:szCs w:val="22"/>
        </w:rPr>
        <w:t xml:space="preserve">…) </w:t>
      </w:r>
      <w:r w:rsidRPr="00DD1C5E">
        <w:rPr>
          <w:rFonts w:ascii="Comic Sans MS" w:hAnsi="Comic Sans MS" w:cs="Comic Sans MS"/>
          <w:b w:val="0"/>
          <w:bCs w:val="0"/>
          <w:sz w:val="22"/>
          <w:szCs w:val="22"/>
        </w:rPr>
        <w:t>Trafik polisi trafiği düzenlemekle görevlidir.</w:t>
      </w:r>
    </w:p>
    <w:p w:rsidR="009679E6" w:rsidRPr="00B45345" w:rsidRDefault="009679E6" w:rsidP="00B45E1B">
      <w:pPr>
        <w:spacing w:after="240"/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(…</w:t>
      </w:r>
      <w:r w:rsidRPr="00E763C2">
        <w:rPr>
          <w:rFonts w:ascii="Comic Sans MS" w:hAnsi="Comic Sans MS" w:cs="Comic Sans MS"/>
          <w:i/>
          <w:iCs/>
          <w:color w:val="FF0000"/>
          <w:sz w:val="22"/>
          <w:szCs w:val="22"/>
          <w:u w:val="single"/>
        </w:rPr>
        <w:t>Y</w:t>
      </w:r>
      <w:r>
        <w:rPr>
          <w:rFonts w:ascii="Comic Sans MS" w:hAnsi="Comic Sans MS" w:cs="Comic Sans MS"/>
          <w:sz w:val="22"/>
          <w:szCs w:val="22"/>
        </w:rPr>
        <w:t>…)</w:t>
      </w:r>
      <w:r>
        <w:rPr>
          <w:rFonts w:ascii="Comic Sans MS" w:hAnsi="Comic Sans MS" w:cs="Comic Sans MS"/>
          <w:b w:val="0"/>
          <w:bCs w:val="0"/>
          <w:sz w:val="22"/>
          <w:szCs w:val="22"/>
        </w:rPr>
        <w:t>Taşıtlarda emniyet kemeri takma zorunluluğu yoktur.</w:t>
      </w:r>
    </w:p>
    <w:p w:rsidR="009679E6" w:rsidRPr="000F3DBC" w:rsidRDefault="009679E6" w:rsidP="00B45E1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D*** </w:t>
      </w:r>
      <w:r w:rsidRPr="000F3DBC">
        <w:rPr>
          <w:rFonts w:ascii="Comic Sans MS" w:hAnsi="Comic Sans MS" w:cs="Comic Sans MS"/>
          <w:sz w:val="22"/>
          <w:szCs w:val="22"/>
        </w:rPr>
        <w:t>Aşağıda karışık olarak verilen karayolunda karşıdan karşıya geçiş kurallarını düzenleyerek aşağıya yazınız. (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puan)</w:t>
      </w:r>
    </w:p>
    <w:p w:rsidR="009679E6" w:rsidRPr="000F3DBC" w:rsidRDefault="009679E6" w:rsidP="00B45E1B">
      <w:pPr>
        <w:numPr>
          <w:ilvl w:val="0"/>
          <w:numId w:val="3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 xml:space="preserve">Sonra sağa bakarım.                                  </w:t>
      </w:r>
    </w:p>
    <w:p w:rsidR="009679E6" w:rsidRPr="000F3DBC" w:rsidRDefault="009679E6" w:rsidP="00B45E1B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 xml:space="preserve">Kaldırımda dururum.        </w:t>
      </w:r>
    </w:p>
    <w:p w:rsidR="009679E6" w:rsidRPr="000F3DBC" w:rsidRDefault="009679E6" w:rsidP="00B45E1B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>Sonra tekrar sola bakarım.</w:t>
      </w:r>
    </w:p>
    <w:p w:rsidR="009679E6" w:rsidRPr="000F3DBC" w:rsidRDefault="009679E6" w:rsidP="00B45E1B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>Gelen araç yoksa karşıya geçerim.</w:t>
      </w:r>
    </w:p>
    <w:p w:rsidR="009679E6" w:rsidRPr="000F3DBC" w:rsidRDefault="009679E6" w:rsidP="00B45E1B">
      <w:pPr>
        <w:numPr>
          <w:ilvl w:val="0"/>
          <w:numId w:val="2"/>
        </w:num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0F3DBC">
        <w:rPr>
          <w:rFonts w:ascii="Comic Sans MS" w:hAnsi="Comic Sans MS" w:cs="Comic Sans MS"/>
          <w:b w:val="0"/>
          <w:bCs w:val="0"/>
          <w:sz w:val="22"/>
          <w:szCs w:val="22"/>
        </w:rPr>
        <w:t>Önce sola bakarım.</w:t>
      </w:r>
      <w:r>
        <w:rPr>
          <w:noProof/>
        </w:rPr>
        <w:pict>
          <v:shape id="Text Box 16" o:spid="_x0000_s1039" type="#_x0000_t202" style="position:absolute;left:0;text-align:left;margin-left:-9.2pt;margin-top:26.75pt;width:274.5pt;height:117.75pt;z-index:251671552;visibility:visible;mso-position-horizontal-relative:text;mso-position-vertical-relative:text" o:allowincell="f">
            <v:textbox>
              <w:txbxContent>
                <w:p w:rsidR="009679E6" w:rsidRPr="008E49E5" w:rsidRDefault="009679E6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  <w:t>KALDIRIMDA DURURUM</w:t>
                  </w:r>
                </w:p>
                <w:p w:rsidR="009679E6" w:rsidRPr="008E49E5" w:rsidRDefault="009679E6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  <w:t>ÖNCE SOLA BAKARIM</w:t>
                  </w:r>
                </w:p>
                <w:p w:rsidR="009679E6" w:rsidRPr="000F3DBC" w:rsidRDefault="009679E6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  <w:t>SONRA SAĞA BAKARIM</w:t>
                  </w:r>
                </w:p>
                <w:p w:rsidR="009679E6" w:rsidRPr="008E49E5" w:rsidRDefault="009679E6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  <w:t>SONRA TEKRAR SOLA BAKARIM</w:t>
                  </w:r>
                </w:p>
                <w:p w:rsidR="009679E6" w:rsidRPr="008E49E5" w:rsidRDefault="009679E6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color w:val="FF0000"/>
                    </w:rPr>
                  </w:pPr>
                  <w:r>
                    <w:rPr>
                      <w:rFonts w:ascii="Comic Sans MS" w:hAnsi="Comic Sans MS" w:cs="Comic Sans MS"/>
                      <w:color w:val="FF0000"/>
                      <w:sz w:val="22"/>
                      <w:szCs w:val="22"/>
                    </w:rPr>
                    <w:t>GELEN ARAÇ YOKSA KARŞIYA GEÇERİM</w:t>
                  </w:r>
                </w:p>
              </w:txbxContent>
            </v:textbox>
          </v:shape>
        </w:pict>
      </w:r>
    </w:p>
    <w:p w:rsidR="009679E6" w:rsidRPr="000F3DBC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</w:pPr>
    </w:p>
    <w:p w:rsidR="009679E6" w:rsidRPr="00F4116F" w:rsidRDefault="009679E6" w:rsidP="00B45E1B">
      <w:pPr>
        <w:spacing w:after="240" w:line="276" w:lineRule="auto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>NOT: 5’er puandır.</w:t>
      </w:r>
      <w:r w:rsidRPr="00F4116F">
        <w:rPr>
          <w:rFonts w:ascii="Comic Sans MS" w:hAnsi="Comic Sans MS" w:cs="Comic Sans MS"/>
          <w:b w:val="0"/>
          <w:bCs w:val="0"/>
          <w:color w:val="000000"/>
          <w:sz w:val="22"/>
          <w:szCs w:val="22"/>
        </w:rPr>
        <w:tab/>
      </w:r>
    </w:p>
    <w:p w:rsidR="009679E6" w:rsidRPr="00F4116F" w:rsidRDefault="009679E6" w:rsidP="00B45E1B">
      <w:pPr>
        <w:pStyle w:val="AralkYok1"/>
        <w:spacing w:after="240"/>
        <w:rPr>
          <w:rFonts w:ascii="Comic Sans MS" w:hAnsi="Comic Sans MS" w:cs="Comic Sans MS"/>
          <w:sz w:val="22"/>
          <w:szCs w:val="22"/>
        </w:rPr>
      </w:pPr>
    </w:p>
    <w:p w:rsidR="009679E6" w:rsidRPr="00F4116F" w:rsidRDefault="009679E6" w:rsidP="00B45E1B">
      <w:pPr>
        <w:pStyle w:val="AralkYok1"/>
        <w:rPr>
          <w:rFonts w:ascii="Comic Sans MS" w:hAnsi="Comic Sans MS" w:cs="Comic Sans MS"/>
          <w:sz w:val="22"/>
          <w:szCs w:val="22"/>
        </w:rPr>
      </w:pPr>
    </w:p>
    <w:p w:rsidR="009679E6" w:rsidRDefault="009679E6" w:rsidP="00B45E1B">
      <w:pPr>
        <w:spacing w:after="2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E) </w:t>
      </w:r>
      <w:r w:rsidRPr="000F3DBC">
        <w:rPr>
          <w:rFonts w:ascii="Comic Sans MS" w:hAnsi="Comic Sans MS" w:cs="Comic Sans MS"/>
          <w:sz w:val="22"/>
          <w:szCs w:val="22"/>
        </w:rPr>
        <w:t xml:space="preserve">Karşıdan karşıya geçmek için kullandığımız  güvenli yollardan  </w:t>
      </w:r>
      <w:r>
        <w:rPr>
          <w:rFonts w:ascii="Comic Sans MS" w:hAnsi="Comic Sans MS" w:cs="Comic Sans MS"/>
          <w:sz w:val="22"/>
          <w:szCs w:val="22"/>
        </w:rPr>
        <w:t>5</w:t>
      </w:r>
      <w:r w:rsidRPr="000F3DBC">
        <w:rPr>
          <w:rFonts w:ascii="Comic Sans MS" w:hAnsi="Comic Sans MS" w:cs="Comic Sans MS"/>
          <w:sz w:val="22"/>
          <w:szCs w:val="22"/>
        </w:rPr>
        <w:t xml:space="preserve"> tanesini yazınız.(</w:t>
      </w:r>
      <w:r>
        <w:rPr>
          <w:rFonts w:ascii="Comic Sans MS" w:hAnsi="Comic Sans MS" w:cs="Comic Sans MS"/>
          <w:sz w:val="22"/>
          <w:szCs w:val="22"/>
        </w:rPr>
        <w:t>1</w:t>
      </w:r>
      <w:r w:rsidRPr="000F3DBC">
        <w:rPr>
          <w:rFonts w:ascii="Comic Sans MS" w:hAnsi="Comic Sans MS" w:cs="Comic Sans MS"/>
          <w:sz w:val="22"/>
          <w:szCs w:val="22"/>
        </w:rPr>
        <w:t>0 puan)</w:t>
      </w:r>
    </w:p>
    <w:p w:rsidR="009679E6" w:rsidRPr="00D525CD" w:rsidRDefault="009679E6" w:rsidP="00B45E1B">
      <w:pPr>
        <w:spacing w:line="360" w:lineRule="auto"/>
        <w:rPr>
          <w:rFonts w:ascii="Comic Sans MS" w:hAnsi="Comic Sans MS" w:cs="Comic Sans MS"/>
          <w:color w:val="FF0000"/>
          <w:sz w:val="22"/>
          <w:szCs w:val="22"/>
        </w:rPr>
      </w:pPr>
      <w:r w:rsidRPr="00D525CD">
        <w:rPr>
          <w:rFonts w:ascii="Comic Sans MS" w:hAnsi="Comic Sans MS" w:cs="Comic Sans MS"/>
          <w:color w:val="FF0000"/>
          <w:sz w:val="22"/>
          <w:szCs w:val="22"/>
        </w:rPr>
        <w:t xml:space="preserve">1.ALT GEÇİT 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        </w:t>
      </w:r>
      <w:r w:rsidRPr="00D525CD">
        <w:rPr>
          <w:rFonts w:ascii="Comic Sans MS" w:hAnsi="Comic Sans MS" w:cs="Comic Sans MS"/>
          <w:color w:val="FF0000"/>
          <w:sz w:val="22"/>
          <w:szCs w:val="22"/>
        </w:rPr>
        <w:t xml:space="preserve">2.ÜST GEÇİŞT </w:t>
      </w:r>
    </w:p>
    <w:p w:rsidR="009679E6" w:rsidRPr="00D525CD" w:rsidRDefault="009679E6" w:rsidP="00B45E1B">
      <w:pPr>
        <w:spacing w:line="360" w:lineRule="auto"/>
        <w:rPr>
          <w:rFonts w:ascii="Comic Sans MS" w:hAnsi="Comic Sans MS" w:cs="Comic Sans MS"/>
          <w:color w:val="FF0000"/>
          <w:sz w:val="22"/>
          <w:szCs w:val="22"/>
        </w:rPr>
      </w:pPr>
      <w:r w:rsidRPr="00D525CD">
        <w:rPr>
          <w:rFonts w:ascii="Comic Sans MS" w:hAnsi="Comic Sans MS" w:cs="Comic Sans MS"/>
          <w:color w:val="FF0000"/>
          <w:sz w:val="22"/>
          <w:szCs w:val="22"/>
        </w:rPr>
        <w:t xml:space="preserve">3.YAYA GEÇİDİ </w:t>
      </w:r>
      <w:r>
        <w:rPr>
          <w:rFonts w:ascii="Comic Sans MS" w:hAnsi="Comic Sans MS" w:cs="Comic Sans MS"/>
          <w:color w:val="FF0000"/>
          <w:sz w:val="22"/>
          <w:szCs w:val="22"/>
        </w:rPr>
        <w:t xml:space="preserve">     </w:t>
      </w:r>
      <w:r w:rsidRPr="00D525CD">
        <w:rPr>
          <w:rFonts w:ascii="Comic Sans MS" w:hAnsi="Comic Sans MS" w:cs="Comic Sans MS"/>
          <w:color w:val="FF0000"/>
          <w:sz w:val="22"/>
          <w:szCs w:val="22"/>
        </w:rPr>
        <w:t xml:space="preserve">4.OKUL GEÇİDİ  </w:t>
      </w:r>
    </w:p>
    <w:p w:rsidR="009679E6" w:rsidRDefault="009679E6" w:rsidP="00B45E1B">
      <w:pPr>
        <w:spacing w:line="360" w:lineRule="auto"/>
        <w:rPr>
          <w:rFonts w:ascii="Comic Sans MS" w:hAnsi="Comic Sans MS" w:cs="Comic Sans MS"/>
          <w:color w:val="FF0000"/>
          <w:sz w:val="22"/>
          <w:szCs w:val="22"/>
        </w:rPr>
      </w:pPr>
      <w:r w:rsidRPr="00D525CD">
        <w:rPr>
          <w:rFonts w:ascii="Comic Sans MS" w:hAnsi="Comic Sans MS" w:cs="Comic Sans MS"/>
          <w:color w:val="FF0000"/>
          <w:sz w:val="22"/>
          <w:szCs w:val="22"/>
        </w:rPr>
        <w:t>5.TRAFİK POLİSİNİN OLDUĞU YER 6.</w:t>
      </w:r>
      <w:r>
        <w:rPr>
          <w:rFonts w:ascii="Comic Sans MS" w:hAnsi="Comic Sans MS" w:cs="Comic Sans MS"/>
          <w:color w:val="FF0000"/>
          <w:sz w:val="22"/>
          <w:szCs w:val="22"/>
        </w:rPr>
        <w:t>TRAFİK IŞIKLARININ OLDUĞU YER</w:t>
      </w:r>
    </w:p>
    <w:p w:rsidR="009679E6" w:rsidRDefault="009679E6" w:rsidP="00B45E1B">
      <w:pPr>
        <w:spacing w:line="360" w:lineRule="auto"/>
        <w:rPr>
          <w:rFonts w:ascii="Comic Sans MS" w:hAnsi="Comic Sans MS" w:cs="Comic Sans MS"/>
          <w:color w:val="FF0000"/>
          <w:sz w:val="22"/>
          <w:szCs w:val="22"/>
        </w:rPr>
      </w:pPr>
    </w:p>
    <w:p w:rsidR="009679E6" w:rsidRDefault="009679E6" w:rsidP="00B45E1B">
      <w:pPr>
        <w:spacing w:line="360" w:lineRule="auto"/>
        <w:rPr>
          <w:rFonts w:ascii="Comic Sans MS" w:hAnsi="Comic Sans MS" w:cs="Comic Sans MS"/>
          <w:color w:val="FF0000"/>
          <w:sz w:val="22"/>
          <w:szCs w:val="22"/>
        </w:rPr>
      </w:pPr>
    </w:p>
    <w:p w:rsidR="009679E6" w:rsidRDefault="009679E6" w:rsidP="00B45E1B">
      <w:pPr>
        <w:spacing w:line="360" w:lineRule="auto"/>
        <w:rPr>
          <w:rFonts w:ascii="Comic Sans MS" w:hAnsi="Comic Sans MS" w:cs="Comic Sans MS"/>
          <w:color w:val="FF0000"/>
          <w:sz w:val="22"/>
          <w:szCs w:val="22"/>
        </w:rPr>
        <w:sectPr w:rsidR="009679E6" w:rsidSect="00D525CD">
          <w:type w:val="continuous"/>
          <w:pgSz w:w="11906" w:h="16838"/>
          <w:pgMar w:top="709" w:right="425" w:bottom="426" w:left="709" w:header="340" w:footer="340" w:gutter="0"/>
          <w:cols w:num="2" w:sep="1" w:space="567"/>
          <w:docGrid w:linePitch="360"/>
        </w:sectPr>
      </w:pPr>
    </w:p>
    <w:p w:rsidR="009679E6" w:rsidRPr="00B360EB" w:rsidRDefault="009679E6" w:rsidP="00470D15">
      <w:bookmarkStart w:id="2" w:name="_GoBack"/>
      <w:bookmarkEnd w:id="2"/>
    </w:p>
    <w:sectPr w:rsidR="009679E6" w:rsidRPr="00B360EB" w:rsidSect="00B360EB">
      <w:type w:val="continuous"/>
      <w:pgSz w:w="11906" w:h="16838"/>
      <w:pgMar w:top="851" w:right="424" w:bottom="567" w:left="709" w:header="708" w:footer="531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9E6" w:rsidRDefault="009679E6" w:rsidP="004B3669">
      <w:r>
        <w:separator/>
      </w:r>
    </w:p>
  </w:endnote>
  <w:endnote w:type="continuationSeparator" w:id="0">
    <w:p w:rsidR="009679E6" w:rsidRDefault="009679E6" w:rsidP="004B3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9E6" w:rsidRDefault="009679E6" w:rsidP="004B3669">
      <w:r>
        <w:separator/>
      </w:r>
    </w:p>
  </w:footnote>
  <w:footnote w:type="continuationSeparator" w:id="0">
    <w:p w:rsidR="009679E6" w:rsidRDefault="009679E6" w:rsidP="004B3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9E6" w:rsidRDefault="009679E6" w:rsidP="00674F28">
    <w:pPr>
      <w:pStyle w:val="Header"/>
      <w:tabs>
        <w:tab w:val="clear" w:pos="4536"/>
        <w:tab w:val="clear" w:pos="9072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9E6" w:rsidRDefault="009679E6" w:rsidP="00674F28">
    <w:pPr>
      <w:pStyle w:val="Header"/>
      <w:tabs>
        <w:tab w:val="clear" w:pos="4536"/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13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39656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44C16680"/>
    <w:multiLevelType w:val="singleLevel"/>
    <w:tmpl w:val="041F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543E24B0"/>
    <w:multiLevelType w:val="singleLevel"/>
    <w:tmpl w:val="5A74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Comic Sans MS" w:hint="default"/>
        <w:sz w:val="22"/>
        <w:szCs w:val="22"/>
      </w:rPr>
    </w:lvl>
  </w:abstractNum>
  <w:abstractNum w:abstractNumId="4">
    <w:nsid w:val="56083FD2"/>
    <w:multiLevelType w:val="hybridMultilevel"/>
    <w:tmpl w:val="CBAAB004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drawingGridHorizontalSpacing w:val="321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61D"/>
    <w:rsid w:val="00002B0B"/>
    <w:rsid w:val="00003472"/>
    <w:rsid w:val="000679EE"/>
    <w:rsid w:val="000C53F2"/>
    <w:rsid w:val="000D4F17"/>
    <w:rsid w:val="000E6D6C"/>
    <w:rsid w:val="000F3DBC"/>
    <w:rsid w:val="00216EFF"/>
    <w:rsid w:val="00255DD1"/>
    <w:rsid w:val="00263B86"/>
    <w:rsid w:val="002C7671"/>
    <w:rsid w:val="00340D3B"/>
    <w:rsid w:val="003F0FFB"/>
    <w:rsid w:val="00440F85"/>
    <w:rsid w:val="004573E6"/>
    <w:rsid w:val="00470D15"/>
    <w:rsid w:val="004768CF"/>
    <w:rsid w:val="004B3669"/>
    <w:rsid w:val="004E2CCC"/>
    <w:rsid w:val="005E07CE"/>
    <w:rsid w:val="00640E4C"/>
    <w:rsid w:val="00644740"/>
    <w:rsid w:val="006620B0"/>
    <w:rsid w:val="00674F28"/>
    <w:rsid w:val="006B15B4"/>
    <w:rsid w:val="006C6EF5"/>
    <w:rsid w:val="0073442C"/>
    <w:rsid w:val="007C5599"/>
    <w:rsid w:val="007E52F2"/>
    <w:rsid w:val="00840E43"/>
    <w:rsid w:val="00886743"/>
    <w:rsid w:val="008A2BA4"/>
    <w:rsid w:val="008E14A4"/>
    <w:rsid w:val="008E361D"/>
    <w:rsid w:val="008E49E5"/>
    <w:rsid w:val="008F6ED2"/>
    <w:rsid w:val="00922C02"/>
    <w:rsid w:val="00962C4A"/>
    <w:rsid w:val="009679E6"/>
    <w:rsid w:val="009B37E6"/>
    <w:rsid w:val="009C4317"/>
    <w:rsid w:val="009E120D"/>
    <w:rsid w:val="00A14993"/>
    <w:rsid w:val="00A44324"/>
    <w:rsid w:val="00A64F3A"/>
    <w:rsid w:val="00AA40CA"/>
    <w:rsid w:val="00B360EB"/>
    <w:rsid w:val="00B45345"/>
    <w:rsid w:val="00B45E1B"/>
    <w:rsid w:val="00B658FA"/>
    <w:rsid w:val="00BA66F8"/>
    <w:rsid w:val="00BB1A22"/>
    <w:rsid w:val="00BD74A6"/>
    <w:rsid w:val="00BE0020"/>
    <w:rsid w:val="00C0305C"/>
    <w:rsid w:val="00C11F2F"/>
    <w:rsid w:val="00C12702"/>
    <w:rsid w:val="00CC2DA4"/>
    <w:rsid w:val="00D427FB"/>
    <w:rsid w:val="00D46C63"/>
    <w:rsid w:val="00D525CD"/>
    <w:rsid w:val="00DD1C5E"/>
    <w:rsid w:val="00E31B20"/>
    <w:rsid w:val="00E601A0"/>
    <w:rsid w:val="00E763C2"/>
    <w:rsid w:val="00F154BA"/>
    <w:rsid w:val="00F4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1D"/>
    <w:rPr>
      <w:rFonts w:ascii="Arial" w:eastAsia="Times New Roman" w:hAnsi="Arial" w:cs="Arial"/>
      <w:b/>
      <w:bCs/>
      <w:color w:val="0D0D0D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2CCC"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E2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2CCC"/>
    <w:rPr>
      <w:rFonts w:ascii="Tahoma" w:hAnsi="Tahoma" w:cs="Tahoma"/>
      <w:b/>
      <w:bCs/>
      <w:color w:val="0D0D0D"/>
      <w:sz w:val="16"/>
      <w:szCs w:val="16"/>
      <w:lang w:eastAsia="tr-TR"/>
    </w:rPr>
  </w:style>
  <w:style w:type="paragraph" w:styleId="NoSpacing">
    <w:name w:val="No Spacing"/>
    <w:uiPriority w:val="99"/>
    <w:qFormat/>
    <w:rsid w:val="004E2CCC"/>
    <w:rPr>
      <w:rFonts w:ascii="Calibri" w:hAnsi="Calibri" w:cs="Calibri"/>
      <w:lang w:eastAsia="en-US"/>
    </w:rPr>
  </w:style>
  <w:style w:type="paragraph" w:customStyle="1" w:styleId="AralkYok1">
    <w:name w:val="Aralık Yok1"/>
    <w:uiPriority w:val="99"/>
    <w:rsid w:val="00BA66F8"/>
    <w:rPr>
      <w:rFonts w:ascii="Arial" w:hAnsi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4B36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3669"/>
    <w:rPr>
      <w:rFonts w:ascii="Arial" w:hAnsi="Arial" w:cs="Arial"/>
      <w:b/>
      <w:bCs/>
      <w:color w:val="0D0D0D"/>
      <w:sz w:val="32"/>
      <w:szCs w:val="32"/>
      <w:lang w:eastAsia="tr-TR"/>
    </w:rPr>
  </w:style>
  <w:style w:type="paragraph" w:styleId="Footer">
    <w:name w:val="footer"/>
    <w:basedOn w:val="Normal"/>
    <w:link w:val="FooterChar"/>
    <w:uiPriority w:val="99"/>
    <w:rsid w:val="004B36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3669"/>
    <w:rPr>
      <w:rFonts w:ascii="Arial" w:hAnsi="Arial" w:cs="Arial"/>
      <w:b/>
      <w:bCs/>
      <w:color w:val="0D0D0D"/>
      <w:sz w:val="32"/>
      <w:szCs w:val="32"/>
      <w:lang w:eastAsia="tr-TR"/>
    </w:rPr>
  </w:style>
  <w:style w:type="character" w:styleId="Hyperlink">
    <w:name w:val="Hyperlink"/>
    <w:basedOn w:val="DefaultParagraphFont"/>
    <w:uiPriority w:val="99"/>
    <w:rsid w:val="00340D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1336</Words>
  <Characters>7616</Characters>
  <Application>Microsoft Office Outlook</Application>
  <DocSecurity>0</DocSecurity>
  <Lines>0</Lines>
  <Paragraphs>0</Paragraphs>
  <ScaleCrop>false</ScaleCrop>
  <Company>-==-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YUNUS EMRE İLKOKULU 2017-2018 EĞİTİM ÖĞRETİM YILI</dc:title>
  <dc:subject/>
  <dc:creator>VESTEL</dc:creator>
  <cp:keywords/>
  <dc:description/>
  <cp:lastModifiedBy>Edanur</cp:lastModifiedBy>
  <cp:revision>2</cp:revision>
  <cp:lastPrinted>2013-11-24T20:25:00Z</cp:lastPrinted>
  <dcterms:created xsi:type="dcterms:W3CDTF">2017-12-08T13:47:00Z</dcterms:created>
  <dcterms:modified xsi:type="dcterms:W3CDTF">2017-12-08T13:47:00Z</dcterms:modified>
</cp:coreProperties>
</file>