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957" w:rsidRDefault="00453957" w:rsidP="00C03C6D">
      <w:pPr>
        <w:spacing w:after="0"/>
        <w:jc w:val="center"/>
      </w:pPr>
      <w:r>
        <w:t>TRAFİK VE İLKYARDIM DERSİ</w:t>
      </w:r>
    </w:p>
    <w:p w:rsidR="00453957" w:rsidRDefault="00453957" w:rsidP="00C03C6D">
      <w:pPr>
        <w:spacing w:after="0"/>
        <w:jc w:val="center"/>
      </w:pPr>
      <w:r>
        <w:t>……… İLKOKULU 1.DÖNEM 1.YAZILISI</w:t>
      </w:r>
    </w:p>
    <w:p w:rsidR="00453957" w:rsidRDefault="00453957" w:rsidP="00C03C6D">
      <w:pPr>
        <w:spacing w:after="0"/>
      </w:pPr>
    </w:p>
    <w:p w:rsidR="00453957" w:rsidRPr="00375970" w:rsidRDefault="00453957" w:rsidP="00C03C6D">
      <w:pPr>
        <w:spacing w:after="0"/>
        <w:rPr>
          <w:b/>
          <w:bCs/>
        </w:rPr>
      </w:pPr>
      <w:r w:rsidRPr="00375970">
        <w:rPr>
          <w:b/>
          <w:bCs/>
        </w:rPr>
        <w:t>(Çoktan seçmeli soruların her biri 5 puandır.)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>1-Güvenli yolları tercih ederken kimlerden yardım almalıyız?</w:t>
      </w:r>
    </w:p>
    <w:p w:rsidR="00453957" w:rsidRDefault="00453957" w:rsidP="00C03C6D">
      <w:pPr>
        <w:pStyle w:val="ListParagraph"/>
        <w:numPr>
          <w:ilvl w:val="0"/>
          <w:numId w:val="16"/>
        </w:numPr>
        <w:spacing w:after="0"/>
      </w:pPr>
      <w:r>
        <w:t>Arkadaşımızdan</w:t>
      </w:r>
    </w:p>
    <w:p w:rsidR="00453957" w:rsidRDefault="00453957" w:rsidP="00C03C6D">
      <w:pPr>
        <w:pStyle w:val="ListParagraph"/>
        <w:numPr>
          <w:ilvl w:val="0"/>
          <w:numId w:val="16"/>
        </w:numPr>
        <w:spacing w:after="0"/>
      </w:pPr>
      <w:r>
        <w:t>Büyüklerimizden</w:t>
      </w:r>
    </w:p>
    <w:p w:rsidR="00453957" w:rsidRDefault="00453957" w:rsidP="00C03C6D">
      <w:pPr>
        <w:pStyle w:val="ListParagraph"/>
        <w:numPr>
          <w:ilvl w:val="0"/>
          <w:numId w:val="16"/>
        </w:numPr>
        <w:spacing w:after="0"/>
      </w:pPr>
      <w:r>
        <w:t>Kırtasiyeci Feyyaz Agabeyden</w:t>
      </w:r>
    </w:p>
    <w:p w:rsidR="00453957" w:rsidRDefault="00453957" w:rsidP="00C03C6D">
      <w:pPr>
        <w:pStyle w:val="ListParagraph"/>
        <w:numPr>
          <w:ilvl w:val="0"/>
          <w:numId w:val="16"/>
        </w:numPr>
        <w:spacing w:after="0"/>
      </w:pPr>
      <w:r>
        <w:t>Bakkal Salih Agabeyden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 xml:space="preserve">2-  Aşağıdakilerden hangisi güvenli yol </w:t>
      </w:r>
      <w:r w:rsidRPr="00D13C12">
        <w:rPr>
          <w:u w:val="single"/>
        </w:rPr>
        <w:t>değildir</w:t>
      </w:r>
      <w:r>
        <w:t>?</w:t>
      </w:r>
    </w:p>
    <w:p w:rsidR="00453957" w:rsidRDefault="00453957" w:rsidP="00C03C6D">
      <w:pPr>
        <w:pStyle w:val="ListParagraph"/>
        <w:numPr>
          <w:ilvl w:val="0"/>
          <w:numId w:val="17"/>
        </w:numPr>
        <w:spacing w:after="0"/>
      </w:pPr>
      <w:r>
        <w:t>Yaya kaldırım bulunan yollar</w:t>
      </w:r>
    </w:p>
    <w:p w:rsidR="00453957" w:rsidRDefault="00453957" w:rsidP="00C03C6D">
      <w:pPr>
        <w:pStyle w:val="ListParagraph"/>
        <w:numPr>
          <w:ilvl w:val="0"/>
          <w:numId w:val="17"/>
        </w:numPr>
        <w:spacing w:after="0"/>
      </w:pPr>
      <w:r>
        <w:t>Kısa olan yollar</w:t>
      </w:r>
    </w:p>
    <w:p w:rsidR="00453957" w:rsidRDefault="00453957" w:rsidP="00C03C6D">
      <w:pPr>
        <w:pStyle w:val="ListParagraph"/>
        <w:numPr>
          <w:ilvl w:val="0"/>
          <w:numId w:val="17"/>
        </w:numPr>
        <w:spacing w:after="0"/>
      </w:pPr>
      <w:r>
        <w:t>Trafik polisi olan yollar</w:t>
      </w:r>
    </w:p>
    <w:p w:rsidR="00453957" w:rsidRDefault="00453957" w:rsidP="00C03C6D">
      <w:pPr>
        <w:pStyle w:val="ListParagraph"/>
        <w:numPr>
          <w:ilvl w:val="0"/>
          <w:numId w:val="17"/>
        </w:numPr>
        <w:spacing w:after="0"/>
      </w:pPr>
      <w:r>
        <w:t>Alt ve üst geçidi olan yollar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 xml:space="preserve">3-Aşağıdakilerden yerlerden hangisinde oyun oynamamız </w:t>
      </w:r>
      <w:r w:rsidRPr="00D13C12">
        <w:rPr>
          <w:u w:val="single"/>
        </w:rPr>
        <w:t>tehlikelidir</w:t>
      </w:r>
      <w:r>
        <w:t>?</w:t>
      </w:r>
    </w:p>
    <w:p w:rsidR="00453957" w:rsidRDefault="00453957" w:rsidP="00C03C6D">
      <w:pPr>
        <w:pStyle w:val="ListParagraph"/>
        <w:numPr>
          <w:ilvl w:val="0"/>
          <w:numId w:val="18"/>
        </w:numPr>
        <w:spacing w:after="0"/>
      </w:pPr>
      <w:r>
        <w:t>Cadde ve sokaklar</w:t>
      </w:r>
    </w:p>
    <w:p w:rsidR="00453957" w:rsidRDefault="00453957" w:rsidP="00C03C6D">
      <w:pPr>
        <w:pStyle w:val="ListParagraph"/>
        <w:numPr>
          <w:ilvl w:val="0"/>
          <w:numId w:val="18"/>
        </w:numPr>
        <w:spacing w:after="0"/>
      </w:pPr>
      <w:r>
        <w:t>Okul bahçesi</w:t>
      </w:r>
    </w:p>
    <w:p w:rsidR="00453957" w:rsidRDefault="00453957" w:rsidP="00C03C6D">
      <w:pPr>
        <w:pStyle w:val="ListParagraph"/>
        <w:numPr>
          <w:ilvl w:val="0"/>
          <w:numId w:val="18"/>
        </w:numPr>
        <w:spacing w:after="0"/>
      </w:pPr>
      <w:r>
        <w:t>Oyun parkı</w:t>
      </w:r>
    </w:p>
    <w:p w:rsidR="00453957" w:rsidRDefault="00453957" w:rsidP="00C03C6D">
      <w:pPr>
        <w:pStyle w:val="ListParagraph"/>
        <w:numPr>
          <w:ilvl w:val="0"/>
          <w:numId w:val="18"/>
        </w:numPr>
        <w:spacing w:after="0"/>
      </w:pPr>
      <w:r>
        <w:t>Evimizin bahçesi</w:t>
      </w:r>
    </w:p>
    <w:p w:rsidR="00453957" w:rsidRDefault="00453957" w:rsidP="00C03C6D">
      <w:pPr>
        <w:spacing w:after="0"/>
      </w:pPr>
    </w:p>
    <w:p w:rsidR="00453957" w:rsidRPr="00D13C12" w:rsidRDefault="00453957" w:rsidP="00C03C6D">
      <w:pPr>
        <w:spacing w:after="0"/>
        <w:rPr>
          <w:b/>
          <w:bCs/>
        </w:rPr>
      </w:pPr>
      <w:r>
        <w:t xml:space="preserve">4-    </w:t>
      </w:r>
      <w:r w:rsidRPr="00D13C12">
        <w:rPr>
          <w:b/>
          <w:bCs/>
        </w:rPr>
        <w:t>1-kask</w:t>
      </w:r>
    </w:p>
    <w:p w:rsidR="00453957" w:rsidRPr="00D13C12" w:rsidRDefault="00453957" w:rsidP="00C03C6D">
      <w:pPr>
        <w:spacing w:after="0"/>
        <w:rPr>
          <w:b/>
          <w:bCs/>
        </w:rPr>
      </w:pPr>
      <w:r w:rsidRPr="00D13C12">
        <w:rPr>
          <w:b/>
          <w:bCs/>
        </w:rPr>
        <w:t xml:space="preserve">        2-dizlik</w:t>
      </w:r>
    </w:p>
    <w:p w:rsidR="00453957" w:rsidRPr="00D13C12" w:rsidRDefault="00453957" w:rsidP="00C03C6D">
      <w:pPr>
        <w:spacing w:after="0"/>
        <w:rPr>
          <w:b/>
          <w:bCs/>
        </w:rPr>
      </w:pPr>
      <w:r w:rsidRPr="00D13C12">
        <w:rPr>
          <w:b/>
          <w:bCs/>
        </w:rPr>
        <w:t xml:space="preserve">       3-dirseklik</w:t>
      </w:r>
    </w:p>
    <w:p w:rsidR="00453957" w:rsidRDefault="00453957" w:rsidP="00C03C6D">
      <w:pPr>
        <w:spacing w:after="0"/>
      </w:pPr>
      <w:r>
        <w:t>Bisiklet,kaykay,skoter,paten vb.. kullanırken  yukarıda ki güvenlik önlemlerinden hangilerini almalıyız?</w:t>
      </w:r>
    </w:p>
    <w:p w:rsidR="00453957" w:rsidRDefault="00453957" w:rsidP="00C03C6D">
      <w:pPr>
        <w:spacing w:after="0"/>
      </w:pPr>
      <w:r>
        <w:t>A)yalnız 1                                    B)yalnız 2                               C) 1-2                                           D) 1-2-3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 xml:space="preserve">5- Bisiklet kullanırken aşağıdakilerden hangisini </w:t>
      </w:r>
      <w:r w:rsidRPr="00D13C12">
        <w:rPr>
          <w:u w:val="single"/>
        </w:rPr>
        <w:t>yapmamalıyız</w:t>
      </w:r>
      <w:r>
        <w:t>?</w:t>
      </w:r>
    </w:p>
    <w:p w:rsidR="00453957" w:rsidRDefault="00453957" w:rsidP="00C03C6D">
      <w:pPr>
        <w:pStyle w:val="ListParagraph"/>
        <w:numPr>
          <w:ilvl w:val="0"/>
          <w:numId w:val="19"/>
        </w:numPr>
        <w:spacing w:after="0"/>
      </w:pPr>
      <w:r>
        <w:t>Sağa ve sola dönüşlerde dikkatli olmalıyız.</w:t>
      </w:r>
    </w:p>
    <w:p w:rsidR="00453957" w:rsidRDefault="00453957" w:rsidP="00C03C6D">
      <w:pPr>
        <w:pStyle w:val="ListParagraph"/>
        <w:numPr>
          <w:ilvl w:val="0"/>
          <w:numId w:val="19"/>
        </w:numPr>
        <w:spacing w:after="0"/>
      </w:pPr>
      <w:r>
        <w:t>Bisikletin selesine kimseyi bindirmemeliyiz.</w:t>
      </w:r>
    </w:p>
    <w:p w:rsidR="00453957" w:rsidRDefault="00453957" w:rsidP="00C03C6D">
      <w:pPr>
        <w:pStyle w:val="ListParagraph"/>
        <w:numPr>
          <w:ilvl w:val="0"/>
          <w:numId w:val="19"/>
        </w:numPr>
        <w:spacing w:after="0"/>
      </w:pPr>
      <w:r>
        <w:t>Akrobatik hareketler yapmamalıyız.</w:t>
      </w:r>
    </w:p>
    <w:p w:rsidR="00453957" w:rsidRDefault="00453957" w:rsidP="00C03C6D">
      <w:pPr>
        <w:pStyle w:val="ListParagraph"/>
        <w:numPr>
          <w:ilvl w:val="0"/>
          <w:numId w:val="19"/>
        </w:numPr>
        <w:spacing w:after="0"/>
      </w:pPr>
      <w:r>
        <w:t>Bisikletin ön tekerleğini kaldırıp arkadaşlarımızla yarış yapmalıyız.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 xml:space="preserve">6-Karayolunda bisiklet kullanabilmek için </w:t>
      </w:r>
      <w:r w:rsidRPr="00D13C12">
        <w:rPr>
          <w:u w:val="single"/>
        </w:rPr>
        <w:t>en az</w:t>
      </w:r>
      <w:r>
        <w:t xml:space="preserve"> kaç yaşında olmamız gerekir?</w:t>
      </w:r>
    </w:p>
    <w:p w:rsidR="00453957" w:rsidRDefault="00453957" w:rsidP="00C03C6D">
      <w:pPr>
        <w:pStyle w:val="ListParagraph"/>
        <w:numPr>
          <w:ilvl w:val="0"/>
          <w:numId w:val="20"/>
        </w:numPr>
        <w:spacing w:after="0"/>
      </w:pPr>
      <w:r>
        <w:t>2 yaşında</w:t>
      </w:r>
    </w:p>
    <w:p w:rsidR="00453957" w:rsidRDefault="00453957" w:rsidP="00C03C6D">
      <w:pPr>
        <w:pStyle w:val="ListParagraph"/>
        <w:numPr>
          <w:ilvl w:val="0"/>
          <w:numId w:val="20"/>
        </w:numPr>
        <w:spacing w:after="0"/>
      </w:pPr>
      <w:r>
        <w:t>7 yaşında</w:t>
      </w:r>
    </w:p>
    <w:p w:rsidR="00453957" w:rsidRDefault="00453957" w:rsidP="00C03C6D">
      <w:pPr>
        <w:pStyle w:val="ListParagraph"/>
        <w:numPr>
          <w:ilvl w:val="0"/>
          <w:numId w:val="20"/>
        </w:numPr>
        <w:spacing w:after="0"/>
      </w:pPr>
      <w:r>
        <w:t>11yaşında</w:t>
      </w:r>
    </w:p>
    <w:p w:rsidR="00453957" w:rsidRDefault="00453957" w:rsidP="00C03C6D">
      <w:pPr>
        <w:pStyle w:val="ListParagraph"/>
        <w:numPr>
          <w:ilvl w:val="0"/>
          <w:numId w:val="20"/>
        </w:numPr>
        <w:spacing w:after="0"/>
      </w:pPr>
      <w:r>
        <w:t>30 yaşında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 xml:space="preserve">7-Yolculuk sırasında </w:t>
      </w:r>
      <w:r w:rsidRPr="00D13C12">
        <w:rPr>
          <w:u w:val="single"/>
        </w:rPr>
        <w:t>niçin</w:t>
      </w:r>
      <w:r>
        <w:t xml:space="preserve"> emniyet kemeri takmalıyız?</w:t>
      </w:r>
    </w:p>
    <w:p w:rsidR="00453957" w:rsidRDefault="00453957" w:rsidP="00C03C6D">
      <w:pPr>
        <w:pStyle w:val="ListParagraph"/>
        <w:numPr>
          <w:ilvl w:val="0"/>
          <w:numId w:val="22"/>
        </w:numPr>
        <w:spacing w:after="0"/>
      </w:pPr>
      <w:r>
        <w:t>Havalı göründüğü için takmalıyız.</w:t>
      </w:r>
    </w:p>
    <w:p w:rsidR="00453957" w:rsidRDefault="00453957" w:rsidP="00C03C6D">
      <w:pPr>
        <w:pStyle w:val="ListParagraph"/>
        <w:numPr>
          <w:ilvl w:val="0"/>
          <w:numId w:val="22"/>
        </w:numPr>
        <w:spacing w:after="0"/>
      </w:pPr>
      <w:r>
        <w:t>Güvenli yolculuk yapmak için takmalıyız.</w:t>
      </w:r>
    </w:p>
    <w:p w:rsidR="00453957" w:rsidRDefault="00453957" w:rsidP="00C03C6D">
      <w:pPr>
        <w:pStyle w:val="ListParagraph"/>
        <w:numPr>
          <w:ilvl w:val="0"/>
          <w:numId w:val="22"/>
        </w:numPr>
        <w:spacing w:after="0"/>
      </w:pPr>
      <w:r>
        <w:t>Dedemiz  takmamızı söylediği için takmalıyız.</w:t>
      </w:r>
    </w:p>
    <w:p w:rsidR="00453957" w:rsidRDefault="00453957" w:rsidP="00C03C6D">
      <w:pPr>
        <w:pStyle w:val="ListParagraph"/>
        <w:numPr>
          <w:ilvl w:val="0"/>
          <w:numId w:val="22"/>
        </w:numPr>
        <w:spacing w:after="0"/>
      </w:pPr>
      <w:r>
        <w:t>Trafik polisi ceza yazmasın diye takmalıyız.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>8-  Kaç yaşından sonra otomobilin ön koltuğunda oturabiliriz?</w:t>
      </w:r>
    </w:p>
    <w:p w:rsidR="00453957" w:rsidRDefault="00453957" w:rsidP="00C03C6D">
      <w:pPr>
        <w:pStyle w:val="ListParagraph"/>
        <w:numPr>
          <w:ilvl w:val="0"/>
          <w:numId w:val="23"/>
        </w:numPr>
        <w:spacing w:after="0"/>
      </w:pPr>
      <w:r>
        <w:t>5</w:t>
      </w:r>
    </w:p>
    <w:p w:rsidR="00453957" w:rsidRDefault="00453957" w:rsidP="00C03C6D">
      <w:pPr>
        <w:pStyle w:val="ListParagraph"/>
        <w:numPr>
          <w:ilvl w:val="0"/>
          <w:numId w:val="23"/>
        </w:numPr>
        <w:spacing w:after="0"/>
      </w:pPr>
      <w:r>
        <w:t>7</w:t>
      </w:r>
    </w:p>
    <w:p w:rsidR="00453957" w:rsidRDefault="00453957" w:rsidP="00C03C6D">
      <w:pPr>
        <w:pStyle w:val="ListParagraph"/>
        <w:numPr>
          <w:ilvl w:val="0"/>
          <w:numId w:val="23"/>
        </w:numPr>
        <w:spacing w:after="0"/>
      </w:pPr>
      <w:r>
        <w:t>10</w:t>
      </w:r>
    </w:p>
    <w:p w:rsidR="00453957" w:rsidRDefault="00453957" w:rsidP="00C03C6D">
      <w:pPr>
        <w:pStyle w:val="ListParagraph"/>
        <w:numPr>
          <w:ilvl w:val="0"/>
          <w:numId w:val="23"/>
        </w:numPr>
        <w:spacing w:after="0"/>
      </w:pPr>
      <w:r>
        <w:t>14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 xml:space="preserve">9-Aşağıdakilerden hangisi </w:t>
      </w:r>
      <w:r w:rsidRPr="00D13C12">
        <w:rPr>
          <w:u w:val="single"/>
        </w:rPr>
        <w:t>trafikte tehlike yaratmamak ve tehlikelerden korunmak amacıyla</w:t>
      </w:r>
      <w:r>
        <w:t xml:space="preserve"> uyulması gereken kurallardandır?</w:t>
      </w:r>
    </w:p>
    <w:p w:rsidR="00453957" w:rsidRDefault="00453957" w:rsidP="00C03C6D">
      <w:pPr>
        <w:pStyle w:val="ListParagraph"/>
        <w:numPr>
          <w:ilvl w:val="0"/>
          <w:numId w:val="25"/>
        </w:numPr>
        <w:spacing w:after="0"/>
      </w:pPr>
      <w:r>
        <w:t>Sokaklarda oyun oynamak</w:t>
      </w:r>
    </w:p>
    <w:p w:rsidR="00453957" w:rsidRDefault="00453957" w:rsidP="00C03C6D">
      <w:pPr>
        <w:pStyle w:val="ListParagraph"/>
        <w:numPr>
          <w:ilvl w:val="0"/>
          <w:numId w:val="25"/>
        </w:numPr>
        <w:spacing w:after="0"/>
      </w:pPr>
      <w:r>
        <w:t>Güvenli yolları kullanmak</w:t>
      </w:r>
    </w:p>
    <w:p w:rsidR="00453957" w:rsidRDefault="00453957" w:rsidP="00C03C6D">
      <w:pPr>
        <w:pStyle w:val="ListParagraph"/>
        <w:numPr>
          <w:ilvl w:val="0"/>
          <w:numId w:val="25"/>
        </w:numPr>
        <w:spacing w:after="0"/>
      </w:pPr>
      <w:r>
        <w:t>Trafikte hoşgörüsüz olmak</w:t>
      </w:r>
    </w:p>
    <w:p w:rsidR="00453957" w:rsidRDefault="00453957" w:rsidP="00C03C6D">
      <w:pPr>
        <w:pStyle w:val="ListParagraph"/>
        <w:numPr>
          <w:ilvl w:val="0"/>
          <w:numId w:val="25"/>
        </w:numPr>
        <w:spacing w:after="0"/>
      </w:pPr>
      <w:r>
        <w:t>Emniyet kemeri kullanmamak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 xml:space="preserve">10- Güvenli bir yolculuk için 10 yaşından küçük çocuklar için araçta ne bulundurulması </w:t>
      </w:r>
      <w:r w:rsidRPr="00375970">
        <w:rPr>
          <w:u w:val="single"/>
        </w:rPr>
        <w:t>zorunludur</w:t>
      </w:r>
      <w:r>
        <w:t>?</w:t>
      </w:r>
    </w:p>
    <w:p w:rsidR="00453957" w:rsidRDefault="00453957" w:rsidP="00C03C6D">
      <w:pPr>
        <w:pStyle w:val="ListParagraph"/>
        <w:numPr>
          <w:ilvl w:val="0"/>
          <w:numId w:val="24"/>
        </w:numPr>
        <w:spacing w:after="0"/>
      </w:pPr>
      <w:r>
        <w:t>Gazete</w:t>
      </w:r>
    </w:p>
    <w:p w:rsidR="00453957" w:rsidRDefault="00453957" w:rsidP="00C03C6D">
      <w:pPr>
        <w:pStyle w:val="ListParagraph"/>
        <w:numPr>
          <w:ilvl w:val="0"/>
          <w:numId w:val="24"/>
        </w:numPr>
        <w:spacing w:after="0"/>
      </w:pPr>
      <w:r>
        <w:t>Battaniye</w:t>
      </w:r>
    </w:p>
    <w:p w:rsidR="00453957" w:rsidRDefault="00453957" w:rsidP="00C03C6D">
      <w:pPr>
        <w:pStyle w:val="ListParagraph"/>
        <w:numPr>
          <w:ilvl w:val="0"/>
          <w:numId w:val="24"/>
        </w:numPr>
        <w:spacing w:after="0"/>
      </w:pPr>
      <w:r>
        <w:t>Çocuk güvenlik koltuğu</w:t>
      </w:r>
    </w:p>
    <w:p w:rsidR="00453957" w:rsidRDefault="00453957" w:rsidP="00C03C6D">
      <w:pPr>
        <w:pStyle w:val="ListParagraph"/>
        <w:numPr>
          <w:ilvl w:val="0"/>
          <w:numId w:val="24"/>
        </w:numPr>
        <w:spacing w:after="0"/>
      </w:pPr>
      <w:r>
        <w:t>Oyuncak ayıcık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 xml:space="preserve">11-Aşağıdakilerden hangisi </w:t>
      </w:r>
      <w:r w:rsidRPr="00375970">
        <w:rPr>
          <w:u w:val="single"/>
        </w:rPr>
        <w:t>trafiğin ögelerinden</w:t>
      </w:r>
      <w:r>
        <w:t xml:space="preserve"> birisi değildir?</w:t>
      </w:r>
    </w:p>
    <w:p w:rsidR="00453957" w:rsidRDefault="00453957" w:rsidP="00C03C6D">
      <w:pPr>
        <w:pStyle w:val="ListParagraph"/>
        <w:numPr>
          <w:ilvl w:val="0"/>
          <w:numId w:val="26"/>
        </w:numPr>
        <w:spacing w:after="0"/>
      </w:pPr>
      <w:r>
        <w:t>Işıklı işaret cihazları</w:t>
      </w:r>
    </w:p>
    <w:p w:rsidR="00453957" w:rsidRDefault="00453957" w:rsidP="00C03C6D">
      <w:pPr>
        <w:pStyle w:val="ListParagraph"/>
        <w:numPr>
          <w:ilvl w:val="0"/>
          <w:numId w:val="26"/>
        </w:numPr>
        <w:spacing w:after="0"/>
      </w:pPr>
      <w:r>
        <w:t>Trafik polisi</w:t>
      </w:r>
    </w:p>
    <w:p w:rsidR="00453957" w:rsidRDefault="00453957" w:rsidP="00C03C6D">
      <w:pPr>
        <w:pStyle w:val="ListParagraph"/>
        <w:numPr>
          <w:ilvl w:val="0"/>
          <w:numId w:val="26"/>
        </w:numPr>
        <w:spacing w:after="0"/>
      </w:pPr>
      <w:r>
        <w:t>Yaya geçitleri</w:t>
      </w:r>
    </w:p>
    <w:p w:rsidR="00453957" w:rsidRDefault="00453957" w:rsidP="00C03C6D">
      <w:pPr>
        <w:pStyle w:val="ListParagraph"/>
        <w:numPr>
          <w:ilvl w:val="0"/>
          <w:numId w:val="26"/>
        </w:numPr>
        <w:spacing w:after="0"/>
      </w:pPr>
      <w:r>
        <w:t>Çam ağaçları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>12- Yayaların yürümesi için ayrılmış olan yollara ne dedir?</w:t>
      </w:r>
    </w:p>
    <w:p w:rsidR="00453957" w:rsidRDefault="00453957" w:rsidP="00C03C6D">
      <w:pPr>
        <w:pStyle w:val="ListParagraph"/>
        <w:numPr>
          <w:ilvl w:val="0"/>
          <w:numId w:val="27"/>
        </w:numPr>
        <w:spacing w:after="0"/>
      </w:pPr>
      <w:r>
        <w:t>Yaya kaldırımı</w:t>
      </w:r>
    </w:p>
    <w:p w:rsidR="00453957" w:rsidRDefault="00453957" w:rsidP="00C03C6D">
      <w:pPr>
        <w:pStyle w:val="ListParagraph"/>
        <w:numPr>
          <w:ilvl w:val="0"/>
          <w:numId w:val="27"/>
        </w:numPr>
        <w:spacing w:after="0"/>
      </w:pPr>
      <w:r>
        <w:t>Bisiklet yolu</w:t>
      </w:r>
    </w:p>
    <w:p w:rsidR="00453957" w:rsidRDefault="00453957" w:rsidP="00C03C6D">
      <w:pPr>
        <w:pStyle w:val="ListParagraph"/>
        <w:numPr>
          <w:ilvl w:val="0"/>
          <w:numId w:val="27"/>
        </w:numPr>
        <w:spacing w:after="0"/>
      </w:pPr>
      <w:r>
        <w:t>Parkyeri</w:t>
      </w:r>
    </w:p>
    <w:p w:rsidR="00453957" w:rsidRDefault="00453957" w:rsidP="00C03C6D">
      <w:pPr>
        <w:pStyle w:val="ListParagraph"/>
        <w:numPr>
          <w:ilvl w:val="0"/>
          <w:numId w:val="27"/>
        </w:numPr>
        <w:spacing w:after="0"/>
      </w:pPr>
      <w:r>
        <w:t>Kavşak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 xml:space="preserve">13- Araçlar için ışıklı işaret cihazında </w:t>
      </w:r>
      <w:r w:rsidRPr="00375970">
        <w:rPr>
          <w:u w:val="single"/>
        </w:rPr>
        <w:t>sarı ışık</w:t>
      </w:r>
      <w:r>
        <w:t xml:space="preserve"> yanması ne anlama gelir?</w:t>
      </w:r>
    </w:p>
    <w:p w:rsidR="00453957" w:rsidRDefault="00453957" w:rsidP="00C03C6D">
      <w:pPr>
        <w:pStyle w:val="ListParagraph"/>
        <w:numPr>
          <w:ilvl w:val="0"/>
          <w:numId w:val="28"/>
        </w:numPr>
        <w:spacing w:after="0"/>
      </w:pPr>
      <w:r>
        <w:t>Dur</w:t>
      </w:r>
    </w:p>
    <w:p w:rsidR="00453957" w:rsidRDefault="00453957" w:rsidP="00C03C6D">
      <w:pPr>
        <w:pStyle w:val="ListParagraph"/>
        <w:numPr>
          <w:ilvl w:val="0"/>
          <w:numId w:val="28"/>
        </w:numPr>
        <w:spacing w:after="0"/>
      </w:pPr>
      <w:r>
        <w:t>Geç</w:t>
      </w:r>
    </w:p>
    <w:p w:rsidR="00453957" w:rsidRDefault="00453957" w:rsidP="00C03C6D">
      <w:pPr>
        <w:pStyle w:val="ListParagraph"/>
        <w:numPr>
          <w:ilvl w:val="0"/>
          <w:numId w:val="28"/>
        </w:numPr>
        <w:spacing w:after="0"/>
      </w:pPr>
      <w:r>
        <w:t>Hazır ol</w:t>
      </w:r>
    </w:p>
    <w:p w:rsidR="00453957" w:rsidRDefault="00453957" w:rsidP="00C03C6D">
      <w:pPr>
        <w:pStyle w:val="ListParagraph"/>
        <w:numPr>
          <w:ilvl w:val="0"/>
          <w:numId w:val="28"/>
        </w:numPr>
        <w:spacing w:after="0"/>
      </w:pPr>
      <w:r>
        <w:t>Bekle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 xml:space="preserve">14- Yayalar için ışıklı işaret cihazında  </w:t>
      </w:r>
      <w:r w:rsidRPr="00375970">
        <w:rPr>
          <w:u w:val="single"/>
        </w:rPr>
        <w:t>yeşil ışık</w:t>
      </w:r>
      <w:r>
        <w:t xml:space="preserve"> yanması ne anlama gelmektedir?</w:t>
      </w:r>
    </w:p>
    <w:p w:rsidR="00453957" w:rsidRDefault="00453957" w:rsidP="00C03C6D">
      <w:pPr>
        <w:pStyle w:val="ListParagraph"/>
        <w:numPr>
          <w:ilvl w:val="0"/>
          <w:numId w:val="29"/>
        </w:numPr>
        <w:spacing w:after="0"/>
      </w:pPr>
      <w:r>
        <w:t>Bekle</w:t>
      </w:r>
    </w:p>
    <w:p w:rsidR="00453957" w:rsidRDefault="00453957" w:rsidP="00C03C6D">
      <w:pPr>
        <w:pStyle w:val="ListParagraph"/>
        <w:numPr>
          <w:ilvl w:val="0"/>
          <w:numId w:val="29"/>
        </w:numPr>
        <w:spacing w:after="0"/>
      </w:pPr>
      <w:r>
        <w:t>Geç</w:t>
      </w:r>
    </w:p>
    <w:p w:rsidR="00453957" w:rsidRDefault="00453957" w:rsidP="00C03C6D">
      <w:pPr>
        <w:pStyle w:val="ListParagraph"/>
        <w:numPr>
          <w:ilvl w:val="0"/>
          <w:numId w:val="29"/>
        </w:numPr>
        <w:spacing w:after="0"/>
      </w:pPr>
      <w:r>
        <w:t>Hazır ol</w:t>
      </w:r>
    </w:p>
    <w:p w:rsidR="00453957" w:rsidRDefault="00453957" w:rsidP="00C03C6D">
      <w:pPr>
        <w:pStyle w:val="ListParagraph"/>
        <w:numPr>
          <w:ilvl w:val="0"/>
          <w:numId w:val="29"/>
        </w:numPr>
        <w:spacing w:after="0"/>
      </w:pPr>
      <w:r>
        <w:t>Dur</w:t>
      </w:r>
    </w:p>
    <w:p w:rsidR="00453957" w:rsidRDefault="00453957" w:rsidP="00C03C6D">
      <w:pPr>
        <w:spacing w:after="0"/>
      </w:pPr>
    </w:p>
    <w:p w:rsidR="00453957" w:rsidRPr="00375970" w:rsidRDefault="00453957" w:rsidP="00C03C6D">
      <w:pPr>
        <w:spacing w:after="0"/>
        <w:rPr>
          <w:b/>
          <w:bCs/>
          <w:i/>
          <w:iCs/>
        </w:rPr>
      </w:pPr>
      <w:r>
        <w:t xml:space="preserve">15- </w:t>
      </w:r>
      <w:r w:rsidRPr="00375970">
        <w:rPr>
          <w:b/>
          <w:bCs/>
          <w:i/>
          <w:iCs/>
        </w:rPr>
        <w:t>(1) Üç çeşit ulaşım türü vardır.(2) Bunlar Hava yolu ulaşımı, Kara yolu ulaşımı, Deniz yolu ulaşımıdır.</w:t>
      </w:r>
      <w:r>
        <w:rPr>
          <w:b/>
          <w:bCs/>
          <w:i/>
          <w:iCs/>
        </w:rPr>
        <w:t xml:space="preserve"> </w:t>
      </w:r>
      <w:r w:rsidRPr="00375970">
        <w:rPr>
          <w:b/>
          <w:bCs/>
          <w:i/>
          <w:iCs/>
        </w:rPr>
        <w:t>(3)Tren,metro,tramvay,</w:t>
      </w:r>
      <w:r>
        <w:rPr>
          <w:b/>
          <w:bCs/>
          <w:i/>
          <w:iCs/>
        </w:rPr>
        <w:t xml:space="preserve"> </w:t>
      </w:r>
      <w:r w:rsidRPr="00375970">
        <w:rPr>
          <w:b/>
          <w:bCs/>
          <w:i/>
          <w:iCs/>
        </w:rPr>
        <w:t>otobüs,otomobil vb.. havayolu ulaşımına örnektir.</w:t>
      </w:r>
    </w:p>
    <w:p w:rsidR="00453957" w:rsidRDefault="00453957" w:rsidP="00C03C6D">
      <w:pPr>
        <w:spacing w:after="0"/>
      </w:pPr>
      <w:r>
        <w:t>Yukarıda ki ifadelerden hangisi ve ya hangileri hatalıdır?</w:t>
      </w:r>
    </w:p>
    <w:p w:rsidR="00453957" w:rsidRDefault="00453957" w:rsidP="00D13C12">
      <w:pPr>
        <w:pStyle w:val="ListParagraph"/>
        <w:spacing w:after="0"/>
      </w:pPr>
      <w:r>
        <w:t>A)Yalnız 1                          B) Yalnız 3               C) 1-2                                 D) 2-3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t xml:space="preserve">16-Aşağıdakilerden hangisi hava yolu ulaşımına örnek </w:t>
      </w:r>
      <w:r w:rsidRPr="00375970">
        <w:rPr>
          <w:u w:val="single"/>
        </w:rPr>
        <w:t>verilemez</w:t>
      </w:r>
      <w:r>
        <w:t>?</w:t>
      </w:r>
    </w:p>
    <w:p w:rsidR="00453957" w:rsidRDefault="00453957" w:rsidP="00C03C6D">
      <w:pPr>
        <w:pStyle w:val="ListParagraph"/>
        <w:numPr>
          <w:ilvl w:val="0"/>
          <w:numId w:val="31"/>
        </w:numPr>
        <w:spacing w:after="0"/>
      </w:pPr>
      <w:r>
        <w:t>Zeplin</w:t>
      </w:r>
    </w:p>
    <w:p w:rsidR="00453957" w:rsidRDefault="00453957" w:rsidP="00C03C6D">
      <w:pPr>
        <w:pStyle w:val="ListParagraph"/>
        <w:numPr>
          <w:ilvl w:val="0"/>
          <w:numId w:val="31"/>
        </w:numPr>
        <w:spacing w:after="0"/>
      </w:pPr>
      <w:r>
        <w:t>Helikopter</w:t>
      </w:r>
    </w:p>
    <w:p w:rsidR="00453957" w:rsidRDefault="00453957" w:rsidP="00C03C6D">
      <w:pPr>
        <w:pStyle w:val="ListParagraph"/>
        <w:numPr>
          <w:ilvl w:val="0"/>
          <w:numId w:val="31"/>
        </w:numPr>
        <w:spacing w:after="0"/>
      </w:pPr>
      <w:r>
        <w:t>Uçak</w:t>
      </w:r>
    </w:p>
    <w:p w:rsidR="00453957" w:rsidRDefault="00453957" w:rsidP="00C03C6D">
      <w:pPr>
        <w:pStyle w:val="ListParagraph"/>
        <w:numPr>
          <w:ilvl w:val="0"/>
          <w:numId w:val="31"/>
        </w:numPr>
        <w:spacing w:after="0"/>
      </w:pPr>
      <w:r>
        <w:t>Vapur</w:t>
      </w:r>
    </w:p>
    <w:p w:rsidR="00453957" w:rsidRDefault="00453957" w:rsidP="00C03C6D">
      <w:pPr>
        <w:spacing w:after="0"/>
      </w:pPr>
    </w:p>
    <w:p w:rsidR="00453957" w:rsidRPr="00375970" w:rsidRDefault="00453957" w:rsidP="00C03C6D">
      <w:pPr>
        <w:spacing w:after="0"/>
        <w:rPr>
          <w:b/>
          <w:bCs/>
        </w:rPr>
      </w:pPr>
      <w:r>
        <w:t>17-</w:t>
      </w:r>
      <w:r w:rsidRPr="00375970">
        <w:rPr>
          <w:b/>
          <w:bCs/>
        </w:rPr>
        <w:t>Aşağıdaki trafik levhaları ve isimlerini  eşleştiriniz.</w:t>
      </w:r>
      <w:r>
        <w:rPr>
          <w:b/>
          <w:bCs/>
        </w:rPr>
        <w:t xml:space="preserve"> </w:t>
      </w:r>
      <w:r w:rsidRPr="00375970">
        <w:t>(10 puan)</w:t>
      </w:r>
    </w:p>
    <w:p w:rsidR="00453957" w:rsidRDefault="00453957" w:rsidP="00C03C6D">
      <w:pPr>
        <w:spacing w:after="0"/>
      </w:pPr>
    </w:p>
    <w:p w:rsidR="00453957" w:rsidRDefault="00453957" w:rsidP="001D22C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6.9pt;margin-top:6pt;width:117.45pt;height:88.25pt;z-index:251658240">
            <v:textbox>
              <w:txbxContent>
                <w:p w:rsidR="00453957" w:rsidRDefault="00453957">
                  <w:r w:rsidRPr="00EB08A7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6 Resim" o:spid="_x0000_i1026" type="#_x0000_t75" alt="%C4%B1%C5%9F%C4%B1kl%C4%B1%20i%C5%9Faret%20cihaz%C4%B11.jpg" style="width:78.75pt;height:69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453957" w:rsidRDefault="00453957" w:rsidP="00C03C6D">
      <w:pPr>
        <w:spacing w:after="0"/>
      </w:pPr>
    </w:p>
    <w:p w:rsidR="00453957" w:rsidRPr="00B92182" w:rsidRDefault="00453957" w:rsidP="00C03C6D">
      <w:pPr>
        <w:spacing w:after="0"/>
        <w:rPr>
          <w:b/>
          <w:bCs/>
        </w:rPr>
      </w:pPr>
      <w:r w:rsidRPr="00B92182">
        <w:rPr>
          <w:b/>
          <w:bCs/>
        </w:rPr>
        <w:t xml:space="preserve">Kontrolsüz demir yolu                      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rPr>
          <w:noProof/>
        </w:rPr>
        <w:pict>
          <v:shape id="_x0000_s1027" type="#_x0000_t202" style="position:absolute;margin-left:166.9pt;margin-top:.6pt;width:93.45pt;height:83.35pt;z-index:251659264">
            <v:textbox>
              <w:txbxContent>
                <w:p w:rsidR="00453957" w:rsidRDefault="00453957">
                  <w:r w:rsidRPr="00EB08A7">
                    <w:rPr>
                      <w:noProof/>
                    </w:rPr>
                    <w:pict>
                      <v:shape id="Resim 1" o:spid="_x0000_i1028" type="#_x0000_t75" style="width:77.25pt;height:68.2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453957" w:rsidRDefault="00453957" w:rsidP="00C03C6D">
      <w:pPr>
        <w:spacing w:after="0"/>
      </w:pPr>
    </w:p>
    <w:p w:rsidR="00453957" w:rsidRPr="00B92182" w:rsidRDefault="00453957" w:rsidP="00C03C6D">
      <w:pPr>
        <w:spacing w:after="0"/>
        <w:rPr>
          <w:b/>
          <w:bCs/>
        </w:rPr>
      </w:pPr>
      <w:r w:rsidRPr="00B92182">
        <w:rPr>
          <w:b/>
          <w:bCs/>
        </w:rPr>
        <w:t>Yaya geçidi tehlike uyarı levhası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rPr>
          <w:noProof/>
        </w:rPr>
        <w:pict>
          <v:shape id="_x0000_s1028" type="#_x0000_t202" style="position:absolute;margin-left:166.9pt;margin-top:2.05pt;width:92.25pt;height:83.25pt;z-index:251660288">
            <v:textbox>
              <w:txbxContent>
                <w:p w:rsidR="00453957" w:rsidRDefault="00453957">
                  <w:r w:rsidRPr="00EB08A7">
                    <w:rPr>
                      <w:noProof/>
                    </w:rPr>
                    <w:pict>
                      <v:shape id="_x0000_i1030" type="#_x0000_t75" style="width:73.5pt;height:63.7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</w:p>
    <w:p w:rsidR="00453957" w:rsidRDefault="00453957" w:rsidP="00C03C6D">
      <w:pPr>
        <w:spacing w:after="0"/>
      </w:pPr>
    </w:p>
    <w:p w:rsidR="00453957" w:rsidRPr="00B92182" w:rsidRDefault="00453957" w:rsidP="00C03C6D">
      <w:pPr>
        <w:spacing w:after="0"/>
        <w:rPr>
          <w:b/>
          <w:bCs/>
        </w:rPr>
      </w:pPr>
      <w:r w:rsidRPr="00B92182">
        <w:rPr>
          <w:b/>
          <w:bCs/>
        </w:rPr>
        <w:t>Bisiklet giremez.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rPr>
          <w:noProof/>
        </w:rPr>
        <w:pict>
          <v:shape id="_x0000_s1029" type="#_x0000_t202" style="position:absolute;margin-left:169.9pt;margin-top:7.65pt;width:84.75pt;height:90pt;z-index:251661312">
            <v:textbox>
              <w:txbxContent>
                <w:p w:rsidR="00453957" w:rsidRDefault="00453957">
                  <w:r w:rsidRPr="00EB08A7">
                    <w:rPr>
                      <w:noProof/>
                    </w:rPr>
                    <w:pict>
                      <v:shape id="Resim 2" o:spid="_x0000_i1032" type="#_x0000_t75" style="width:65.25pt;height:66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Pr="00B92182" w:rsidRDefault="00453957" w:rsidP="00C03C6D">
      <w:pPr>
        <w:spacing w:after="0"/>
        <w:rPr>
          <w:b/>
          <w:bCs/>
        </w:rPr>
      </w:pPr>
      <w:r w:rsidRPr="00B92182">
        <w:rPr>
          <w:b/>
          <w:bCs/>
        </w:rPr>
        <w:t>Okul geçidi uyarı levhası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  <w:r>
        <w:rPr>
          <w:noProof/>
        </w:rPr>
        <w:pict>
          <v:shape id="_x0000_s1030" type="#_x0000_t202" style="position:absolute;margin-left:169.9pt;margin-top:6.8pt;width:114.45pt;height:92.35pt;z-index:251662336">
            <v:textbox>
              <w:txbxContent>
                <w:p w:rsidR="00453957" w:rsidRDefault="00453957">
                  <w:r w:rsidRPr="00EB08A7">
                    <w:rPr>
                      <w:noProof/>
                    </w:rPr>
                    <w:pict>
                      <v:shape id="_x0000_i1034" type="#_x0000_t75" style="width:84pt;height:73.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</w:pPr>
    </w:p>
    <w:p w:rsidR="00453957" w:rsidRPr="00B92182" w:rsidRDefault="00453957" w:rsidP="00C03C6D">
      <w:pPr>
        <w:spacing w:after="0"/>
        <w:rPr>
          <w:b/>
          <w:bCs/>
        </w:rPr>
      </w:pPr>
      <w:r w:rsidRPr="00B92182">
        <w:rPr>
          <w:b/>
          <w:bCs/>
        </w:rPr>
        <w:t>Işıklı trafik işaret cihazi levhası</w:t>
      </w:r>
    </w:p>
    <w:p w:rsidR="00453957" w:rsidRDefault="00453957" w:rsidP="00C03C6D">
      <w:pPr>
        <w:spacing w:after="0"/>
      </w:pPr>
    </w:p>
    <w:p w:rsidR="00453957" w:rsidRDefault="00453957" w:rsidP="00C03C6D">
      <w:pPr>
        <w:spacing w:after="0"/>
        <w:jc w:val="center"/>
      </w:pPr>
    </w:p>
    <w:p w:rsidR="00453957" w:rsidRDefault="00453957" w:rsidP="00C03C6D">
      <w:pPr>
        <w:spacing w:after="0"/>
        <w:jc w:val="center"/>
      </w:pPr>
    </w:p>
    <w:p w:rsidR="00453957" w:rsidRDefault="00453957" w:rsidP="00C03C6D">
      <w:pPr>
        <w:spacing w:after="0"/>
        <w:jc w:val="center"/>
      </w:pPr>
    </w:p>
    <w:p w:rsidR="00453957" w:rsidRDefault="00453957" w:rsidP="00C03C6D">
      <w:pPr>
        <w:spacing w:after="0"/>
        <w:jc w:val="center"/>
      </w:pPr>
    </w:p>
    <w:p w:rsidR="00453957" w:rsidRDefault="00453957" w:rsidP="00C03C6D">
      <w:pPr>
        <w:spacing w:after="0"/>
        <w:jc w:val="center"/>
      </w:pPr>
    </w:p>
    <w:p w:rsidR="00453957" w:rsidRDefault="00453957" w:rsidP="00C03C6D">
      <w:pPr>
        <w:spacing w:after="0"/>
        <w:jc w:val="center"/>
      </w:pPr>
    </w:p>
    <w:p w:rsidR="00453957" w:rsidRDefault="00453957" w:rsidP="00C03C6D">
      <w:pPr>
        <w:spacing w:after="0"/>
        <w:jc w:val="center"/>
      </w:pPr>
      <w:r>
        <w:sym w:font="Wingdings" w:char="F04A"/>
      </w:r>
      <w:r>
        <w:t xml:space="preserve"> </w:t>
      </w:r>
      <w:r>
        <w:sym w:font="Wingdings" w:char="F04A"/>
      </w:r>
      <w:r>
        <w:t xml:space="preserve"> </w:t>
      </w:r>
      <w:r>
        <w:sym w:font="Wingdings" w:char="F04A"/>
      </w:r>
      <w:r>
        <w:t xml:space="preserve"> BAŞARILAR DİLERİM. </w:t>
      </w:r>
      <w:r>
        <w:sym w:font="Wingdings" w:char="F04A"/>
      </w:r>
      <w:r>
        <w:t xml:space="preserve"> </w:t>
      </w:r>
      <w:r>
        <w:sym w:font="Wingdings" w:char="F04A"/>
      </w:r>
      <w:r>
        <w:t xml:space="preserve"> </w:t>
      </w:r>
      <w:r>
        <w:sym w:font="Wingdings" w:char="F04A"/>
      </w:r>
    </w:p>
    <w:p w:rsidR="00453957" w:rsidRDefault="00453957" w:rsidP="00B92182">
      <w:pPr>
        <w:spacing w:after="0"/>
      </w:pPr>
    </w:p>
    <w:sectPr w:rsidR="00453957" w:rsidSect="00A51AB2">
      <w:pgSz w:w="11906" w:h="16838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957" w:rsidRDefault="00453957" w:rsidP="00EA759E">
      <w:pPr>
        <w:spacing w:after="0" w:line="240" w:lineRule="auto"/>
      </w:pPr>
      <w:r>
        <w:separator/>
      </w:r>
    </w:p>
  </w:endnote>
  <w:endnote w:type="continuationSeparator" w:id="0">
    <w:p w:rsidR="00453957" w:rsidRDefault="00453957" w:rsidP="00EA7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957" w:rsidRDefault="00453957" w:rsidP="00EA759E">
      <w:pPr>
        <w:spacing w:after="0" w:line="240" w:lineRule="auto"/>
      </w:pPr>
      <w:r>
        <w:separator/>
      </w:r>
    </w:p>
  </w:footnote>
  <w:footnote w:type="continuationSeparator" w:id="0">
    <w:p w:rsidR="00453957" w:rsidRDefault="00453957" w:rsidP="00EA7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6B8D"/>
    <w:multiLevelType w:val="hybridMultilevel"/>
    <w:tmpl w:val="0636A16A"/>
    <w:lvl w:ilvl="0" w:tplc="9FF88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24045"/>
    <w:multiLevelType w:val="hybridMultilevel"/>
    <w:tmpl w:val="53C051C6"/>
    <w:lvl w:ilvl="0" w:tplc="8CFE8C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95216"/>
    <w:multiLevelType w:val="hybridMultilevel"/>
    <w:tmpl w:val="E70A2D7C"/>
    <w:lvl w:ilvl="0" w:tplc="49802E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440D1"/>
    <w:multiLevelType w:val="hybridMultilevel"/>
    <w:tmpl w:val="E35AA4AE"/>
    <w:lvl w:ilvl="0" w:tplc="8E5AA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67A47"/>
    <w:multiLevelType w:val="hybridMultilevel"/>
    <w:tmpl w:val="B8A4093A"/>
    <w:lvl w:ilvl="0" w:tplc="170CA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D6123"/>
    <w:multiLevelType w:val="hybridMultilevel"/>
    <w:tmpl w:val="6882E194"/>
    <w:lvl w:ilvl="0" w:tplc="C4FCB4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E4996"/>
    <w:multiLevelType w:val="hybridMultilevel"/>
    <w:tmpl w:val="684805E0"/>
    <w:lvl w:ilvl="0" w:tplc="22A8D9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14A8"/>
    <w:multiLevelType w:val="hybridMultilevel"/>
    <w:tmpl w:val="437085F2"/>
    <w:lvl w:ilvl="0" w:tplc="513824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275264"/>
    <w:multiLevelType w:val="hybridMultilevel"/>
    <w:tmpl w:val="C332DE20"/>
    <w:lvl w:ilvl="0" w:tplc="7BBE8A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46B3E"/>
    <w:multiLevelType w:val="hybridMultilevel"/>
    <w:tmpl w:val="591C0098"/>
    <w:lvl w:ilvl="0" w:tplc="4D2ACE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50CC5"/>
    <w:multiLevelType w:val="hybridMultilevel"/>
    <w:tmpl w:val="D714BD78"/>
    <w:lvl w:ilvl="0" w:tplc="6C7C3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D00271"/>
    <w:multiLevelType w:val="hybridMultilevel"/>
    <w:tmpl w:val="28024D36"/>
    <w:lvl w:ilvl="0" w:tplc="25DCEE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1618E"/>
    <w:multiLevelType w:val="hybridMultilevel"/>
    <w:tmpl w:val="AACA824A"/>
    <w:lvl w:ilvl="0" w:tplc="814A83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13570D"/>
    <w:multiLevelType w:val="hybridMultilevel"/>
    <w:tmpl w:val="7954FC70"/>
    <w:lvl w:ilvl="0" w:tplc="51D4A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F9211B"/>
    <w:multiLevelType w:val="hybridMultilevel"/>
    <w:tmpl w:val="5BAE7EB4"/>
    <w:lvl w:ilvl="0" w:tplc="0A0CE2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EB534F"/>
    <w:multiLevelType w:val="hybridMultilevel"/>
    <w:tmpl w:val="CF0A53E0"/>
    <w:lvl w:ilvl="0" w:tplc="31A60F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A2388E"/>
    <w:multiLevelType w:val="hybridMultilevel"/>
    <w:tmpl w:val="0CC8AAC2"/>
    <w:lvl w:ilvl="0" w:tplc="53A077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71A9C"/>
    <w:multiLevelType w:val="hybridMultilevel"/>
    <w:tmpl w:val="A5868DB6"/>
    <w:lvl w:ilvl="0" w:tplc="BBCC08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55CD"/>
    <w:multiLevelType w:val="hybridMultilevel"/>
    <w:tmpl w:val="F37679F4"/>
    <w:lvl w:ilvl="0" w:tplc="35D6D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62445E"/>
    <w:multiLevelType w:val="hybridMultilevel"/>
    <w:tmpl w:val="1A8A8750"/>
    <w:lvl w:ilvl="0" w:tplc="80D00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6FD8"/>
    <w:multiLevelType w:val="hybridMultilevel"/>
    <w:tmpl w:val="C55E2740"/>
    <w:lvl w:ilvl="0" w:tplc="0396F0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FE239E"/>
    <w:multiLevelType w:val="hybridMultilevel"/>
    <w:tmpl w:val="FEA0CB08"/>
    <w:lvl w:ilvl="0" w:tplc="5ABC7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D9759A"/>
    <w:multiLevelType w:val="hybridMultilevel"/>
    <w:tmpl w:val="BD58785E"/>
    <w:lvl w:ilvl="0" w:tplc="56E88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C66196"/>
    <w:multiLevelType w:val="hybridMultilevel"/>
    <w:tmpl w:val="C872305E"/>
    <w:lvl w:ilvl="0" w:tplc="897015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F433B2"/>
    <w:multiLevelType w:val="hybridMultilevel"/>
    <w:tmpl w:val="64406B10"/>
    <w:lvl w:ilvl="0" w:tplc="E13A0E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D5220"/>
    <w:multiLevelType w:val="hybridMultilevel"/>
    <w:tmpl w:val="B308F0EA"/>
    <w:lvl w:ilvl="0" w:tplc="94D402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6B0212"/>
    <w:multiLevelType w:val="hybridMultilevel"/>
    <w:tmpl w:val="AEDCACC6"/>
    <w:lvl w:ilvl="0" w:tplc="9126CD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FB5375"/>
    <w:multiLevelType w:val="hybridMultilevel"/>
    <w:tmpl w:val="9BC209A2"/>
    <w:lvl w:ilvl="0" w:tplc="C582A8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6503B6"/>
    <w:multiLevelType w:val="hybridMultilevel"/>
    <w:tmpl w:val="CC6A7280"/>
    <w:lvl w:ilvl="0" w:tplc="036208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D1622D"/>
    <w:multiLevelType w:val="hybridMultilevel"/>
    <w:tmpl w:val="FDB6C0E4"/>
    <w:lvl w:ilvl="0" w:tplc="B5FC18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13"/>
  </w:num>
  <w:num w:numId="7">
    <w:abstractNumId w:val="27"/>
  </w:num>
  <w:num w:numId="8">
    <w:abstractNumId w:val="24"/>
  </w:num>
  <w:num w:numId="9">
    <w:abstractNumId w:val="25"/>
  </w:num>
  <w:num w:numId="10">
    <w:abstractNumId w:val="20"/>
  </w:num>
  <w:num w:numId="11">
    <w:abstractNumId w:val="17"/>
  </w:num>
  <w:num w:numId="12">
    <w:abstractNumId w:val="18"/>
  </w:num>
  <w:num w:numId="13">
    <w:abstractNumId w:val="21"/>
  </w:num>
  <w:num w:numId="14">
    <w:abstractNumId w:val="0"/>
  </w:num>
  <w:num w:numId="15">
    <w:abstractNumId w:val="16"/>
  </w:num>
  <w:num w:numId="16">
    <w:abstractNumId w:val="10"/>
  </w:num>
  <w:num w:numId="17">
    <w:abstractNumId w:val="1"/>
  </w:num>
  <w:num w:numId="18">
    <w:abstractNumId w:val="2"/>
  </w:num>
  <w:num w:numId="19">
    <w:abstractNumId w:val="14"/>
  </w:num>
  <w:num w:numId="20">
    <w:abstractNumId w:val="29"/>
  </w:num>
  <w:num w:numId="21">
    <w:abstractNumId w:val="22"/>
  </w:num>
  <w:num w:numId="22">
    <w:abstractNumId w:val="5"/>
  </w:num>
  <w:num w:numId="23">
    <w:abstractNumId w:val="28"/>
  </w:num>
  <w:num w:numId="24">
    <w:abstractNumId w:val="30"/>
  </w:num>
  <w:num w:numId="25">
    <w:abstractNumId w:val="9"/>
  </w:num>
  <w:num w:numId="26">
    <w:abstractNumId w:val="26"/>
  </w:num>
  <w:num w:numId="27">
    <w:abstractNumId w:val="11"/>
  </w:num>
  <w:num w:numId="28">
    <w:abstractNumId w:val="12"/>
  </w:num>
  <w:num w:numId="29">
    <w:abstractNumId w:val="23"/>
  </w:num>
  <w:num w:numId="30">
    <w:abstractNumId w:val="3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620"/>
    <w:rsid w:val="0001184A"/>
    <w:rsid w:val="000530F8"/>
    <w:rsid w:val="000E1FCC"/>
    <w:rsid w:val="00134F70"/>
    <w:rsid w:val="00140F1F"/>
    <w:rsid w:val="001712AA"/>
    <w:rsid w:val="001D22C7"/>
    <w:rsid w:val="00375970"/>
    <w:rsid w:val="003B36E9"/>
    <w:rsid w:val="003B7C13"/>
    <w:rsid w:val="00453957"/>
    <w:rsid w:val="00585567"/>
    <w:rsid w:val="005A4A09"/>
    <w:rsid w:val="006770A2"/>
    <w:rsid w:val="006E2933"/>
    <w:rsid w:val="00765EE7"/>
    <w:rsid w:val="00777DF5"/>
    <w:rsid w:val="009121AB"/>
    <w:rsid w:val="009F3BA1"/>
    <w:rsid w:val="009F73E3"/>
    <w:rsid w:val="00A51AB2"/>
    <w:rsid w:val="00B01A09"/>
    <w:rsid w:val="00B03876"/>
    <w:rsid w:val="00B24620"/>
    <w:rsid w:val="00B92182"/>
    <w:rsid w:val="00BC4076"/>
    <w:rsid w:val="00C03C6D"/>
    <w:rsid w:val="00C4715B"/>
    <w:rsid w:val="00C94DDB"/>
    <w:rsid w:val="00D13C12"/>
    <w:rsid w:val="00D73CE1"/>
    <w:rsid w:val="00D91E9D"/>
    <w:rsid w:val="00E30259"/>
    <w:rsid w:val="00EA759E"/>
    <w:rsid w:val="00EB08A7"/>
    <w:rsid w:val="00F01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A0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A75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759E"/>
  </w:style>
  <w:style w:type="paragraph" w:styleId="Footer">
    <w:name w:val="footer"/>
    <w:basedOn w:val="Normal"/>
    <w:link w:val="FooterChar"/>
    <w:uiPriority w:val="99"/>
    <w:semiHidden/>
    <w:rsid w:val="00EA75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759E"/>
  </w:style>
  <w:style w:type="paragraph" w:styleId="ListParagraph">
    <w:name w:val="List Paragraph"/>
    <w:basedOn w:val="Normal"/>
    <w:uiPriority w:val="99"/>
    <w:qFormat/>
    <w:rsid w:val="0001184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E2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293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BC40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459</Words>
  <Characters>2617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TRAFİK VE İLKYARDIM DERSİ</dc:title>
  <dc:subject/>
  <dc:creator>PERFECT PC1</dc:creator>
  <cp:keywords/>
  <dc:description/>
  <cp:lastModifiedBy>Edanur</cp:lastModifiedBy>
  <cp:revision>2</cp:revision>
  <cp:lastPrinted>2016-11-28T10:56:00Z</cp:lastPrinted>
  <dcterms:created xsi:type="dcterms:W3CDTF">2017-09-30T13:39:00Z</dcterms:created>
  <dcterms:modified xsi:type="dcterms:W3CDTF">2017-09-30T13:39:00Z</dcterms:modified>
</cp:coreProperties>
</file>