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28" w:rsidRDefault="003C2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D2100">
        <w:rPr>
          <w:rFonts w:ascii="Times New Roman" w:hAnsi="Times New Roman" w:cs="Times New Roman"/>
          <w:b/>
          <w:bCs/>
          <w:sz w:val="24"/>
          <w:szCs w:val="24"/>
        </w:rPr>
        <w:t>Sayın veli harflerin üzerinden geçirtiniz.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 t   t  t  t  t  t  t  t  t  t  t  t  t  t  t  t  t  t  t  t  t  t  t  t  t  t  t  t  t 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</w:t>
      </w: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>t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 t  t  t  t  t  t  t  t  t  t  t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</w:t>
      </w: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>t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 t  t  t  t  t  t  t  t  t  t  t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</w:t>
      </w: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>t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 t  t  t  t  t  t  t  t  t  t  t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</w:t>
      </w:r>
      <w:r w:rsidRPr="007D2100">
        <w:rPr>
          <w:rFonts w:ascii="Eğitimhane Klvz Çzg Noktalı El" w:hAnsi="Eğitimhane Klvz Çzg Noktalı El" w:cs="Eğitimhane Klvz Çzg Noktalı El"/>
          <w:sz w:val="52"/>
          <w:szCs w:val="52"/>
        </w:rPr>
        <w:t>t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 t  t  t  t  t  t  t  t  t  t  t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Pr="007D2100" w:rsidRDefault="003C2B28" w:rsidP="007D2100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Pr="007D2100" w:rsidRDefault="003C2B28" w:rsidP="007D2100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Pr="007D2100" w:rsidRDefault="003C2B28" w:rsidP="007D2100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Pr="007D2100" w:rsidRDefault="003C2B28" w:rsidP="007D2100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Pr="007D2100" w:rsidRDefault="003C2B28" w:rsidP="007D2100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  T  T  T  T  T  T  T  T  T  T  T  </w:t>
      </w:r>
    </w:p>
    <w:p w:rsidR="003C2B28" w:rsidRDefault="003C2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1CC1">
        <w:rPr>
          <w:rFonts w:ascii="Times New Roman" w:hAnsi="Times New Roman" w:cs="Times New Roman"/>
          <w:b/>
          <w:bCs/>
          <w:sz w:val="24"/>
          <w:szCs w:val="24"/>
        </w:rPr>
        <w:t>Sayın veli, heceleri ve kelimeleri üzerinden geçirterek yazdırıp 2 defa okutunuz.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at   at   at   at   at   at   at   at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Ata    Ata    Ata    Ata   Ata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atla  atla  atla   atla   atla  atla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it   it   it   it   it   it   it   it   it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et   et   et   et   et   et   et   et  et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alt</w: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ab/>
        <w:t xml:space="preserve">    alt    alt    alt    alt    alt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eti    eti    eti    eti    eti    eti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ten  ten   ten   ten   ten   ten   ten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Tan    Tan    Tan    Tan    Tan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tel   tel    tel    tel    tel    tel   tel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tane    tane    tane    tane    tane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inat    inat    inat    inat    inat    </w:t>
      </w:r>
    </w:p>
    <w:p w:rsidR="003C2B28" w:rsidRPr="00D8111E" w:rsidRDefault="003C2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1CC1">
        <w:rPr>
          <w:rFonts w:ascii="Times New Roman" w:hAnsi="Times New Roman" w:cs="Times New Roman"/>
          <w:b/>
          <w:bCs/>
          <w:sz w:val="24"/>
          <w:szCs w:val="24"/>
        </w:rPr>
        <w:t>Sayın veli, heceleri ve kelimeleri üzerinden geçirterek yazdırıp 2 defa okutunuz.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etli     etli    etli    etli   etli   etli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alet   alet   alet   alet   alet   alet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taneli   taneli  taneli  taneli taneli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Atilla    Atilla   Atilla   Atilla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Talat   Talat   Talat  Talat  Talat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anten  anten   anten  anten  anten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atlet   atlet   atlet   atlet   atlet    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Altan    Altan   Altan    Altan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itti    itti     itti   itti   itti   itti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tatil    tatil    tatil   tatil   tatil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anlat   anlat   anlat    anlat     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atlat   atlat    atlat    atlat  atlat</w:t>
      </w:r>
    </w:p>
    <w:p w:rsidR="003C2B28" w:rsidRDefault="003C2B2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2E6E">
        <w:rPr>
          <w:rFonts w:ascii="Times New Roman" w:hAnsi="Times New Roman" w:cs="Times New Roman"/>
          <w:b/>
          <w:bCs/>
          <w:sz w:val="24"/>
          <w:szCs w:val="24"/>
        </w:rPr>
        <w:t>Sayın veli cümleleri okutup karışık olarak cümledeki kelimelerden siz söyleyin, öğrenci yazsın.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Anne etli  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pide.jpg" style="width:90pt;height:51pt;visibility:visible">
            <v:imagedata r:id="rId6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tat. Anne tat.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Nalan, ninene anlat.Anlat Nalan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Atilla, naneli  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1 Resim" o:spid="_x0000_i1026" type="#_x0000_t75" alt="şeker.jpg" style="width:84pt;height:47.25pt;visibility:visible">
            <v:imagedata r:id="rId7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al, tat.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Ela ile Tan inat etti. Ti ti ti.  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Ali tatili anlat, Anlat Ali anlat.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Talat, atlet elle. Lale eti al, elle.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Nalan   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2 Resim" o:spid="_x0000_i1027" type="#_x0000_t75" alt="okul.jpg" style="width:133.5pt;height:77.25pt;visibility:visible">
            <v:imagedata r:id="rId8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tatil. 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3 Resim" o:spid="_x0000_i1028" type="#_x0000_t75" alt="pelota-de-voleibol.gif" style="width:37.5pt;height:35.25pt;visibility:visible">
            <v:imagedata r:id="rId9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at.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Altan, ata atla. Altan 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_x0000_i1029" type="#_x0000_t75" alt="pelota-de-voleibol.gif" style="width:37.5pt;height:35.25pt;visibility:visible">
            <v:imagedata r:id="rId9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 xml:space="preserve"> itti.    </w:t>
      </w:r>
    </w:p>
    <w:p w:rsidR="003C2B28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Ata 9atlet al.Nalan 5 etli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5 Resim" o:spid="_x0000_i1030" type="#_x0000_t75" alt="pide.jpg" style="width:54pt;height:30.75pt;visibility:visible">
            <v:imagedata r:id="rId10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>tat.</w:t>
      </w:r>
    </w:p>
    <w:p w:rsidR="003C2B28" w:rsidRPr="007844A7" w:rsidRDefault="003C2B28">
      <w:pPr>
        <w:rPr>
          <w:rFonts w:ascii="Eğitimhane Klvz Çzg Noktalı El" w:hAnsi="Eğitimhane Klvz Çzg Noktalı El" w:cs="Eğitimhane Klvz Çzg Noktalı El"/>
          <w:sz w:val="52"/>
          <w:szCs w:val="52"/>
        </w:rPr>
      </w:pPr>
      <w:r>
        <w:rPr>
          <w:rFonts w:ascii="Eğitimhane Klvz Çzg Noktalı El" w:hAnsi="Eğitimhane Klvz Çzg Noktalı El" w:cs="Eğitimhane Klvz Çzg Noktalı El"/>
          <w:sz w:val="52"/>
          <w:szCs w:val="52"/>
        </w:rPr>
        <w:t>Naneli,etli</w:t>
      </w:r>
      <w:r w:rsidRPr="001869F9">
        <w:rPr>
          <w:rFonts w:ascii="Eğitimhane Klvz Çzg Noktalı El" w:hAnsi="Eğitimhane Klvz Çzg Noktalı El" w:cs="Eğitimhane Klvz Çzg Noktalı El"/>
          <w:noProof/>
          <w:sz w:val="52"/>
          <w:szCs w:val="52"/>
        </w:rPr>
        <w:pict>
          <v:shape id="_x0000_i1031" type="#_x0000_t75" alt="pide.jpg" style="width:54pt;height:30.75pt;visibility:visible">
            <v:imagedata r:id="rId10" o:title=""/>
          </v:shape>
        </w:pict>
      </w:r>
      <w:r>
        <w:rPr>
          <w:rFonts w:ascii="Eğitimhane Klvz Çzg Noktalı El" w:hAnsi="Eğitimhane Klvz Çzg Noktalı El" w:cs="Eğitimhane Klvz Çzg Noktalı El"/>
          <w:sz w:val="52"/>
          <w:szCs w:val="52"/>
        </w:rPr>
        <w:t>al,tat.Ninene anlat.</w:t>
      </w:r>
    </w:p>
    <w:sectPr w:rsidR="003C2B28" w:rsidRPr="007844A7" w:rsidSect="00632118"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B28" w:rsidRDefault="003C2B28" w:rsidP="00A1005B">
      <w:pPr>
        <w:spacing w:after="0" w:line="240" w:lineRule="auto"/>
      </w:pPr>
      <w:r>
        <w:separator/>
      </w:r>
    </w:p>
  </w:endnote>
  <w:endnote w:type="continuationSeparator" w:id="1">
    <w:p w:rsidR="003C2B28" w:rsidRDefault="003C2B28" w:rsidP="00A10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B28" w:rsidRDefault="003C2B28" w:rsidP="00A1005B">
      <w:pPr>
        <w:spacing w:after="0" w:line="240" w:lineRule="auto"/>
      </w:pPr>
      <w:r>
        <w:separator/>
      </w:r>
    </w:p>
  </w:footnote>
  <w:footnote w:type="continuationSeparator" w:id="1">
    <w:p w:rsidR="003C2B28" w:rsidRDefault="003C2B28" w:rsidP="00A10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100"/>
    <w:rsid w:val="00050304"/>
    <w:rsid w:val="001869F9"/>
    <w:rsid w:val="00352E6E"/>
    <w:rsid w:val="003C2B28"/>
    <w:rsid w:val="00531CC1"/>
    <w:rsid w:val="005F481B"/>
    <w:rsid w:val="00632118"/>
    <w:rsid w:val="007844A7"/>
    <w:rsid w:val="007D2100"/>
    <w:rsid w:val="00A1005B"/>
    <w:rsid w:val="00BB59F1"/>
    <w:rsid w:val="00CB705E"/>
    <w:rsid w:val="00D8111E"/>
    <w:rsid w:val="00F970BD"/>
    <w:rsid w:val="00FA7A5F"/>
    <w:rsid w:val="00FB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8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8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44A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1005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A10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005B"/>
  </w:style>
  <w:style w:type="paragraph" w:styleId="Footer">
    <w:name w:val="footer"/>
    <w:basedOn w:val="Normal"/>
    <w:link w:val="FooterChar"/>
    <w:uiPriority w:val="99"/>
    <w:semiHidden/>
    <w:rsid w:val="00A100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0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6</Pages>
  <Words>310</Words>
  <Characters>1769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Tuğyan</dc:creator>
  <cp:keywords/>
  <dc:description/>
  <cp:lastModifiedBy>edanur</cp:lastModifiedBy>
  <cp:revision>10</cp:revision>
  <dcterms:created xsi:type="dcterms:W3CDTF">2016-10-14T19:10:00Z</dcterms:created>
  <dcterms:modified xsi:type="dcterms:W3CDTF">2016-10-23T11:04:00Z</dcterms:modified>
</cp:coreProperties>
</file>