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AD" w:rsidRDefault="00E55CAD">
      <w:r>
        <w:rPr>
          <w:noProof/>
        </w:rPr>
        <w:pict>
          <v:roundrect id="Yuvarlatılmış Dikdörtgen 65" o:spid="_x0000_s1026" style="position:absolute;margin-left:-15pt;margin-top:-12.95pt;width:542.15pt;height:42pt;z-index:251654144;visibility:visible" arcsize="10923f" strokeweight="1.5pt">
            <v:stroke dashstyle="dash"/>
            <v:textbox>
              <w:txbxContent>
                <w:p w:rsidR="00E55CAD" w:rsidRPr="00FA6E52" w:rsidRDefault="00E55CAD" w:rsidP="00EE00DB">
                  <w:pPr>
                    <w:pStyle w:val="NoSpacing"/>
                    <w:jc w:val="center"/>
                    <w:rPr>
                      <w:b/>
                      <w:bCs/>
                      <w:i w:val="0"/>
                      <w:iCs w:val="0"/>
                      <w:sz w:val="24"/>
                      <w:szCs w:val="24"/>
                    </w:rPr>
                  </w:pPr>
                  <w:r w:rsidRPr="00FA6E52">
                    <w:rPr>
                      <w:b/>
                      <w:bCs/>
                      <w:i w:val="0"/>
                      <w:iCs w:val="0"/>
                      <w:sz w:val="24"/>
                      <w:szCs w:val="24"/>
                    </w:rPr>
                    <w:t>2017-2018 EĞİTİM ÖĞRETİM YILI MEHMET YEŞİL İLKOKULU</w:t>
                  </w:r>
                </w:p>
                <w:p w:rsidR="00E55CAD" w:rsidRPr="00FA6E52" w:rsidRDefault="00E55CAD" w:rsidP="00EE00DB">
                  <w:pPr>
                    <w:pStyle w:val="NoSpacing"/>
                    <w:jc w:val="center"/>
                    <w:rPr>
                      <w:b/>
                      <w:bCs/>
                      <w:i w:val="0"/>
                      <w:iCs w:val="0"/>
                      <w:sz w:val="24"/>
                      <w:szCs w:val="24"/>
                    </w:rPr>
                  </w:pPr>
                  <w:r w:rsidRPr="00FA6E52">
                    <w:rPr>
                      <w:b/>
                      <w:bCs/>
                      <w:i w:val="0"/>
                      <w:iCs w:val="0"/>
                      <w:sz w:val="24"/>
                      <w:szCs w:val="24"/>
                    </w:rPr>
                    <w:t>4/A SINIFI   SOSYAL BİLGİLER DERSİ 1.DÖNEM 3.YAZILI SINAVI</w:t>
                  </w:r>
                </w:p>
              </w:txbxContent>
            </v:textbox>
          </v:roundrect>
        </w:pict>
      </w:r>
      <w:r>
        <w:t xml:space="preserve">depremin </w:t>
      </w:r>
    </w:p>
    <w:p w:rsidR="00E55CAD" w:rsidRDefault="00E55CAD" w:rsidP="006C503B">
      <w:pPr>
        <w:sectPr w:rsidR="00E55CAD" w:rsidSect="00EE00DB">
          <w:pgSz w:w="11906" w:h="16838"/>
          <w:pgMar w:top="709" w:right="707" w:bottom="1417" w:left="709" w:header="708" w:footer="708" w:gutter="0"/>
          <w:cols w:space="708"/>
          <w:docGrid w:linePitch="360"/>
        </w:sectPr>
      </w:pPr>
    </w:p>
    <w:p w:rsidR="00E55CAD" w:rsidRDefault="00E55CAD" w:rsidP="006C503B"/>
    <w:p w:rsidR="00E55CAD" w:rsidRDefault="00E55CAD" w:rsidP="007B34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50611">
        <w:rPr>
          <w:rFonts w:ascii="Times New Roman" w:hAnsi="Times New Roman" w:cs="Times New Roman"/>
          <w:b/>
          <w:bCs/>
          <w:sz w:val="24"/>
          <w:szCs w:val="24"/>
        </w:rPr>
        <w:t>Aşağıda verilen tümcelerden doğru olanlara (D) ,yanlış olanlara (Y) işaretini koyunuz.(10Puan)</w:t>
      </w:r>
    </w:p>
    <w:p w:rsidR="00E55CAD" w:rsidRDefault="00E55CAD" w:rsidP="007B3494">
      <w:pPr>
        <w:pStyle w:val="ListParagraph"/>
        <w:ind w:left="644"/>
        <w:rPr>
          <w:rFonts w:ascii="Times New Roman" w:hAnsi="Times New Roman" w:cs="Times New Roman"/>
          <w:b/>
          <w:bCs/>
          <w:sz w:val="24"/>
          <w:szCs w:val="24"/>
        </w:rPr>
      </w:pPr>
    </w:p>
    <w:p w:rsidR="00E55CAD" w:rsidRPr="007B3494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  <w:r w:rsidRPr="007B3494">
        <w:rPr>
          <w:rFonts w:ascii="Times New Roman" w:hAnsi="Times New Roman" w:cs="Times New Roman"/>
          <w:sz w:val="24"/>
          <w:szCs w:val="24"/>
        </w:rPr>
        <w:t>(</w:t>
      </w:r>
      <w:r w:rsidRPr="007B3494">
        <w:rPr>
          <w:rFonts w:ascii="Times New Roman" w:hAnsi="Times New Roman" w:cs="Times New Roman"/>
          <w:sz w:val="24"/>
          <w:szCs w:val="24"/>
        </w:rPr>
        <w:tab/>
        <w:t>) Ülkemizin her yerinde aynı iklim özellikleri görülür.</w:t>
      </w:r>
    </w:p>
    <w:p w:rsidR="00E55CAD" w:rsidRPr="007B3494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  <w:r w:rsidRPr="007B3494">
        <w:rPr>
          <w:rFonts w:ascii="Times New Roman" w:hAnsi="Times New Roman" w:cs="Times New Roman"/>
          <w:sz w:val="24"/>
          <w:szCs w:val="24"/>
        </w:rPr>
        <w:t>(</w:t>
      </w:r>
      <w:r w:rsidRPr="007B3494">
        <w:rPr>
          <w:rFonts w:ascii="Times New Roman" w:hAnsi="Times New Roman" w:cs="Times New Roman"/>
          <w:sz w:val="24"/>
          <w:szCs w:val="24"/>
        </w:rPr>
        <w:tab/>
        <w:t>) TBMM açılmadan önce yapılan son kongre Erzurum Kongresi’dir.</w:t>
      </w:r>
    </w:p>
    <w:p w:rsidR="00E55CAD" w:rsidRPr="007B3494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  <w:r w:rsidRPr="007B3494">
        <w:rPr>
          <w:rFonts w:ascii="Times New Roman" w:hAnsi="Times New Roman" w:cs="Times New Roman"/>
          <w:sz w:val="24"/>
          <w:szCs w:val="24"/>
        </w:rPr>
        <w:t>(</w:t>
      </w:r>
      <w:r w:rsidRPr="007B3494">
        <w:rPr>
          <w:rFonts w:ascii="Times New Roman" w:hAnsi="Times New Roman" w:cs="Times New Roman"/>
          <w:sz w:val="24"/>
          <w:szCs w:val="24"/>
        </w:rPr>
        <w:tab/>
        <w:t>) Bugünden geçmişe doğru olayların sıralanmasına ‘kronoloji’ denir.</w:t>
      </w: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  <w:r w:rsidRPr="007B3494">
        <w:rPr>
          <w:rFonts w:ascii="Times New Roman" w:hAnsi="Times New Roman" w:cs="Times New Roman"/>
          <w:sz w:val="24"/>
          <w:szCs w:val="24"/>
        </w:rPr>
        <w:t>(</w:t>
      </w:r>
      <w:r w:rsidRPr="007B3494">
        <w:rPr>
          <w:rFonts w:ascii="Times New Roman" w:hAnsi="Times New Roman" w:cs="Times New Roman"/>
          <w:sz w:val="24"/>
          <w:szCs w:val="24"/>
        </w:rPr>
        <w:tab/>
        <w:t>) Hoşgörü ve duyarlılığın geliştiği bireylerden oluşan toplumlar mutlu olurlar.</w:t>
      </w: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Çevresine göre 500 metreden yüksek olan yeryüzü şekillerine vadi denir.</w:t>
      </w: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Yönler güneşin doğuşuna ve batışına göre belirlenir.</w:t>
      </w: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Ülkemizin en fazla koy, körfez ve yarımadası Ege Denizi kıyılarındadır.</w:t>
      </w: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Birinci Dünya Savaşı’nda Osmanlı Devleti İtilaf Devletleri’nin yanında yer aldı.</w:t>
      </w: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Temsil Heyeti’nin oluşturulduğu kongre Sivas Kongresi’dir.</w:t>
      </w: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İnsan etkisi olmadan var olan ve oluşan canlı, cansız unsurlara doğal unsur denir.</w:t>
      </w: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55CAD" w:rsidRPr="00EB7884" w:rsidRDefault="00E55CAD" w:rsidP="00EB788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7884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Aşağıdaki cümlelerdeki boşlukları krokiye uygun olarak doldurunuz. (5puan)</w:t>
      </w: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  <w:r w:rsidRPr="00D2120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249pt;height:145.5pt;visibility:visible">
            <v:imagedata r:id="rId5" o:title=""/>
          </v:shape>
        </w:pict>
      </w: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4A3F30">
      <w:pPr>
        <w:pStyle w:val="ListParagraph"/>
        <w:numPr>
          <w:ilvl w:val="0"/>
          <w:numId w:val="3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 Meydanının  güneyinde ………………… vardır.</w:t>
      </w:r>
    </w:p>
    <w:p w:rsidR="00E55CAD" w:rsidRDefault="00E55CAD" w:rsidP="004A3F30">
      <w:pPr>
        <w:pStyle w:val="ListParagraph"/>
        <w:numPr>
          <w:ilvl w:val="0"/>
          <w:numId w:val="3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Okulun güneybatısında …………………………. Vardır.</w:t>
      </w:r>
    </w:p>
    <w:p w:rsidR="00E55CAD" w:rsidRDefault="00E55CAD" w:rsidP="004A3F30">
      <w:pPr>
        <w:pStyle w:val="ListParagraph"/>
        <w:numPr>
          <w:ilvl w:val="0"/>
          <w:numId w:val="3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Parkın kuzeydoğusunda ………………………… vardır.</w:t>
      </w:r>
    </w:p>
    <w:p w:rsidR="00E55CAD" w:rsidRDefault="00E55CAD" w:rsidP="004A3F30">
      <w:pPr>
        <w:pStyle w:val="ListParagraph"/>
        <w:numPr>
          <w:ilvl w:val="0"/>
          <w:numId w:val="3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Fırının kuzeybatısında ………………………...… vardır.</w:t>
      </w:r>
    </w:p>
    <w:p w:rsidR="00E55CAD" w:rsidRDefault="00E55CAD" w:rsidP="004A3F30">
      <w:pPr>
        <w:pStyle w:val="ListParagraph"/>
        <w:numPr>
          <w:ilvl w:val="0"/>
          <w:numId w:val="3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Pastanenin güneyinde …………………… vardır.</w:t>
      </w: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55CAD" w:rsidRPr="00790151" w:rsidRDefault="00E55CAD" w:rsidP="00E027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336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 tümcelerde boş bırakılan yerlere yukarıdaki sözcüklerden uygun olanını yazınız.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(10</w:t>
      </w:r>
      <w:r w:rsidRPr="00C336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Puan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E55CAD" w:rsidRDefault="00E55CAD" w:rsidP="00790151">
      <w:pPr>
        <w:pStyle w:val="ListParagraph"/>
        <w:ind w:left="644"/>
        <w:rPr>
          <w:rFonts w:ascii="Times New Roman" w:hAnsi="Times New Roman" w:cs="Times New Roman"/>
          <w:sz w:val="24"/>
          <w:szCs w:val="24"/>
        </w:rPr>
      </w:pPr>
    </w:p>
    <w:p w:rsidR="00E55CAD" w:rsidRPr="00763648" w:rsidRDefault="00E55CAD" w:rsidP="00790151">
      <w:pPr>
        <w:pStyle w:val="ListParagraph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left="284" w:right="28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763648">
        <w:rPr>
          <w:rFonts w:ascii="Times New Roman" w:hAnsi="Times New Roman" w:cs="Times New Roman"/>
          <w:b/>
          <w:bCs/>
          <w:sz w:val="28"/>
          <w:szCs w:val="28"/>
        </w:rPr>
        <w:t>Erozyon - Samsun – Yunanlılar -  Doğu – güneydoğu – milli kültür - körfez -  güneybatı -  deniz – koy -  semboller – sismograf -  batı – Erzurum -  göl -</w:t>
      </w: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b/>
          <w:bCs/>
          <w:sz w:val="24"/>
          <w:szCs w:val="24"/>
        </w:rPr>
      </w:pPr>
    </w:p>
    <w:p w:rsidR="00E55CAD" w:rsidRDefault="00E55CAD" w:rsidP="00E02728">
      <w:pPr>
        <w:pStyle w:val="ListParagraph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Yurdumuzda …………………… dan …………………...</w:t>
      </w:r>
      <w:r w:rsidRPr="00E02728">
        <w:rPr>
          <w:rFonts w:ascii="Times New Roman" w:hAnsi="Times New Roman" w:cs="Times New Roman"/>
          <w:sz w:val="24"/>
          <w:szCs w:val="24"/>
        </w:rPr>
        <w:t>ya gidildikçe yükseklik artar.</w:t>
      </w:r>
    </w:p>
    <w:p w:rsidR="00E55CAD" w:rsidRDefault="00E55CAD" w:rsidP="00790151">
      <w:pPr>
        <w:pStyle w:val="ListParagraph"/>
        <w:ind w:left="426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790151">
      <w:pPr>
        <w:pStyle w:val="ListParagraph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Kroki çizerken ve hava olaylarını gösterirken bazı ……………………….. kullanırız.</w:t>
      </w:r>
    </w:p>
    <w:p w:rsidR="00E55CAD" w:rsidRPr="00790151" w:rsidRDefault="00E55CAD" w:rsidP="0079015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E02728">
      <w:pPr>
        <w:pStyle w:val="ListParagraph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Depremin süresi ve büyüklüğü ………………………….. ile ölçülür.</w:t>
      </w:r>
    </w:p>
    <w:p w:rsidR="00E55CAD" w:rsidRPr="00790151" w:rsidRDefault="00E55CAD" w:rsidP="0079015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E02728">
      <w:pPr>
        <w:pStyle w:val="ListParagraph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 kurtuluş mücadelesi için ilk çağrıyı ………………………. İlimizden yapmıştır.</w:t>
      </w:r>
    </w:p>
    <w:p w:rsidR="00E55CAD" w:rsidRPr="00790151" w:rsidRDefault="00E55CAD" w:rsidP="0079015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E02728">
      <w:pPr>
        <w:pStyle w:val="ListParagraph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Yer kabuğunun çukur yerlerini dolduran geniş, tuzlu su kütlelerine ……………………adı verilir.</w:t>
      </w:r>
    </w:p>
    <w:p w:rsidR="00E55CAD" w:rsidRPr="00790151" w:rsidRDefault="00E55CAD" w:rsidP="0079015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E02728">
      <w:pPr>
        <w:pStyle w:val="ListParagraph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Yüzüm kuzeye dönük iken sırtım ile sağ kolum arasında ………………………… yönü bulunur.</w:t>
      </w:r>
    </w:p>
    <w:p w:rsidR="00E55CAD" w:rsidRDefault="00E55CAD" w:rsidP="00B63B0C">
      <w:pPr>
        <w:pStyle w:val="ListParagraph"/>
        <w:ind w:left="426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E02728">
      <w:pPr>
        <w:pStyle w:val="ListParagraph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Deniz ve okyanusun kara içerisine  doğru sokulmuş parçasına …………………… denir.</w:t>
      </w:r>
    </w:p>
    <w:p w:rsidR="00E55CAD" w:rsidRPr="00B63B0C" w:rsidRDefault="00E55CAD" w:rsidP="00B63B0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E02728">
      <w:pPr>
        <w:pStyle w:val="ListParagraph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 ve rüzgârın etsisiyle yer kabuğunun üst tabakasının aşınıp taşınmasına ………………… adı verilir. </w:t>
      </w:r>
    </w:p>
    <w:p w:rsidR="00E55CAD" w:rsidRPr="00B63B0C" w:rsidRDefault="00E55CAD" w:rsidP="00B63B0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E02728">
      <w:pPr>
        <w:pStyle w:val="ListParagraph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Kurtuşluş Savaşı sırasında Batı Cephesinde ………………………… savaşılmıştır.</w:t>
      </w:r>
    </w:p>
    <w:p w:rsidR="00E55CAD" w:rsidRPr="00B63B0C" w:rsidRDefault="00E55CAD" w:rsidP="00B63B0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E02728">
      <w:pPr>
        <w:pStyle w:val="ListParagraph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Milletimize ait bilgi, inanç, davranışlar bütünü ve bu bütüne ait olan eserler, …………………...  oluşturur.</w:t>
      </w:r>
    </w:p>
    <w:p w:rsidR="00E55CAD" w:rsidRPr="005D0A4D" w:rsidRDefault="00E55CAD" w:rsidP="005D0A4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5D0A4D">
      <w:pPr>
        <w:rPr>
          <w:rFonts w:ascii="Times New Roman" w:hAnsi="Times New Roman" w:cs="Times New Roman"/>
          <w:sz w:val="24"/>
          <w:szCs w:val="24"/>
        </w:rPr>
      </w:pPr>
    </w:p>
    <w:p w:rsidR="00E55CAD" w:rsidRPr="005D0A4D" w:rsidRDefault="00E55CAD" w:rsidP="005D0A4D">
      <w:pPr>
        <w:rPr>
          <w:rFonts w:ascii="Times New Roman" w:hAnsi="Times New Roman" w:cs="Times New Roman"/>
          <w:sz w:val="24"/>
          <w:szCs w:val="24"/>
        </w:rPr>
      </w:pPr>
    </w:p>
    <w:p w:rsidR="00E55CAD" w:rsidRPr="00B63B0C" w:rsidRDefault="00E55CAD" w:rsidP="00B63B0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5D0A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922F85">
        <w:rPr>
          <w:rFonts w:ascii="Times New Roman" w:hAnsi="Times New Roman" w:cs="Times New Roman"/>
          <w:b/>
          <w:bCs/>
          <w:sz w:val="24"/>
          <w:szCs w:val="24"/>
        </w:rPr>
        <w:t>Aşağıdaki çoktan seçmeli soruları cevaplayınız.</w:t>
      </w:r>
      <w:r>
        <w:rPr>
          <w:rFonts w:ascii="Times New Roman" w:hAnsi="Times New Roman" w:cs="Times New Roman"/>
          <w:b/>
          <w:bCs/>
          <w:sz w:val="24"/>
          <w:szCs w:val="24"/>
        </w:rPr>
        <w:t>***</w:t>
      </w:r>
    </w:p>
    <w:p w:rsidR="00E55CAD" w:rsidRDefault="00E55CAD" w:rsidP="005D0A4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283"/>
        <w:rPr>
          <w:rFonts w:ascii="Times New Roman" w:hAnsi="Times New Roman" w:cs="Times New Roman"/>
          <w:sz w:val="24"/>
          <w:szCs w:val="24"/>
        </w:rPr>
      </w:pPr>
      <w:r w:rsidRPr="005D0A4D">
        <w:rPr>
          <w:rFonts w:ascii="Times New Roman" w:hAnsi="Times New Roman" w:cs="Times New Roman"/>
          <w:sz w:val="24"/>
          <w:szCs w:val="24"/>
        </w:rPr>
        <w:t>Yeryüzüne baktığımızda yüksekliklerin aynı olmadığını görürüz. Yükseklikler denize göre hesaplanır. Bu yükseklik farkları, pek çok değişik şekillerin oluşmasına yol açar.</w:t>
      </w:r>
    </w:p>
    <w:p w:rsidR="00E55CAD" w:rsidRPr="008E375B" w:rsidRDefault="00E55CAD" w:rsidP="005D0A4D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E55CAD" w:rsidRPr="008E375B" w:rsidRDefault="00E55CAD" w:rsidP="008E375B">
      <w:pPr>
        <w:pStyle w:val="ListParagraph"/>
        <w:numPr>
          <w:ilvl w:val="0"/>
          <w:numId w:val="6"/>
        </w:numPr>
        <w:ind w:left="709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8E375B">
        <w:rPr>
          <w:rFonts w:ascii="Times New Roman" w:hAnsi="Times New Roman" w:cs="Times New Roman"/>
          <w:b/>
          <w:bCs/>
          <w:sz w:val="24"/>
          <w:szCs w:val="24"/>
        </w:rPr>
        <w:t>Yukarıda anlatılmak istenen nedir?</w:t>
      </w:r>
    </w:p>
    <w:p w:rsidR="00E55CAD" w:rsidRDefault="00E55CAD" w:rsidP="008E375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Doğal unsur</w:t>
      </w:r>
    </w:p>
    <w:p w:rsidR="00E55CAD" w:rsidRDefault="00E55CAD" w:rsidP="008E375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Beşeri unsur</w:t>
      </w:r>
    </w:p>
    <w:p w:rsidR="00E55CAD" w:rsidRDefault="00E55CAD" w:rsidP="008E375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Yeryüzü şekilleri</w:t>
      </w:r>
    </w:p>
    <w:p w:rsidR="00E55CAD" w:rsidRDefault="00E55CAD" w:rsidP="008E375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Dağlar </w:t>
      </w:r>
    </w:p>
    <w:p w:rsidR="00E55CAD" w:rsidRDefault="00E55CAD" w:rsidP="008E375B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8E375B">
      <w:pPr>
        <w:pStyle w:val="ListParagraph"/>
        <w:numPr>
          <w:ilvl w:val="0"/>
          <w:numId w:val="6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‘İnsanlar alacakları tedbirlerle, depremlerin zararlarını en aza indirebilirler.’</w:t>
      </w:r>
    </w:p>
    <w:p w:rsidR="00E55CAD" w:rsidRDefault="00E55CAD" w:rsidP="008E375B">
      <w:pPr>
        <w:pStyle w:val="ListParagraph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8E375B">
        <w:rPr>
          <w:rFonts w:ascii="Times New Roman" w:hAnsi="Times New Roman" w:cs="Times New Roman"/>
          <w:b/>
          <w:bCs/>
          <w:sz w:val="24"/>
          <w:szCs w:val="24"/>
        </w:rPr>
        <w:t>Aşağıdakilerden hangisi bu önlemlerden biri olamaz?</w:t>
      </w:r>
    </w:p>
    <w:p w:rsidR="00E55CAD" w:rsidRPr="008E375B" w:rsidRDefault="00E55CAD" w:rsidP="008E375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E375B">
        <w:rPr>
          <w:rFonts w:ascii="Times New Roman" w:hAnsi="Times New Roman" w:cs="Times New Roman"/>
          <w:sz w:val="24"/>
          <w:szCs w:val="24"/>
        </w:rPr>
        <w:t>Binalar betonarme yapılmalıdır.</w:t>
      </w:r>
    </w:p>
    <w:p w:rsidR="00E55CAD" w:rsidRPr="008E375B" w:rsidRDefault="00E55CAD" w:rsidP="008E375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E375B">
        <w:rPr>
          <w:rFonts w:ascii="Times New Roman" w:hAnsi="Times New Roman" w:cs="Times New Roman"/>
          <w:sz w:val="24"/>
          <w:szCs w:val="24"/>
        </w:rPr>
        <w:t>Çok katlı binalar yapılmamalıdır.</w:t>
      </w:r>
    </w:p>
    <w:p w:rsidR="00E55CAD" w:rsidRPr="008E375B" w:rsidRDefault="00E55CAD" w:rsidP="008E375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E375B">
        <w:rPr>
          <w:rFonts w:ascii="Times New Roman" w:hAnsi="Times New Roman" w:cs="Times New Roman"/>
          <w:sz w:val="24"/>
          <w:szCs w:val="24"/>
        </w:rPr>
        <w:t>Yerleşimler fay hattına yapılmalıdır.</w:t>
      </w:r>
    </w:p>
    <w:p w:rsidR="00E55CAD" w:rsidRDefault="00E55CAD" w:rsidP="008E375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E375B">
        <w:rPr>
          <w:rFonts w:ascii="Times New Roman" w:hAnsi="Times New Roman" w:cs="Times New Roman"/>
          <w:sz w:val="24"/>
          <w:szCs w:val="24"/>
        </w:rPr>
        <w:t>Deprem bilinci verilmeli, her aile deprem planı yapmalıdır.</w:t>
      </w:r>
    </w:p>
    <w:p w:rsidR="00E55CAD" w:rsidRPr="005A3529" w:rsidRDefault="00E55CAD" w:rsidP="005A352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551"/>
        <w:gridCol w:w="425"/>
        <w:gridCol w:w="1203"/>
      </w:tblGrid>
      <w:tr w:rsidR="00E55CAD" w:rsidRPr="008A1201">
        <w:tc>
          <w:tcPr>
            <w:tcW w:w="534" w:type="dxa"/>
          </w:tcPr>
          <w:p w:rsidR="00E55CAD" w:rsidRPr="008A1201" w:rsidRDefault="00E55CAD" w:rsidP="008A12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551" w:type="dxa"/>
          </w:tcPr>
          <w:p w:rsidR="00E55CAD" w:rsidRPr="008A1201" w:rsidRDefault="00E55CAD" w:rsidP="008A1201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A12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Yazlar sıcak ve kurak, kışlar soğuk ve kar yağışlıdır.</w:t>
            </w:r>
          </w:p>
          <w:p w:rsidR="00E55CAD" w:rsidRPr="008A1201" w:rsidRDefault="00E55CAD" w:rsidP="008A1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55CAD" w:rsidRPr="008A1201" w:rsidRDefault="00E55CAD" w:rsidP="008A12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55CAD" w:rsidRPr="008A1201" w:rsidRDefault="00E55CAD" w:rsidP="008A1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201">
              <w:rPr>
                <w:rFonts w:ascii="Times New Roman" w:hAnsi="Times New Roman" w:cs="Times New Roman"/>
                <w:sz w:val="24"/>
                <w:szCs w:val="24"/>
              </w:rPr>
              <w:t>Akdeniz İklimi</w:t>
            </w:r>
          </w:p>
        </w:tc>
      </w:tr>
      <w:tr w:rsidR="00E55CAD" w:rsidRPr="008A1201">
        <w:tc>
          <w:tcPr>
            <w:tcW w:w="534" w:type="dxa"/>
          </w:tcPr>
          <w:p w:rsidR="00E55CAD" w:rsidRPr="008A1201" w:rsidRDefault="00E55CAD" w:rsidP="008A12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551" w:type="dxa"/>
          </w:tcPr>
          <w:p w:rsidR="00E55CAD" w:rsidRPr="008A1201" w:rsidRDefault="00E55CAD" w:rsidP="008A1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2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Yazlar sıcak ve kurak, kışlar ılık ve yağışlıdır</w:t>
            </w:r>
          </w:p>
        </w:tc>
        <w:tc>
          <w:tcPr>
            <w:tcW w:w="425" w:type="dxa"/>
          </w:tcPr>
          <w:p w:rsidR="00E55CAD" w:rsidRPr="008A1201" w:rsidRDefault="00E55CAD" w:rsidP="008A12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55CAD" w:rsidRPr="008A1201" w:rsidRDefault="00E55CAD" w:rsidP="008A1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201">
              <w:rPr>
                <w:rFonts w:ascii="Times New Roman" w:hAnsi="Times New Roman" w:cs="Times New Roman"/>
                <w:sz w:val="24"/>
                <w:szCs w:val="24"/>
              </w:rPr>
              <w:t>Karadeniz İklimi</w:t>
            </w:r>
          </w:p>
        </w:tc>
      </w:tr>
      <w:tr w:rsidR="00E55CAD" w:rsidRPr="008A1201">
        <w:tc>
          <w:tcPr>
            <w:tcW w:w="534" w:type="dxa"/>
          </w:tcPr>
          <w:p w:rsidR="00E55CAD" w:rsidRPr="008A1201" w:rsidRDefault="00E55CAD" w:rsidP="008A12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551" w:type="dxa"/>
          </w:tcPr>
          <w:p w:rsidR="00E55CAD" w:rsidRPr="008A1201" w:rsidRDefault="00E55CAD" w:rsidP="008A1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2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Her mevsim yağışlı, ılıman iklim tipidir.</w:t>
            </w:r>
          </w:p>
        </w:tc>
        <w:tc>
          <w:tcPr>
            <w:tcW w:w="425" w:type="dxa"/>
          </w:tcPr>
          <w:p w:rsidR="00E55CAD" w:rsidRPr="008A1201" w:rsidRDefault="00E55CAD" w:rsidP="008A12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E55CAD" w:rsidRPr="008A1201" w:rsidRDefault="00E55CAD" w:rsidP="008A1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201">
              <w:rPr>
                <w:rFonts w:ascii="Times New Roman" w:hAnsi="Times New Roman" w:cs="Times New Roman"/>
                <w:sz w:val="24"/>
                <w:szCs w:val="24"/>
              </w:rPr>
              <w:t>Karasal iklim</w:t>
            </w:r>
          </w:p>
        </w:tc>
      </w:tr>
    </w:tbl>
    <w:p w:rsidR="00E55CAD" w:rsidRPr="005A3529" w:rsidRDefault="00E55CAD" w:rsidP="005A3529">
      <w:pPr>
        <w:pStyle w:val="ListParagraph"/>
        <w:spacing w:line="17" w:lineRule="atLeast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E55CAD" w:rsidRPr="00503DB8" w:rsidRDefault="00E55CAD" w:rsidP="005A3529">
      <w:pPr>
        <w:pStyle w:val="ListParagraph"/>
        <w:numPr>
          <w:ilvl w:val="0"/>
          <w:numId w:val="6"/>
        </w:numPr>
        <w:spacing w:line="17" w:lineRule="atLeast"/>
        <w:ind w:left="426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503DB8">
        <w:rPr>
          <w:rFonts w:ascii="Times New Roman" w:hAnsi="Times New Roman" w:cs="Times New Roman"/>
          <w:b/>
          <w:bCs/>
          <w:sz w:val="24"/>
          <w:szCs w:val="24"/>
        </w:rPr>
        <w:t>Yukarıdaki iklim özelliklerinin, ait oldukları iklimlerle eşleştirilmiş şekli hangisinde doğrudur?</w:t>
      </w:r>
    </w:p>
    <w:p w:rsidR="00E55CAD" w:rsidRDefault="00E55CAD" w:rsidP="005A3529">
      <w:pPr>
        <w:pStyle w:val="ListParagraph"/>
        <w:numPr>
          <w:ilvl w:val="0"/>
          <w:numId w:val="10"/>
        </w:numPr>
        <w:spacing w:line="17" w:lineRule="atLeast"/>
        <w:rPr>
          <w:rFonts w:ascii="Times New Roman" w:hAnsi="Times New Roman" w:cs="Times New Roman"/>
          <w:sz w:val="24"/>
          <w:szCs w:val="24"/>
        </w:rPr>
      </w:pPr>
      <w:r w:rsidRPr="005A3529">
        <w:rPr>
          <w:rFonts w:ascii="Times New Roman" w:hAnsi="Times New Roman" w:cs="Times New Roman"/>
          <w:sz w:val="24"/>
          <w:szCs w:val="24"/>
        </w:rPr>
        <w:t>A-3, B-1,</w:t>
      </w:r>
      <w:r>
        <w:rPr>
          <w:rFonts w:ascii="Times New Roman" w:hAnsi="Times New Roman" w:cs="Times New Roman"/>
          <w:sz w:val="24"/>
          <w:szCs w:val="24"/>
        </w:rPr>
        <w:t xml:space="preserve"> C-2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A3529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529">
        <w:rPr>
          <w:rFonts w:ascii="Times New Roman" w:hAnsi="Times New Roman" w:cs="Times New Roman"/>
          <w:sz w:val="24"/>
          <w:szCs w:val="24"/>
        </w:rPr>
        <w:t>A-1, B-3, C-2</w:t>
      </w:r>
    </w:p>
    <w:p w:rsidR="00E55CAD" w:rsidRDefault="00E55CAD" w:rsidP="005A3529">
      <w:pPr>
        <w:pStyle w:val="ListParagraph"/>
        <w:numPr>
          <w:ilvl w:val="0"/>
          <w:numId w:val="10"/>
        </w:numPr>
        <w:spacing w:line="17" w:lineRule="atLeast"/>
        <w:ind w:left="709" w:hanging="283"/>
        <w:rPr>
          <w:rFonts w:ascii="Times New Roman" w:hAnsi="Times New Roman" w:cs="Times New Roman"/>
          <w:sz w:val="24"/>
          <w:szCs w:val="24"/>
        </w:rPr>
      </w:pPr>
      <w:r w:rsidRPr="005A3529">
        <w:rPr>
          <w:rFonts w:ascii="Times New Roman" w:hAnsi="Times New Roman" w:cs="Times New Roman"/>
          <w:sz w:val="24"/>
          <w:szCs w:val="24"/>
        </w:rPr>
        <w:t xml:space="preserve"> A-2, B-1, C-3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A3529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5A3529">
        <w:rPr>
          <w:rFonts w:ascii="Times New Roman" w:hAnsi="Times New Roman" w:cs="Times New Roman"/>
          <w:sz w:val="24"/>
          <w:szCs w:val="24"/>
        </w:rPr>
        <w:t xml:space="preserve"> A-1, B-2, C-3</w:t>
      </w:r>
    </w:p>
    <w:p w:rsidR="00E55CAD" w:rsidRDefault="00E55CAD" w:rsidP="00A74E5E">
      <w:pPr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E55CAD" w:rsidRPr="008E375B" w:rsidRDefault="00E55CAD" w:rsidP="00A74E5E">
      <w:pPr>
        <w:pStyle w:val="ListParagraph"/>
        <w:numPr>
          <w:ilvl w:val="0"/>
          <w:numId w:val="6"/>
        </w:numPr>
        <w:ind w:left="709" w:hanging="425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A74E5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5D0A4D">
        <w:rPr>
          <w:rFonts w:ascii="Times New Roman" w:hAnsi="Times New Roman" w:cs="Times New Roman"/>
          <w:sz w:val="24"/>
          <w:szCs w:val="24"/>
        </w:rPr>
        <w:t>YÖN BULMA YÖNTEMLERİ</w:t>
      </w:r>
    </w:p>
    <w:p w:rsidR="00E55CAD" w:rsidRPr="00A74E5E" w:rsidRDefault="00E55CAD" w:rsidP="00A74E5E">
      <w:pPr>
        <w:pStyle w:val="ListParagraph"/>
        <w:spacing w:line="17" w:lineRule="atLeast"/>
        <w:ind w:left="709"/>
        <w:rPr>
          <w:rFonts w:ascii="Times New Roman" w:hAnsi="Times New Roman" w:cs="Times New Roman"/>
          <w:sz w:val="24"/>
          <w:szCs w:val="24"/>
        </w:rPr>
      </w:pPr>
    </w:p>
    <w:p w:rsidR="00E55CAD" w:rsidRPr="005D0A4D" w:rsidRDefault="00E55CAD" w:rsidP="00A74E5E">
      <w:pPr>
        <w:pStyle w:val="NoSpacing"/>
        <w:ind w:firstLine="708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D0A4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1 – Karınca Yuvası               2 – Bulutlar </w:t>
      </w:r>
    </w:p>
    <w:p w:rsidR="00E55CAD" w:rsidRPr="005D0A4D" w:rsidRDefault="00E55CAD" w:rsidP="00A74E5E">
      <w:pPr>
        <w:pStyle w:val="NoSpacing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D0A4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     </w:t>
      </w:r>
      <w:r w:rsidRPr="005D0A4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3 – Pusula                             4 – Güneş   </w:t>
      </w:r>
    </w:p>
    <w:p w:rsidR="00E55CAD" w:rsidRPr="005D0A4D" w:rsidRDefault="00E55CAD" w:rsidP="00A74E5E">
      <w:pPr>
        <w:pStyle w:val="NoSpacing"/>
        <w:numPr>
          <w:ilvl w:val="0"/>
          <w:numId w:val="9"/>
        </w:numPr>
        <w:ind w:left="851" w:hanging="143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D0A4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– Kutup Yıldızı                  6 – Ay  </w:t>
      </w:r>
    </w:p>
    <w:p w:rsidR="00E55CAD" w:rsidRPr="005D0A4D" w:rsidRDefault="00E55CAD" w:rsidP="00A74E5E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5D0A4D">
        <w:rPr>
          <w:rFonts w:ascii="Times New Roman" w:hAnsi="Times New Roman" w:cs="Times New Roman"/>
          <w:b/>
          <w:bCs/>
          <w:sz w:val="24"/>
          <w:szCs w:val="24"/>
        </w:rPr>
        <w:t xml:space="preserve">Yukarıdaki yön levhalarında yazılanlardan hangisine bakarak yönümüzü </w:t>
      </w:r>
      <w:r w:rsidRPr="005D0A4D">
        <w:rPr>
          <w:rFonts w:ascii="Times New Roman" w:hAnsi="Times New Roman" w:cs="Times New Roman"/>
          <w:b/>
          <w:bCs/>
          <w:sz w:val="24"/>
          <w:szCs w:val="24"/>
          <w:u w:val="single"/>
        </w:rPr>
        <w:t>bulamayız?</w:t>
      </w:r>
      <w:r w:rsidRPr="005D0A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55CAD" w:rsidRDefault="00E55CAD" w:rsidP="00A74E5E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E55CAD" w:rsidRPr="005D0A4D" w:rsidRDefault="00E55CAD" w:rsidP="00A74E5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D0A4D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5D0A4D">
        <w:rPr>
          <w:rFonts w:ascii="Times New Roman" w:hAnsi="Times New Roman" w:cs="Times New Roman"/>
          <w:sz w:val="24"/>
          <w:szCs w:val="24"/>
        </w:rPr>
        <w:t xml:space="preserve"> 1 – 3                        </w:t>
      </w:r>
      <w:r w:rsidRPr="005D0A4D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5D0A4D">
        <w:rPr>
          <w:rFonts w:ascii="Times New Roman" w:hAnsi="Times New Roman" w:cs="Times New Roman"/>
          <w:sz w:val="24"/>
          <w:szCs w:val="24"/>
        </w:rPr>
        <w:t xml:space="preserve"> 4 – 5 </w:t>
      </w:r>
    </w:p>
    <w:p w:rsidR="00E55CAD" w:rsidRPr="005D0A4D" w:rsidRDefault="00E55CAD" w:rsidP="00A74E5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D0A4D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5D0A4D">
        <w:rPr>
          <w:rFonts w:ascii="Times New Roman" w:hAnsi="Times New Roman" w:cs="Times New Roman"/>
          <w:sz w:val="24"/>
          <w:szCs w:val="24"/>
        </w:rPr>
        <w:t xml:space="preserve"> 2 – 6                        </w:t>
      </w:r>
      <w:r w:rsidRPr="005D0A4D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5D0A4D">
        <w:rPr>
          <w:rFonts w:ascii="Times New Roman" w:hAnsi="Times New Roman" w:cs="Times New Roman"/>
          <w:sz w:val="24"/>
          <w:szCs w:val="24"/>
        </w:rPr>
        <w:t xml:space="preserve"> 1 – 4 </w:t>
      </w:r>
    </w:p>
    <w:p w:rsidR="00E55CAD" w:rsidRDefault="00E55CAD" w:rsidP="00AB7F40">
      <w:pPr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AB7F40">
      <w:pPr>
        <w:spacing w:line="17" w:lineRule="atLeast"/>
        <w:rPr>
          <w:rFonts w:ascii="Times New Roman" w:hAnsi="Times New Roman" w:cs="Times New Roman"/>
          <w:sz w:val="24"/>
          <w:szCs w:val="24"/>
        </w:rPr>
      </w:pPr>
    </w:p>
    <w:p w:rsidR="00E55CAD" w:rsidRPr="00503DB8" w:rsidRDefault="00E55CAD" w:rsidP="00AB7F40">
      <w:pPr>
        <w:pStyle w:val="ListParagraph"/>
        <w:spacing w:line="17" w:lineRule="atLeast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oundrect id="AutoShape 5" o:spid="_x0000_s1027" style="position:absolute;left:0;text-align:left;margin-left:123.55pt;margin-top:6.45pt;width:75.75pt;height:38.25pt;z-index:251656192;visibility:visible" arcsize="10923f">
            <v:textbox>
              <w:txbxContent>
                <w:p w:rsidR="00E55CAD" w:rsidRPr="00AB7F40" w:rsidRDefault="00E55CAD" w:rsidP="00AB7F4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Erzurum Kongresi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4" o:spid="_x0000_s1028" style="position:absolute;left:0;text-align:left;margin-left:35.8pt;margin-top:6.45pt;width:75.75pt;height:38.25pt;z-index:251655168;visibility:visible" arcsize="10923f">
            <v:textbox>
              <w:txbxContent>
                <w:p w:rsidR="00E55CAD" w:rsidRPr="00AB7F40" w:rsidRDefault="00E55CAD">
                  <w:pPr>
                    <w:rPr>
                      <w:rFonts w:ascii="Times New Roman" w:hAnsi="Times New Roman" w:cs="Times New Roman"/>
                    </w:rPr>
                  </w:pPr>
                  <w:r w:rsidRPr="00AB7F40">
                    <w:rPr>
                      <w:rFonts w:ascii="Times New Roman" w:hAnsi="Times New Roman" w:cs="Times New Roman"/>
                    </w:rPr>
                    <w:t>Amasya Genelgesi</w:t>
                  </w:r>
                </w:p>
              </w:txbxContent>
            </v:textbox>
          </v:roundrect>
        </w:pict>
      </w:r>
    </w:p>
    <w:p w:rsidR="00E55CAD" w:rsidRPr="005A3529" w:rsidRDefault="00E55CAD" w:rsidP="005A3529">
      <w:pPr>
        <w:pStyle w:val="ListParagraph"/>
        <w:ind w:left="567"/>
        <w:rPr>
          <w:rFonts w:ascii="Times New Roman" w:hAnsi="Times New Roman" w:cs="Times New Roman"/>
          <w:noProof/>
          <w:sz w:val="24"/>
          <w:szCs w:val="24"/>
        </w:rPr>
      </w:pPr>
    </w:p>
    <w:p w:rsidR="00E55CAD" w:rsidRDefault="00E55CAD" w:rsidP="008E375B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oundrect id="AutoShape 7" o:spid="_x0000_s1029" style="position:absolute;margin-left:123.55pt;margin-top:21.6pt;width:75.75pt;height:38.25pt;z-index:251658240;visibility:visible" arcsize="10923f">
            <v:textbox>
              <w:txbxContent>
                <w:p w:rsidR="00E55CAD" w:rsidRPr="00AB7F40" w:rsidRDefault="00E55CAD" w:rsidP="00AB7F4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Sakarya Savaşı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0" style="position:absolute;margin-left:35.8pt;margin-top:21.6pt;width:75.75pt;height:38.25pt;z-index:251657216;visibility:visible" arcsize="10923f">
            <v:textbox>
              <w:txbxContent>
                <w:p w:rsidR="00E55CAD" w:rsidRPr="00AB7F40" w:rsidRDefault="00E55CAD" w:rsidP="00AB7F4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Sivas Kongresi</w:t>
                  </w:r>
                </w:p>
              </w:txbxContent>
            </v:textbox>
          </v:roundrect>
        </w:pict>
      </w:r>
    </w:p>
    <w:p w:rsidR="00E55CAD" w:rsidRDefault="00E55CAD" w:rsidP="008E375B">
      <w:pPr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8E375B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oundrect id="AutoShape 9" o:spid="_x0000_s1031" style="position:absolute;margin-left:123.55pt;margin-top:16.7pt;width:75.75pt;height:38.25pt;z-index:251660288;visibility:visible" arcsize="10923f">
            <v:textbox>
              <w:txbxContent>
                <w:p w:rsidR="00E55CAD" w:rsidRPr="00AB7F40" w:rsidRDefault="00E55CAD" w:rsidP="00AB7F4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TBMM’nin açılışı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8" o:spid="_x0000_s1032" style="position:absolute;margin-left:35.8pt;margin-top:16.7pt;width:75.75pt;height:38.25pt;z-index:251659264;visibility:visible" arcsize="10923f">
            <v:textbox>
              <w:txbxContent>
                <w:p w:rsidR="00E55CAD" w:rsidRPr="00AB7F40" w:rsidRDefault="00E55CAD" w:rsidP="00AB7F4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Lozan Barış Antlaşması</w:t>
                  </w:r>
                </w:p>
              </w:txbxContent>
            </v:textbox>
          </v:roundrect>
        </w:pict>
      </w:r>
    </w:p>
    <w:p w:rsidR="00E55CAD" w:rsidRDefault="00E55CAD" w:rsidP="008E375B">
      <w:pPr>
        <w:rPr>
          <w:rFonts w:ascii="Times New Roman" w:hAnsi="Times New Roman" w:cs="Times New Roman"/>
          <w:sz w:val="24"/>
          <w:szCs w:val="24"/>
        </w:rPr>
      </w:pPr>
    </w:p>
    <w:p w:rsidR="00E55CAD" w:rsidRPr="00AB7F40" w:rsidRDefault="00E55CAD" w:rsidP="00AB7F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55CAD" w:rsidRPr="00AB7F40" w:rsidRDefault="00E55CAD" w:rsidP="00AB7F40">
      <w:pPr>
        <w:pStyle w:val="ListParagraph"/>
        <w:numPr>
          <w:ilvl w:val="0"/>
          <w:numId w:val="6"/>
        </w:numPr>
        <w:ind w:left="851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AB7F40">
        <w:rPr>
          <w:rFonts w:ascii="Times New Roman" w:hAnsi="Times New Roman" w:cs="Times New Roman"/>
          <w:b/>
          <w:bCs/>
          <w:sz w:val="24"/>
          <w:szCs w:val="24"/>
        </w:rPr>
        <w:t>Yukarıdaki olayları Kurtuluş Savaşı’nın bir dönemi için gruplandırırsak hangisi veya hangilerini dışında bırakırız?</w:t>
      </w:r>
    </w:p>
    <w:p w:rsidR="00E55CAD" w:rsidRDefault="00E55CAD" w:rsidP="00AB7F4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Sakarya Savaşı – Lozan Barış Antlaşması</w:t>
      </w:r>
    </w:p>
    <w:p w:rsidR="00E55CAD" w:rsidRDefault="00E55CAD" w:rsidP="00AB7F4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Sakarya Savaşı – TBMM’nin açılışı</w:t>
      </w:r>
    </w:p>
    <w:p w:rsidR="00E55CAD" w:rsidRDefault="00E55CAD" w:rsidP="00AB7F4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Amasya Genelgesi - Lozan Barış Antlaşması</w:t>
      </w:r>
    </w:p>
    <w:p w:rsidR="00E55CAD" w:rsidRDefault="00E55CAD" w:rsidP="00AB7F4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Erzurum Kongresi - TBMM’nin açılışı </w:t>
      </w:r>
    </w:p>
    <w:p w:rsidR="00E55CAD" w:rsidRPr="00AB7F40" w:rsidRDefault="00E55CAD" w:rsidP="0046142F">
      <w:pPr>
        <w:pStyle w:val="ListParagraph"/>
        <w:ind w:left="1211"/>
        <w:rPr>
          <w:rFonts w:ascii="Times New Roman" w:hAnsi="Times New Roman" w:cs="Times New Roman"/>
          <w:sz w:val="24"/>
          <w:szCs w:val="24"/>
        </w:rPr>
      </w:pPr>
    </w:p>
    <w:p w:rsidR="00E55CAD" w:rsidRPr="0046142F" w:rsidRDefault="00E55CAD" w:rsidP="0046142F">
      <w:pPr>
        <w:pStyle w:val="NoSpacing"/>
        <w:numPr>
          <w:ilvl w:val="0"/>
          <w:numId w:val="6"/>
        </w:numPr>
        <w:ind w:left="851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46142F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Ülkemizde hava olaylarını inceleyen ve bilgi veren kurum aşağıdakilerden hangisidir?</w:t>
      </w:r>
    </w:p>
    <w:p w:rsidR="00E55CAD" w:rsidRPr="0046142F" w:rsidRDefault="00E55CAD" w:rsidP="0046142F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Devlet Su İşleri</w:t>
      </w:r>
    </w:p>
    <w:p w:rsidR="00E55CAD" w:rsidRPr="0046142F" w:rsidRDefault="00E55CAD" w:rsidP="0046142F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Türk Hava Kurumu</w:t>
      </w:r>
    </w:p>
    <w:p w:rsidR="00E55CAD" w:rsidRPr="0046142F" w:rsidRDefault="00E55CAD" w:rsidP="0046142F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Devlet Planlama Teşkilatı</w:t>
      </w:r>
    </w:p>
    <w:p w:rsidR="00E55CAD" w:rsidRPr="005D0A4D" w:rsidRDefault="00E55CAD" w:rsidP="0046142F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Devlet Meteoroloji İşleri Genel Müdürlüğü</w:t>
      </w:r>
    </w:p>
    <w:p w:rsidR="00E55CAD" w:rsidRDefault="00E55CAD" w:rsidP="00ED63AB">
      <w:pPr>
        <w:pStyle w:val="ListParagraph"/>
        <w:ind w:left="928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ED63AB">
      <w:pPr>
        <w:pStyle w:val="ListParagraph"/>
        <w:numPr>
          <w:ilvl w:val="0"/>
          <w:numId w:val="13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Meydana gelmesi engellenemez.</w:t>
      </w:r>
    </w:p>
    <w:p w:rsidR="00E55CAD" w:rsidRDefault="00E55CAD" w:rsidP="00ED63AB">
      <w:pPr>
        <w:pStyle w:val="ListParagraph"/>
        <w:numPr>
          <w:ilvl w:val="0"/>
          <w:numId w:val="13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Alınacak tedbirlerle zararları engellenebilir ya da azaltılabilir.</w:t>
      </w:r>
    </w:p>
    <w:p w:rsidR="00E55CAD" w:rsidRDefault="00E55CAD" w:rsidP="00ED63AB">
      <w:pPr>
        <w:pStyle w:val="ListParagraph"/>
        <w:numPr>
          <w:ilvl w:val="0"/>
          <w:numId w:val="13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Sel, çığ, heyelan, deprem örnektir.</w:t>
      </w:r>
    </w:p>
    <w:p w:rsidR="00E55CAD" w:rsidRDefault="00E55CAD" w:rsidP="00ED63AB">
      <w:pPr>
        <w:pStyle w:val="ListParagraph"/>
        <w:numPr>
          <w:ilvl w:val="0"/>
          <w:numId w:val="13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ve mal kaybına neden olur.</w:t>
      </w:r>
    </w:p>
    <w:p w:rsidR="00E55CAD" w:rsidRDefault="00E55CAD" w:rsidP="00ED63AB">
      <w:pPr>
        <w:pStyle w:val="ListParagraph"/>
        <w:numPr>
          <w:ilvl w:val="0"/>
          <w:numId w:val="13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Hepsinin oluş sebebi ve etkileri aynıdır.</w:t>
      </w:r>
    </w:p>
    <w:p w:rsidR="00E55CAD" w:rsidRPr="00ED63AB" w:rsidRDefault="00E55CAD" w:rsidP="00ED63A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D63AB">
        <w:rPr>
          <w:rFonts w:ascii="Times New Roman" w:hAnsi="Times New Roman" w:cs="Times New Roman"/>
          <w:b/>
          <w:bCs/>
          <w:sz w:val="24"/>
          <w:szCs w:val="24"/>
        </w:rPr>
        <w:t>Yukarıda doğal afetlerle ilgili verilen bilgilerden kaç tanesi doğrudur?</w:t>
      </w:r>
    </w:p>
    <w:p w:rsidR="00E55CAD" w:rsidRPr="00ED63AB" w:rsidRDefault="00E55CAD" w:rsidP="00ED63AB">
      <w:pPr>
        <w:pStyle w:val="ListParagraph"/>
        <w:numPr>
          <w:ilvl w:val="0"/>
          <w:numId w:val="14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ED63AB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ED63AB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3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D63AB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55CAD" w:rsidRPr="00350092" w:rsidRDefault="00E55CAD" w:rsidP="00350092">
      <w:pPr>
        <w:pStyle w:val="ListParagraph"/>
        <w:numPr>
          <w:ilvl w:val="0"/>
          <w:numId w:val="6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350092">
        <w:rPr>
          <w:rStyle w:val="Strong"/>
          <w:rFonts w:ascii="Times New Roman" w:hAnsi="Times New Roman" w:cs="Times New Roman"/>
          <w:sz w:val="24"/>
          <w:szCs w:val="24"/>
        </w:rPr>
        <w:t>Aşağıdaki kavram haritasında boş bırakılan yere aşağıdakilerden hangisi yazılmalıdır?</w:t>
      </w:r>
      <w:r w:rsidRPr="00350092">
        <w:rPr>
          <w:rFonts w:ascii="Times New Roman" w:hAnsi="Times New Roman" w:cs="Times New Roman"/>
          <w:sz w:val="24"/>
          <w:szCs w:val="24"/>
        </w:rPr>
        <w:br/>
      </w:r>
      <w:r w:rsidRPr="008A1201">
        <w:rPr>
          <w:rFonts w:ascii="Times New Roman" w:hAnsi="Times New Roman" w:cs="Times New Roman"/>
          <w:noProof/>
          <w:sz w:val="24"/>
          <w:szCs w:val="24"/>
        </w:rPr>
        <w:pict>
          <v:shape id="Resim 2" o:spid="_x0000_i1026" type="#_x0000_t75" alt="http://interaktiftest.com/4.sinif/resim/sosyal_test-1_clip_image010.jpg" style="width:201pt;height:92.25pt;visibility:visible">
            <v:imagedata r:id="rId6" r:href="rId7"/>
          </v:shape>
        </w:pict>
      </w:r>
    </w:p>
    <w:p w:rsidR="00E55CAD" w:rsidRPr="00350092" w:rsidRDefault="00E55CAD" w:rsidP="00350092">
      <w:pPr>
        <w:pStyle w:val="ListParagraph"/>
        <w:ind w:left="928"/>
        <w:rPr>
          <w:rFonts w:ascii="Times New Roman" w:hAnsi="Times New Roman" w:cs="Times New Roman"/>
          <w:b/>
          <w:bCs/>
          <w:sz w:val="24"/>
          <w:szCs w:val="24"/>
        </w:rPr>
      </w:pPr>
    </w:p>
    <w:p w:rsidR="00E55CAD" w:rsidRPr="00350092" w:rsidRDefault="00E55CAD" w:rsidP="00350092">
      <w:pPr>
        <w:pStyle w:val="ListParagraph"/>
        <w:ind w:left="928" w:hanging="21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Strong"/>
          <w:rFonts w:ascii="Times New Roman" w:hAnsi="Times New Roman" w:cs="Times New Roman"/>
          <w:sz w:val="24"/>
          <w:szCs w:val="24"/>
        </w:rPr>
        <w:t xml:space="preserve">A) </w:t>
      </w:r>
      <w:r w:rsidRPr="00350092">
        <w:rPr>
          <w:rStyle w:val="Strong"/>
          <w:rFonts w:ascii="Times New Roman" w:hAnsi="Times New Roman" w:cs="Times New Roman"/>
          <w:sz w:val="24"/>
          <w:szCs w:val="24"/>
        </w:rPr>
        <w:t xml:space="preserve">İklim çeşitleri </w:t>
      </w:r>
      <w:r w:rsidRPr="00350092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>
        <w:rPr>
          <w:rStyle w:val="Strong"/>
          <w:rFonts w:ascii="Times New Roman" w:hAnsi="Times New Roman" w:cs="Times New Roman"/>
          <w:sz w:val="24"/>
          <w:szCs w:val="24"/>
        </w:rPr>
        <w:t xml:space="preserve">C) </w:t>
      </w:r>
      <w:r w:rsidRPr="00350092">
        <w:rPr>
          <w:rStyle w:val="Strong"/>
          <w:rFonts w:ascii="Times New Roman" w:hAnsi="Times New Roman" w:cs="Times New Roman"/>
          <w:sz w:val="24"/>
          <w:szCs w:val="24"/>
        </w:rPr>
        <w:t xml:space="preserve"> Bitki Örtüsü</w:t>
      </w:r>
      <w:r w:rsidRPr="00350092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:rsidR="00E55CAD" w:rsidRPr="00350092" w:rsidRDefault="00E55CAD" w:rsidP="00350092">
      <w:pPr>
        <w:pStyle w:val="ListParagraph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Strong"/>
          <w:rFonts w:ascii="Times New Roman" w:hAnsi="Times New Roman" w:cs="Times New Roman"/>
          <w:sz w:val="24"/>
          <w:szCs w:val="24"/>
        </w:rPr>
        <w:t xml:space="preserve">B) </w:t>
      </w:r>
      <w:r w:rsidRPr="00350092">
        <w:rPr>
          <w:rStyle w:val="Strong"/>
          <w:rFonts w:ascii="Times New Roman" w:hAnsi="Times New Roman" w:cs="Times New Roman"/>
          <w:sz w:val="24"/>
          <w:szCs w:val="24"/>
        </w:rPr>
        <w:t xml:space="preserve">Hava olayları </w:t>
      </w:r>
      <w:r w:rsidRPr="00350092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>
        <w:rPr>
          <w:rStyle w:val="Strong"/>
          <w:rFonts w:ascii="Times New Roman" w:hAnsi="Times New Roman" w:cs="Times New Roman"/>
          <w:sz w:val="24"/>
          <w:szCs w:val="24"/>
        </w:rPr>
        <w:t xml:space="preserve">D) </w:t>
      </w:r>
      <w:r w:rsidRPr="00350092">
        <w:rPr>
          <w:rStyle w:val="Strong"/>
          <w:rFonts w:ascii="Times New Roman" w:hAnsi="Times New Roman" w:cs="Times New Roman"/>
          <w:sz w:val="24"/>
          <w:szCs w:val="24"/>
        </w:rPr>
        <w:t xml:space="preserve">Suyun halleri </w:t>
      </w:r>
    </w:p>
    <w:p w:rsidR="00E55CAD" w:rsidRPr="00350092" w:rsidRDefault="00E55CAD" w:rsidP="00350092">
      <w:pPr>
        <w:pStyle w:val="ListParagraph"/>
        <w:ind w:left="928"/>
        <w:rPr>
          <w:rFonts w:ascii="Times New Roman" w:hAnsi="Times New Roman" w:cs="Times New Roman"/>
          <w:sz w:val="24"/>
          <w:szCs w:val="24"/>
        </w:rPr>
      </w:pPr>
    </w:p>
    <w:p w:rsidR="00E55CAD" w:rsidRPr="005D0A4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55CAD" w:rsidRPr="005D0A4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55CAD" w:rsidRPr="005D0A4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55CA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55CAD" w:rsidRPr="005D0A4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55CAD" w:rsidRPr="00706193" w:rsidRDefault="00E55CAD" w:rsidP="00706193">
      <w:pPr>
        <w:pStyle w:val="ListParagraph"/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ind w:left="284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Herhangi bir yerde bir günde meydana gelen hava olayları o yerin günlük hava durumudur.</w:t>
      </w:r>
    </w:p>
    <w:p w:rsidR="00E55CAD" w:rsidRPr="005D0A4D" w:rsidRDefault="00E55CAD" w:rsidP="007B3494">
      <w:pPr>
        <w:pStyle w:val="ListParagraph"/>
        <w:ind w:left="567" w:hanging="502"/>
        <w:rPr>
          <w:rFonts w:ascii="Times New Roman" w:hAnsi="Times New Roman" w:cs="Times New Roman"/>
          <w:sz w:val="24"/>
          <w:szCs w:val="24"/>
        </w:rPr>
      </w:pPr>
    </w:p>
    <w:p w:rsidR="00E55CAD" w:rsidRPr="00706193" w:rsidRDefault="00E55CAD" w:rsidP="00706193">
      <w:pPr>
        <w:pStyle w:val="ListParagraph"/>
        <w:numPr>
          <w:ilvl w:val="0"/>
          <w:numId w:val="6"/>
        </w:numPr>
        <w:ind w:left="567" w:hanging="283"/>
        <w:rPr>
          <w:rFonts w:ascii="Times New Roman" w:hAnsi="Times New Roman" w:cs="Times New Roman"/>
          <w:b/>
          <w:bCs/>
          <w:sz w:val="24"/>
          <w:szCs w:val="24"/>
        </w:rPr>
      </w:pPr>
      <w:r w:rsidRPr="00706193">
        <w:rPr>
          <w:rFonts w:ascii="Times New Roman" w:hAnsi="Times New Roman" w:cs="Times New Roman"/>
          <w:b/>
          <w:bCs/>
          <w:sz w:val="24"/>
          <w:szCs w:val="24"/>
        </w:rPr>
        <w:t>Buna göre aşağıdaki ifadelerden hangisinde hava durumundan söz edilmemiştir?</w:t>
      </w:r>
    </w:p>
    <w:p w:rsidR="00E55CAD" w:rsidRDefault="00E55CAD" w:rsidP="00706193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Pazar günü hava güneşliydi ailece pikniğe gittik.</w:t>
      </w:r>
    </w:p>
    <w:p w:rsidR="00E55CAD" w:rsidRDefault="00E55CAD" w:rsidP="00706193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Dünkü rüzgardan evimizin çatısı yıkılmış.</w:t>
      </w:r>
    </w:p>
    <w:p w:rsidR="00E55CAD" w:rsidRDefault="00E55CAD" w:rsidP="00706193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Sabah havadaki sis trafik kazalarına neden oldu.</w:t>
      </w:r>
    </w:p>
    <w:p w:rsidR="00E55CAD" w:rsidRDefault="00E55CAD" w:rsidP="00706193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Kış mevsimi için yeni botlar aldım.</w:t>
      </w:r>
    </w:p>
    <w:p w:rsidR="00E55CAD" w:rsidRDefault="00E55CAD" w:rsidP="00706193">
      <w:pPr>
        <w:pStyle w:val="ListParagraph"/>
        <w:ind w:left="927"/>
        <w:rPr>
          <w:rFonts w:ascii="Times New Roman" w:hAnsi="Times New Roman" w:cs="Times New Roman"/>
          <w:sz w:val="24"/>
          <w:szCs w:val="24"/>
        </w:rPr>
      </w:pPr>
    </w:p>
    <w:p w:rsidR="00E55CAD" w:rsidRPr="00706193" w:rsidRDefault="00E55CAD" w:rsidP="00706193">
      <w:pPr>
        <w:pStyle w:val="ListParagraph"/>
        <w:numPr>
          <w:ilvl w:val="0"/>
          <w:numId w:val="6"/>
        </w:numPr>
        <w:ind w:left="709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706193">
        <w:rPr>
          <w:rFonts w:ascii="Times New Roman" w:hAnsi="Times New Roman" w:cs="Times New Roman"/>
          <w:b/>
          <w:bCs/>
          <w:sz w:val="24"/>
          <w:szCs w:val="24"/>
        </w:rPr>
        <w:t>Aşağıdakilerden hangisi erozyonla ilgili doğru bilgi vermektedir?</w:t>
      </w:r>
    </w:p>
    <w:p w:rsidR="00E55CAD" w:rsidRDefault="00E55CAD" w:rsidP="00706193">
      <w:pPr>
        <w:pStyle w:val="ListParagraph"/>
        <w:numPr>
          <w:ilvl w:val="0"/>
          <w:numId w:val="16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Toprağın rüzgar ve su ile aşınması, başka yere taşınmasıdır.</w:t>
      </w:r>
    </w:p>
    <w:p w:rsidR="00E55CAD" w:rsidRDefault="00E55CAD" w:rsidP="00706193">
      <w:pPr>
        <w:pStyle w:val="ListParagraph"/>
        <w:numPr>
          <w:ilvl w:val="0"/>
          <w:numId w:val="16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Toprak kütlesinin yukarıdan aşağıya doğru kaymasıdır.</w:t>
      </w:r>
    </w:p>
    <w:p w:rsidR="00E55CAD" w:rsidRDefault="00E55CAD" w:rsidP="00706193">
      <w:pPr>
        <w:pStyle w:val="ListParagraph"/>
        <w:numPr>
          <w:ilvl w:val="0"/>
          <w:numId w:val="16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Toprağın ekilmeyip dinlenmeye bırakılmasıdır.</w:t>
      </w:r>
    </w:p>
    <w:p w:rsidR="00E55CAD" w:rsidRDefault="00E55CAD" w:rsidP="00706193">
      <w:pPr>
        <w:pStyle w:val="ListParagraph"/>
        <w:numPr>
          <w:ilvl w:val="0"/>
          <w:numId w:val="16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Toprağın bir yerde birikmesidir.</w:t>
      </w:r>
    </w:p>
    <w:p w:rsidR="00E55CAD" w:rsidRDefault="00E55CAD" w:rsidP="00AA26F8">
      <w:pPr>
        <w:rPr>
          <w:rFonts w:ascii="Times New Roman" w:hAnsi="Times New Roman" w:cs="Times New Roman"/>
          <w:sz w:val="24"/>
          <w:szCs w:val="24"/>
        </w:rPr>
      </w:pPr>
    </w:p>
    <w:p w:rsidR="00E55CAD" w:rsidRPr="00AA26F8" w:rsidRDefault="00E55CAD" w:rsidP="00AA26F8">
      <w:pPr>
        <w:pStyle w:val="ListParagraph"/>
        <w:numPr>
          <w:ilvl w:val="0"/>
          <w:numId w:val="6"/>
        </w:numPr>
        <w:ind w:left="42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AA26F8">
        <w:rPr>
          <w:rFonts w:ascii="Times New Roman" w:hAnsi="Times New Roman" w:cs="Times New Roman"/>
          <w:b/>
          <w:bCs/>
          <w:sz w:val="24"/>
          <w:szCs w:val="24"/>
        </w:rPr>
        <w:t>İnsanlarla olan ilişkilerimizin sağlıklı olabilmesi için öncelikle aşağıdaki davranışlardan hangisine sahip olmamız gerekir?</w:t>
      </w:r>
    </w:p>
    <w:p w:rsidR="00E55CAD" w:rsidRPr="0008154C" w:rsidRDefault="00E55CAD" w:rsidP="0008154C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8154C">
        <w:rPr>
          <w:rFonts w:ascii="Times New Roman" w:hAnsi="Times New Roman" w:cs="Times New Roman"/>
          <w:sz w:val="24"/>
          <w:szCs w:val="24"/>
        </w:rPr>
        <w:t xml:space="preserve">Duygu ve düşüncelerimizi saklamak    </w:t>
      </w:r>
    </w:p>
    <w:p w:rsidR="00E55CAD" w:rsidRPr="0008154C" w:rsidRDefault="00E55CAD" w:rsidP="0008154C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8154C">
        <w:rPr>
          <w:rFonts w:ascii="Times New Roman" w:hAnsi="Times New Roman" w:cs="Times New Roman"/>
          <w:sz w:val="24"/>
          <w:szCs w:val="24"/>
        </w:rPr>
        <w:t>Duygusal özelliklere sahip olmak</w:t>
      </w:r>
    </w:p>
    <w:p w:rsidR="00E55CAD" w:rsidRPr="0008154C" w:rsidRDefault="00E55CAD" w:rsidP="0008154C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8154C">
        <w:rPr>
          <w:rFonts w:ascii="Times New Roman" w:hAnsi="Times New Roman" w:cs="Times New Roman"/>
          <w:sz w:val="24"/>
          <w:szCs w:val="24"/>
        </w:rPr>
        <w:t xml:space="preserve">Öncelikle kendimizi düşünmek              </w:t>
      </w:r>
    </w:p>
    <w:p w:rsidR="00E55CAD" w:rsidRDefault="00E55CAD" w:rsidP="0008154C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8154C">
        <w:rPr>
          <w:rFonts w:ascii="Times New Roman" w:hAnsi="Times New Roman" w:cs="Times New Roman"/>
          <w:sz w:val="24"/>
          <w:szCs w:val="24"/>
        </w:rPr>
        <w:t xml:space="preserve"> Hoşgörülü olmak  </w:t>
      </w:r>
    </w:p>
    <w:p w:rsidR="00E55CAD" w:rsidRDefault="00E55CAD" w:rsidP="0008154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10" o:spid="_x0000_s1033" type="#_x0000_t63" style="position:absolute;margin-left:63.55pt;margin-top:6.5pt;width:146.25pt;height:69pt;z-index:251661312;visibility:visible" adj="369,23995">
            <v:textbox>
              <w:txbxContent>
                <w:p w:rsidR="00E55CAD" w:rsidRDefault="00E55CAD" w:rsidP="000755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Evimizin bulunduğu sokağın krokisini çizdim.’</w:t>
                  </w:r>
                </w:p>
                <w:p w:rsidR="00E55CAD" w:rsidRDefault="00E55CAD"/>
              </w:txbxContent>
            </v:textbox>
          </v:shape>
        </w:pict>
      </w:r>
    </w:p>
    <w:p w:rsidR="00E55CAD" w:rsidRPr="0008154C" w:rsidRDefault="00E55CAD" w:rsidP="000755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A1201">
        <w:rPr>
          <w:rFonts w:ascii="Times New Roman" w:hAnsi="Times New Roman" w:cs="Times New Roman"/>
          <w:noProof/>
          <w:sz w:val="24"/>
          <w:szCs w:val="24"/>
        </w:rPr>
        <w:pict>
          <v:shape id="Resim 3" o:spid="_x0000_i1027" type="#_x0000_t75" style="width:36pt;height:78.75pt;visibility:visible">
            <v:imagedata r:id="rId8" o:title=""/>
          </v:shape>
        </w:pict>
      </w:r>
      <w:r w:rsidRPr="000815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15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5CAD" w:rsidRDefault="00E55CAD" w:rsidP="00075554">
      <w:pPr>
        <w:pStyle w:val="ListParagraph"/>
        <w:numPr>
          <w:ilvl w:val="0"/>
          <w:numId w:val="6"/>
        </w:numPr>
        <w:ind w:left="851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075554">
        <w:rPr>
          <w:rFonts w:ascii="Times New Roman" w:hAnsi="Times New Roman" w:cs="Times New Roman"/>
          <w:b/>
          <w:bCs/>
          <w:sz w:val="24"/>
          <w:szCs w:val="24"/>
        </w:rPr>
        <w:t>‘Krokiye bakarak hangi sonuca ulaşamazsınız?</w:t>
      </w:r>
    </w:p>
    <w:p w:rsidR="00E55CAD" w:rsidRPr="00075554" w:rsidRDefault="00E55CAD" w:rsidP="00075554">
      <w:pPr>
        <w:pStyle w:val="ListParagraph"/>
        <w:numPr>
          <w:ilvl w:val="0"/>
          <w:numId w:val="19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 w:rsidRPr="00075554">
        <w:rPr>
          <w:rFonts w:ascii="Times New Roman" w:hAnsi="Times New Roman" w:cs="Times New Roman"/>
          <w:sz w:val="24"/>
          <w:szCs w:val="24"/>
        </w:rPr>
        <w:t>Sokağımızda bulunan önemli yerlerin neler olduğunu anlarız.</w:t>
      </w:r>
    </w:p>
    <w:p w:rsidR="00E55CAD" w:rsidRPr="00075554" w:rsidRDefault="00E55CAD" w:rsidP="00075554">
      <w:pPr>
        <w:pStyle w:val="ListParagraph"/>
        <w:numPr>
          <w:ilvl w:val="0"/>
          <w:numId w:val="19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 w:rsidRPr="00075554">
        <w:rPr>
          <w:rFonts w:ascii="Times New Roman" w:hAnsi="Times New Roman" w:cs="Times New Roman"/>
          <w:sz w:val="24"/>
          <w:szCs w:val="24"/>
        </w:rPr>
        <w:t>Evin okula kaç metre uzaklıkta olduğunu bulabiliriz.</w:t>
      </w:r>
    </w:p>
    <w:p w:rsidR="00E55CAD" w:rsidRPr="00075554" w:rsidRDefault="00E55CAD" w:rsidP="00075554">
      <w:pPr>
        <w:pStyle w:val="ListParagraph"/>
        <w:numPr>
          <w:ilvl w:val="0"/>
          <w:numId w:val="19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 w:rsidRPr="00075554">
        <w:rPr>
          <w:rFonts w:ascii="Times New Roman" w:hAnsi="Times New Roman" w:cs="Times New Roman"/>
          <w:sz w:val="24"/>
          <w:szCs w:val="24"/>
        </w:rPr>
        <w:t>Evin kuzeyinde, güneyinde ve diğer yönlerinde neler olduğunu anlayabiliriz.</w:t>
      </w:r>
    </w:p>
    <w:p w:rsidR="00E55CAD" w:rsidRPr="00075554" w:rsidRDefault="00E55CAD" w:rsidP="00075554">
      <w:pPr>
        <w:pStyle w:val="ListParagraph"/>
        <w:numPr>
          <w:ilvl w:val="0"/>
          <w:numId w:val="19"/>
        </w:numPr>
        <w:ind w:left="993" w:hanging="426"/>
        <w:rPr>
          <w:rFonts w:ascii="Times New Roman" w:hAnsi="Times New Roman" w:cs="Times New Roman"/>
          <w:sz w:val="24"/>
          <w:szCs w:val="24"/>
        </w:rPr>
      </w:pPr>
      <w:r w:rsidRPr="00075554">
        <w:rPr>
          <w:rFonts w:ascii="Times New Roman" w:hAnsi="Times New Roman" w:cs="Times New Roman"/>
          <w:sz w:val="24"/>
          <w:szCs w:val="24"/>
        </w:rPr>
        <w:t>Krokiye bakarak evi bulabilir veya sokaktaki herhangi bir adrese ulaşabiliriz.</w:t>
      </w:r>
    </w:p>
    <w:p w:rsidR="00E55CAD" w:rsidRPr="00075554" w:rsidRDefault="00E55CAD" w:rsidP="00075554">
      <w:pPr>
        <w:pStyle w:val="ListParagraph"/>
        <w:ind w:left="928"/>
        <w:rPr>
          <w:rFonts w:ascii="Times New Roman" w:hAnsi="Times New Roman" w:cs="Times New Roman"/>
          <w:sz w:val="24"/>
          <w:szCs w:val="24"/>
        </w:rPr>
      </w:pPr>
    </w:p>
    <w:p w:rsidR="00E55CAD" w:rsidRPr="005D0A4D" w:rsidRDefault="00E55CAD" w:rsidP="006C503B">
      <w:pPr>
        <w:rPr>
          <w:rFonts w:ascii="Times New Roman" w:hAnsi="Times New Roman" w:cs="Times New Roman"/>
          <w:sz w:val="24"/>
          <w:szCs w:val="24"/>
        </w:rPr>
      </w:pPr>
    </w:p>
    <w:p w:rsidR="00E55CAD" w:rsidRPr="005D0A4D" w:rsidRDefault="00E55CAD" w:rsidP="006C503B">
      <w:pPr>
        <w:rPr>
          <w:rFonts w:ascii="Times New Roman" w:hAnsi="Times New Roman" w:cs="Times New Roman"/>
          <w:sz w:val="24"/>
          <w:szCs w:val="24"/>
        </w:rPr>
      </w:pPr>
    </w:p>
    <w:p w:rsidR="00E55CAD" w:rsidRPr="005D0A4D" w:rsidRDefault="00E55CAD" w:rsidP="006C503B">
      <w:pPr>
        <w:rPr>
          <w:rFonts w:ascii="Times New Roman" w:hAnsi="Times New Roman" w:cs="Times New Roman"/>
          <w:sz w:val="24"/>
          <w:szCs w:val="24"/>
        </w:rPr>
      </w:pPr>
    </w:p>
    <w:p w:rsidR="00E55CAD" w:rsidRPr="005D0A4D" w:rsidRDefault="00E55CAD" w:rsidP="006C503B">
      <w:pPr>
        <w:rPr>
          <w:rFonts w:ascii="Times New Roman" w:hAnsi="Times New Roman" w:cs="Times New Roman"/>
          <w:sz w:val="24"/>
          <w:szCs w:val="24"/>
        </w:rPr>
      </w:pPr>
      <w:r w:rsidRPr="00D2120B">
        <w:rPr>
          <w:noProof/>
        </w:rPr>
        <w:pict>
          <v:shape id="Resim 1" o:spid="_x0000_i1028" type="#_x0000_t75" style="width:237.75pt;height:69.75pt;visibility:visible" o:bordertopcolor="black" o:borderleftcolor="black" o:borderbottomcolor="black" o:borderrightcolor="black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E55CAD" w:rsidRPr="006975AE" w:rsidRDefault="00E55CAD" w:rsidP="006975AE">
      <w:pPr>
        <w:pStyle w:val="ListParagraph"/>
        <w:numPr>
          <w:ilvl w:val="0"/>
          <w:numId w:val="6"/>
        </w:numPr>
        <w:ind w:left="426" w:hanging="14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Eda</w:t>
      </w:r>
      <w:r w:rsidRPr="006975AE">
        <w:rPr>
          <w:rFonts w:ascii="Times New Roman" w:hAnsi="Times New Roman" w:cs="Times New Roman"/>
          <w:b/>
          <w:bCs/>
          <w:sz w:val="24"/>
          <w:szCs w:val="24"/>
        </w:rPr>
        <w:t>, televizyonda hava tahminlerini izlerken, sembolleri karıştırıyor. Siz, doğrusunu göstererek yardımcı olur musunuz?</w:t>
      </w:r>
    </w:p>
    <w:p w:rsidR="00E55CAD" w:rsidRPr="006975AE" w:rsidRDefault="00E55CAD" w:rsidP="00694BE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975A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975AE">
        <w:rPr>
          <w:rFonts w:ascii="Times New Roman" w:hAnsi="Times New Roman" w:cs="Times New Roman"/>
          <w:sz w:val="24"/>
          <w:szCs w:val="24"/>
        </w:rPr>
        <w:t xml:space="preserve"> </w:t>
      </w:r>
      <w:r w:rsidRPr="006975AE">
        <w:rPr>
          <w:rFonts w:ascii="Times New Roman" w:hAnsi="Times New Roman" w:cs="Times New Roman"/>
          <w:sz w:val="24"/>
          <w:szCs w:val="24"/>
          <w:u w:val="single"/>
        </w:rPr>
        <w:t>I</w:t>
      </w:r>
      <w:r w:rsidRPr="006975AE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6975AE">
        <w:rPr>
          <w:rFonts w:ascii="Times New Roman" w:hAnsi="Times New Roman" w:cs="Times New Roman"/>
          <w:sz w:val="24"/>
          <w:szCs w:val="24"/>
          <w:u w:val="single"/>
        </w:rPr>
        <w:t>II</w:t>
      </w:r>
      <w:r w:rsidRPr="006975AE">
        <w:rPr>
          <w:rFonts w:ascii="Times New Roman" w:hAnsi="Times New Roman" w:cs="Times New Roman"/>
          <w:sz w:val="24"/>
          <w:szCs w:val="24"/>
        </w:rPr>
        <w:tab/>
      </w:r>
      <w:r w:rsidRPr="006975A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6975AE">
        <w:rPr>
          <w:rFonts w:ascii="Times New Roman" w:hAnsi="Times New Roman" w:cs="Times New Roman"/>
          <w:sz w:val="24"/>
          <w:szCs w:val="24"/>
          <w:u w:val="single"/>
        </w:rPr>
        <w:t>III</w:t>
      </w:r>
      <w:r w:rsidRPr="006975AE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6975AE">
        <w:rPr>
          <w:rFonts w:ascii="Times New Roman" w:hAnsi="Times New Roman" w:cs="Times New Roman"/>
          <w:sz w:val="24"/>
          <w:szCs w:val="24"/>
          <w:u w:val="single"/>
        </w:rPr>
        <w:t xml:space="preserve"> IV</w:t>
      </w:r>
    </w:p>
    <w:p w:rsidR="00E55CAD" w:rsidRDefault="00E55CAD" w:rsidP="00694BE4">
      <w:pPr>
        <w:pStyle w:val="ListParagraph"/>
        <w:numPr>
          <w:ilvl w:val="0"/>
          <w:numId w:val="21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0C1792">
        <w:rPr>
          <w:rFonts w:ascii="Times New Roman" w:hAnsi="Times New Roman" w:cs="Times New Roman"/>
          <w:sz w:val="24"/>
          <w:szCs w:val="24"/>
        </w:rPr>
        <w:t xml:space="preserve"> güneşli</w:t>
      </w:r>
      <w:r w:rsidRPr="000C179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C1792">
        <w:rPr>
          <w:rFonts w:ascii="Times New Roman" w:hAnsi="Times New Roman" w:cs="Times New Roman"/>
          <w:sz w:val="24"/>
          <w:szCs w:val="24"/>
        </w:rPr>
        <w:t>p. bulutlu</w:t>
      </w:r>
      <w:r w:rsidRPr="000C1792">
        <w:rPr>
          <w:rFonts w:ascii="Times New Roman" w:hAnsi="Times New Roman" w:cs="Times New Roman"/>
          <w:sz w:val="24"/>
          <w:szCs w:val="24"/>
        </w:rPr>
        <w:tab/>
        <w:t>bulutlu</w:t>
      </w:r>
      <w:r w:rsidRPr="000C1792">
        <w:rPr>
          <w:rFonts w:ascii="Times New Roman" w:hAnsi="Times New Roman" w:cs="Times New Roman"/>
          <w:sz w:val="24"/>
          <w:szCs w:val="24"/>
        </w:rPr>
        <w:tab/>
      </w:r>
      <w:r w:rsidRPr="000C1792">
        <w:rPr>
          <w:rFonts w:ascii="Times New Roman" w:hAnsi="Times New Roman" w:cs="Times New Roman"/>
          <w:sz w:val="24"/>
          <w:szCs w:val="24"/>
        </w:rPr>
        <w:tab/>
        <w:t>sisli</w:t>
      </w:r>
    </w:p>
    <w:p w:rsidR="00E55CAD" w:rsidRDefault="00E55CAD" w:rsidP="00694BE4">
      <w:pPr>
        <w:pStyle w:val="ListParagraph"/>
        <w:numPr>
          <w:ilvl w:val="0"/>
          <w:numId w:val="21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0C1792">
        <w:rPr>
          <w:rFonts w:ascii="Times New Roman" w:hAnsi="Times New Roman" w:cs="Times New Roman"/>
          <w:sz w:val="24"/>
          <w:szCs w:val="24"/>
        </w:rPr>
        <w:t xml:space="preserve"> p.bulutlu</w:t>
      </w:r>
      <w:r w:rsidRPr="000C179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C1792">
        <w:rPr>
          <w:rFonts w:ascii="Times New Roman" w:hAnsi="Times New Roman" w:cs="Times New Roman"/>
          <w:sz w:val="24"/>
          <w:szCs w:val="24"/>
        </w:rPr>
        <w:t>sağanak</w:t>
      </w:r>
      <w:r w:rsidRPr="000C1792">
        <w:rPr>
          <w:rFonts w:ascii="Times New Roman" w:hAnsi="Times New Roman" w:cs="Times New Roman"/>
          <w:sz w:val="24"/>
          <w:szCs w:val="24"/>
        </w:rPr>
        <w:tab/>
        <w:t>sisli</w:t>
      </w:r>
      <w:r w:rsidRPr="000C1792">
        <w:rPr>
          <w:rFonts w:ascii="Times New Roman" w:hAnsi="Times New Roman" w:cs="Times New Roman"/>
          <w:sz w:val="24"/>
          <w:szCs w:val="24"/>
        </w:rPr>
        <w:tab/>
      </w:r>
      <w:r w:rsidRPr="000C1792">
        <w:rPr>
          <w:rFonts w:ascii="Times New Roman" w:hAnsi="Times New Roman" w:cs="Times New Roman"/>
          <w:sz w:val="24"/>
          <w:szCs w:val="24"/>
        </w:rPr>
        <w:tab/>
        <w:t>karlı</w:t>
      </w:r>
    </w:p>
    <w:p w:rsidR="00E55CAD" w:rsidRDefault="00E55CAD" w:rsidP="00694BE4">
      <w:pPr>
        <w:pStyle w:val="ListParagraph"/>
        <w:numPr>
          <w:ilvl w:val="0"/>
          <w:numId w:val="21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sisli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C1792">
        <w:rPr>
          <w:rFonts w:ascii="Times New Roman" w:hAnsi="Times New Roman" w:cs="Times New Roman"/>
          <w:sz w:val="24"/>
          <w:szCs w:val="24"/>
        </w:rPr>
        <w:t>sağanak</w:t>
      </w:r>
      <w:r w:rsidRPr="000C1792">
        <w:rPr>
          <w:rFonts w:ascii="Times New Roman" w:hAnsi="Times New Roman" w:cs="Times New Roman"/>
          <w:sz w:val="24"/>
          <w:szCs w:val="24"/>
        </w:rPr>
        <w:tab/>
        <w:t>karlı</w:t>
      </w:r>
      <w:r w:rsidRPr="000C1792">
        <w:rPr>
          <w:rFonts w:ascii="Times New Roman" w:hAnsi="Times New Roman" w:cs="Times New Roman"/>
          <w:sz w:val="24"/>
          <w:szCs w:val="24"/>
        </w:rPr>
        <w:tab/>
      </w:r>
      <w:r w:rsidRPr="000C1792">
        <w:rPr>
          <w:rFonts w:ascii="Times New Roman" w:hAnsi="Times New Roman" w:cs="Times New Roman"/>
          <w:sz w:val="24"/>
          <w:szCs w:val="24"/>
        </w:rPr>
        <w:tab/>
        <w:t>güneşli</w:t>
      </w:r>
    </w:p>
    <w:p w:rsidR="00E55CAD" w:rsidRPr="000C1792" w:rsidRDefault="00E55CAD" w:rsidP="00694BE4">
      <w:pPr>
        <w:pStyle w:val="ListParagraph"/>
        <w:numPr>
          <w:ilvl w:val="0"/>
          <w:numId w:val="21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0C1792">
        <w:rPr>
          <w:rFonts w:ascii="Times New Roman" w:hAnsi="Times New Roman" w:cs="Times New Roman"/>
          <w:sz w:val="24"/>
          <w:szCs w:val="24"/>
        </w:rPr>
        <w:t xml:space="preserve"> p.bulutlu</w:t>
      </w:r>
      <w:r w:rsidRPr="000C179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C1792">
        <w:rPr>
          <w:rFonts w:ascii="Times New Roman" w:hAnsi="Times New Roman" w:cs="Times New Roman"/>
          <w:sz w:val="24"/>
          <w:szCs w:val="24"/>
        </w:rPr>
        <w:t>sağanak</w:t>
      </w:r>
      <w:r w:rsidRPr="000C1792">
        <w:rPr>
          <w:rFonts w:ascii="Times New Roman" w:hAnsi="Times New Roman" w:cs="Times New Roman"/>
          <w:sz w:val="24"/>
          <w:szCs w:val="24"/>
        </w:rPr>
        <w:tab/>
        <w:t>karlı</w:t>
      </w:r>
      <w:r w:rsidRPr="000C1792">
        <w:rPr>
          <w:rFonts w:ascii="Times New Roman" w:hAnsi="Times New Roman" w:cs="Times New Roman"/>
          <w:sz w:val="24"/>
          <w:szCs w:val="24"/>
        </w:rPr>
        <w:tab/>
      </w:r>
      <w:r w:rsidRPr="000C1792">
        <w:rPr>
          <w:rFonts w:ascii="Times New Roman" w:hAnsi="Times New Roman" w:cs="Times New Roman"/>
          <w:sz w:val="24"/>
          <w:szCs w:val="24"/>
        </w:rPr>
        <w:tab/>
        <w:t>bulutlu</w:t>
      </w:r>
    </w:p>
    <w:p w:rsidR="00E55CAD" w:rsidRDefault="00E55CAD" w:rsidP="00763648"/>
    <w:p w:rsidR="00E55CAD" w:rsidRPr="00641351" w:rsidRDefault="00E55CAD" w:rsidP="00641351">
      <w:pPr>
        <w:pStyle w:val="ListParagraph"/>
        <w:numPr>
          <w:ilvl w:val="0"/>
          <w:numId w:val="6"/>
        </w:numPr>
        <w:ind w:left="426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641351">
        <w:rPr>
          <w:rFonts w:ascii="Times New Roman" w:hAnsi="Times New Roman" w:cs="Times New Roman"/>
          <w:b/>
          <w:bCs/>
          <w:sz w:val="24"/>
          <w:szCs w:val="24"/>
        </w:rPr>
        <w:t xml:space="preserve">Çığ ve heyelanın ortak özelliği 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641351">
        <w:rPr>
          <w:rFonts w:ascii="Times New Roman" w:hAnsi="Times New Roman" w:cs="Times New Roman"/>
          <w:b/>
          <w:bCs/>
          <w:sz w:val="24"/>
          <w:szCs w:val="24"/>
        </w:rPr>
        <w:t>şağıdakilerden hangisidir?</w:t>
      </w:r>
    </w:p>
    <w:p w:rsidR="00E55CAD" w:rsidRPr="00641351" w:rsidRDefault="00E55CAD" w:rsidP="00641351">
      <w:pPr>
        <w:pStyle w:val="ListParagraph"/>
        <w:numPr>
          <w:ilvl w:val="0"/>
          <w:numId w:val="22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641351">
        <w:rPr>
          <w:rFonts w:ascii="Times New Roman" w:hAnsi="Times New Roman" w:cs="Times New Roman"/>
          <w:sz w:val="24"/>
          <w:szCs w:val="24"/>
        </w:rPr>
        <w:t>Fazla kar yağması sonucu ortaya çıkar.</w:t>
      </w:r>
    </w:p>
    <w:p w:rsidR="00E55CAD" w:rsidRPr="00641351" w:rsidRDefault="00E55CAD" w:rsidP="00641351">
      <w:pPr>
        <w:pStyle w:val="ListParagraph"/>
        <w:numPr>
          <w:ilvl w:val="0"/>
          <w:numId w:val="22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641351">
        <w:rPr>
          <w:rFonts w:ascii="Times New Roman" w:hAnsi="Times New Roman" w:cs="Times New Roman"/>
          <w:sz w:val="24"/>
          <w:szCs w:val="24"/>
        </w:rPr>
        <w:t>İnsanların dikkatsizliği sonucu oluşur.</w:t>
      </w:r>
    </w:p>
    <w:p w:rsidR="00E55CAD" w:rsidRPr="00641351" w:rsidRDefault="00E55CAD" w:rsidP="00641351">
      <w:pPr>
        <w:pStyle w:val="ListParagraph"/>
        <w:numPr>
          <w:ilvl w:val="0"/>
          <w:numId w:val="22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641351">
        <w:rPr>
          <w:rFonts w:ascii="Times New Roman" w:hAnsi="Times New Roman" w:cs="Times New Roman"/>
          <w:sz w:val="24"/>
          <w:szCs w:val="24"/>
        </w:rPr>
        <w:t>Bitki örtüsünden yoksun ve eğimli yerlerde görülürler.</w:t>
      </w:r>
    </w:p>
    <w:p w:rsidR="00E55CAD" w:rsidRDefault="00E55CAD" w:rsidP="00641351">
      <w:pPr>
        <w:pStyle w:val="ListParagraph"/>
        <w:numPr>
          <w:ilvl w:val="0"/>
          <w:numId w:val="22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641351">
        <w:rPr>
          <w:rFonts w:ascii="Times New Roman" w:hAnsi="Times New Roman" w:cs="Times New Roman"/>
          <w:sz w:val="24"/>
          <w:szCs w:val="24"/>
        </w:rPr>
        <w:t>Çok fazla yağmur sonucunda oluşurlar.</w:t>
      </w:r>
    </w:p>
    <w:p w:rsidR="00E55CAD" w:rsidRPr="00286437" w:rsidRDefault="00E55CAD" w:rsidP="00286437">
      <w:pPr>
        <w:pStyle w:val="ListParagraph"/>
        <w:numPr>
          <w:ilvl w:val="0"/>
          <w:numId w:val="6"/>
        </w:numPr>
        <w:ind w:left="709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286437">
        <w:rPr>
          <w:rFonts w:ascii="Times New Roman" w:hAnsi="Times New Roman" w:cs="Times New Roman"/>
          <w:b/>
          <w:bCs/>
          <w:sz w:val="24"/>
          <w:szCs w:val="24"/>
        </w:rPr>
        <w:t>Kurtuluş Savaşı’ndan sonra dünya devletlerinin Yeni Türk Devleti’ni resmen tanıdıkları antlaşma hangisidir?</w:t>
      </w:r>
    </w:p>
    <w:p w:rsidR="00E55CAD" w:rsidRPr="00286437" w:rsidRDefault="00E55CAD" w:rsidP="00286437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86437">
        <w:rPr>
          <w:rFonts w:ascii="Times New Roman" w:hAnsi="Times New Roman" w:cs="Times New Roman"/>
          <w:sz w:val="24"/>
          <w:szCs w:val="24"/>
        </w:rPr>
        <w:t>Mudanya Ateşkes Antlaşması</w:t>
      </w:r>
    </w:p>
    <w:p w:rsidR="00E55CAD" w:rsidRPr="00286437" w:rsidRDefault="00E55CAD" w:rsidP="00286437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86437">
        <w:rPr>
          <w:rFonts w:ascii="Times New Roman" w:hAnsi="Times New Roman" w:cs="Times New Roman"/>
          <w:sz w:val="24"/>
          <w:szCs w:val="24"/>
        </w:rPr>
        <w:t>Lozan Antlaşması</w:t>
      </w:r>
    </w:p>
    <w:p w:rsidR="00E55CAD" w:rsidRPr="00286437" w:rsidRDefault="00E55CAD" w:rsidP="00286437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86437">
        <w:rPr>
          <w:rFonts w:ascii="Times New Roman" w:hAnsi="Times New Roman" w:cs="Times New Roman"/>
          <w:sz w:val="24"/>
          <w:szCs w:val="24"/>
        </w:rPr>
        <w:t>Gümrü Antlaşması</w:t>
      </w:r>
    </w:p>
    <w:p w:rsidR="00E55CAD" w:rsidRPr="00286437" w:rsidRDefault="00E55CAD" w:rsidP="00286437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86437">
        <w:rPr>
          <w:rFonts w:ascii="Times New Roman" w:hAnsi="Times New Roman" w:cs="Times New Roman"/>
          <w:sz w:val="24"/>
          <w:szCs w:val="24"/>
        </w:rPr>
        <w:t>Ankara Antlaşması</w:t>
      </w:r>
    </w:p>
    <w:p w:rsidR="00E55CAD" w:rsidRPr="00F41739" w:rsidRDefault="00E55CAD" w:rsidP="00D1367C">
      <w:pPr>
        <w:spacing w:after="0" w:line="240" w:lineRule="atLeast"/>
        <w:ind w:right="-360"/>
        <w:rPr>
          <w:rFonts w:ascii="Comic Sans MS" w:hAnsi="Comic Sans MS" w:cs="Comic Sans MS"/>
        </w:rPr>
      </w:pPr>
    </w:p>
    <w:tbl>
      <w:tblPr>
        <w:tblW w:w="4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60"/>
        <w:gridCol w:w="1597"/>
      </w:tblGrid>
      <w:tr w:rsidR="00E55CAD" w:rsidRPr="00DB0E64">
        <w:trPr>
          <w:trHeight w:val="558"/>
          <w:jc w:val="center"/>
        </w:trPr>
        <w:tc>
          <w:tcPr>
            <w:tcW w:w="2860" w:type="dxa"/>
          </w:tcPr>
          <w:p w:rsidR="00E55CAD" w:rsidRPr="00F41739" w:rsidRDefault="00E55CAD" w:rsidP="00531CE4">
            <w:pPr>
              <w:spacing w:after="0" w:line="240" w:lineRule="atLeast"/>
              <w:rPr>
                <w:rFonts w:ascii="Comic Sans MS" w:hAnsi="Comic Sans MS" w:cs="Comic Sans MS"/>
                <w:shd w:val="clear" w:color="auto" w:fill="FFFFFF"/>
              </w:rPr>
            </w:pPr>
            <w:r w:rsidRPr="00F41739">
              <w:rPr>
                <w:rFonts w:ascii="Comic Sans MS" w:hAnsi="Comic Sans MS" w:cs="Comic Sans MS"/>
                <w:shd w:val="clear" w:color="auto" w:fill="FFFFFF"/>
              </w:rPr>
              <w:t>A - Yazlar sıcak ve kurak, kışlar soğuk ve kar yağışlıdır.</w:t>
            </w:r>
          </w:p>
          <w:p w:rsidR="00E55CAD" w:rsidRPr="00F41739" w:rsidRDefault="00E55CAD" w:rsidP="00531CE4">
            <w:pPr>
              <w:spacing w:after="0" w:line="240" w:lineRule="atLeast"/>
              <w:rPr>
                <w:rFonts w:ascii="Comic Sans MS" w:hAnsi="Comic Sans MS" w:cs="Comic Sans MS"/>
                <w:shd w:val="clear" w:color="auto" w:fill="FFFFFF"/>
              </w:rPr>
            </w:pPr>
            <w:r w:rsidRPr="00F41739">
              <w:rPr>
                <w:rFonts w:ascii="Comic Sans MS" w:hAnsi="Comic Sans MS" w:cs="Comic Sans MS"/>
                <w:shd w:val="clear" w:color="auto" w:fill="FFFFFF"/>
              </w:rPr>
              <w:t>B - Yazlar sıcak ve kurak, kışlar ılık ve yağışlıdır.</w:t>
            </w:r>
          </w:p>
          <w:p w:rsidR="00E55CAD" w:rsidRPr="00F41739" w:rsidRDefault="00E55CAD" w:rsidP="00531CE4">
            <w:pPr>
              <w:spacing w:after="0" w:line="240" w:lineRule="atLeast"/>
              <w:rPr>
                <w:rFonts w:ascii="Comic Sans MS" w:hAnsi="Comic Sans MS" w:cs="Comic Sans MS"/>
                <w:b/>
                <w:bCs/>
              </w:rPr>
            </w:pPr>
            <w:r w:rsidRPr="00F41739">
              <w:rPr>
                <w:rFonts w:ascii="Comic Sans MS" w:hAnsi="Comic Sans MS" w:cs="Comic Sans MS"/>
                <w:shd w:val="clear" w:color="auto" w:fill="FFFFFF"/>
              </w:rPr>
              <w:t>C - Her mevsim yağışlı, ılıman iklim tipidir.</w:t>
            </w:r>
          </w:p>
        </w:tc>
        <w:tc>
          <w:tcPr>
            <w:tcW w:w="1597" w:type="dxa"/>
          </w:tcPr>
          <w:p w:rsidR="00E55CAD" w:rsidRPr="00DB0E64" w:rsidRDefault="00E55CAD" w:rsidP="00531CE4">
            <w:pPr>
              <w:spacing w:after="0" w:line="240" w:lineRule="atLeast"/>
              <w:rPr>
                <w:rFonts w:ascii="Comic Sans MS" w:hAnsi="Comic Sans MS" w:cs="Comic Sans MS"/>
                <w:shd w:val="clear" w:color="auto" w:fill="FFFFFF"/>
              </w:rPr>
            </w:pPr>
            <w:r w:rsidRPr="00DB0E64">
              <w:rPr>
                <w:rFonts w:ascii="Comic Sans MS" w:hAnsi="Comic Sans MS" w:cs="Comic Sans MS"/>
                <w:shd w:val="clear" w:color="auto" w:fill="FFFFFF"/>
              </w:rPr>
              <w:t>1 – Akdeniz iklimi</w:t>
            </w:r>
          </w:p>
          <w:p w:rsidR="00E55CAD" w:rsidRPr="00DB0E64" w:rsidRDefault="00E55CAD" w:rsidP="00531CE4">
            <w:pPr>
              <w:spacing w:after="0" w:line="240" w:lineRule="atLeast"/>
              <w:rPr>
                <w:rFonts w:ascii="Comic Sans MS" w:hAnsi="Comic Sans MS" w:cs="Comic Sans MS"/>
                <w:shd w:val="clear" w:color="auto" w:fill="FFFFFF"/>
              </w:rPr>
            </w:pPr>
            <w:r w:rsidRPr="00DB0E64">
              <w:rPr>
                <w:rFonts w:ascii="Comic Sans MS" w:hAnsi="Comic Sans MS" w:cs="Comic Sans MS"/>
                <w:shd w:val="clear" w:color="auto" w:fill="FFFFFF"/>
              </w:rPr>
              <w:t>2 – Karadeniz iklimi</w:t>
            </w:r>
          </w:p>
          <w:p w:rsidR="00E55CAD" w:rsidRPr="00DB0E64" w:rsidRDefault="00E55CAD" w:rsidP="00531CE4">
            <w:pPr>
              <w:spacing w:after="0" w:line="240" w:lineRule="atLeast"/>
              <w:rPr>
                <w:rFonts w:ascii="Comic Sans MS" w:hAnsi="Comic Sans MS" w:cs="Comic Sans MS"/>
                <w:shd w:val="clear" w:color="auto" w:fill="FFFFFF"/>
              </w:rPr>
            </w:pPr>
            <w:r w:rsidRPr="00DB0E64">
              <w:rPr>
                <w:rFonts w:ascii="Comic Sans MS" w:hAnsi="Comic Sans MS" w:cs="Comic Sans MS"/>
                <w:shd w:val="clear" w:color="auto" w:fill="FFFFFF"/>
              </w:rPr>
              <w:t>3 – Karasal  iklim</w:t>
            </w:r>
          </w:p>
        </w:tc>
      </w:tr>
    </w:tbl>
    <w:p w:rsidR="00E55CAD" w:rsidRPr="00F41739" w:rsidRDefault="00E55CAD" w:rsidP="00D1367C">
      <w:pPr>
        <w:spacing w:after="0" w:line="240" w:lineRule="atLeast"/>
        <w:rPr>
          <w:rFonts w:ascii="Comic Sans MS" w:hAnsi="Comic Sans MS" w:cs="Comic Sans MS"/>
          <w:b/>
          <w:bCs/>
        </w:rPr>
      </w:pPr>
      <w:r w:rsidRPr="00F41739">
        <w:rPr>
          <w:rFonts w:ascii="Comic Sans MS" w:hAnsi="Comic Sans MS" w:cs="Comic Sans MS"/>
          <w:b/>
          <w:bCs/>
        </w:rPr>
        <w:t>12 – Yukarıdaki iklim özelliklerinin, ait oldukları iklimlerle eşleştirilmiş şekli hangisinde doğrudur?</w:t>
      </w:r>
    </w:p>
    <w:p w:rsidR="00E55CAD" w:rsidRPr="00F41739" w:rsidRDefault="00E55CAD" w:rsidP="00D1367C">
      <w:pPr>
        <w:spacing w:after="0" w:line="240" w:lineRule="atLeast"/>
        <w:rPr>
          <w:rFonts w:ascii="Comic Sans MS" w:hAnsi="Comic Sans MS" w:cs="Comic Sans MS"/>
        </w:rPr>
      </w:pPr>
      <w:r w:rsidRPr="00F41739">
        <w:rPr>
          <w:rFonts w:ascii="Comic Sans MS" w:hAnsi="Comic Sans MS" w:cs="Comic Sans MS"/>
        </w:rPr>
        <w:t>a) A-3, B-1, C-2</w:t>
      </w:r>
      <w:r w:rsidRPr="00F41739">
        <w:rPr>
          <w:rFonts w:ascii="Comic Sans MS" w:hAnsi="Comic Sans MS" w:cs="Comic Sans MS"/>
        </w:rPr>
        <w:tab/>
      </w:r>
      <w:r w:rsidRPr="00F41739">
        <w:rPr>
          <w:rFonts w:ascii="Comic Sans MS" w:hAnsi="Comic Sans MS" w:cs="Comic Sans MS"/>
        </w:rPr>
        <w:tab/>
        <w:t>b) A-2, B-1, C-3</w:t>
      </w:r>
      <w:r w:rsidRPr="00F41739">
        <w:rPr>
          <w:rFonts w:ascii="Comic Sans MS" w:hAnsi="Comic Sans MS" w:cs="Comic Sans MS"/>
        </w:rPr>
        <w:tab/>
        <w:t>c) A-1, B-3, C-2</w:t>
      </w:r>
      <w:r w:rsidRPr="00F41739">
        <w:rPr>
          <w:rFonts w:ascii="Comic Sans MS" w:hAnsi="Comic Sans MS" w:cs="Comic Sans MS"/>
        </w:rPr>
        <w:tab/>
      </w:r>
      <w:r w:rsidRPr="00F41739">
        <w:rPr>
          <w:rFonts w:ascii="Comic Sans MS" w:hAnsi="Comic Sans MS" w:cs="Comic Sans MS"/>
        </w:rPr>
        <w:tab/>
        <w:t>d) A-1, B-2, C-3</w:t>
      </w:r>
    </w:p>
    <w:p w:rsidR="00E55CAD" w:rsidRPr="00F41739" w:rsidRDefault="00E55CAD" w:rsidP="00D1367C">
      <w:pPr>
        <w:spacing w:after="0" w:line="240" w:lineRule="atLeast"/>
        <w:rPr>
          <w:rFonts w:ascii="Comic Sans MS" w:hAnsi="Comic Sans MS" w:cs="Comic Sans M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4"/>
        <w:gridCol w:w="2008"/>
      </w:tblGrid>
      <w:tr w:rsidR="00E55CAD" w:rsidRPr="00DB0E64">
        <w:trPr>
          <w:trHeight w:val="673"/>
          <w:jc w:val="center"/>
        </w:trPr>
        <w:tc>
          <w:tcPr>
            <w:tcW w:w="2094" w:type="dxa"/>
          </w:tcPr>
          <w:p w:rsidR="00E55CAD" w:rsidRPr="00F41739" w:rsidRDefault="00E55CAD" w:rsidP="00531CE4">
            <w:pPr>
              <w:spacing w:after="0" w:line="240" w:lineRule="atLeast"/>
              <w:rPr>
                <w:rFonts w:ascii="Comic Sans MS" w:hAnsi="Comic Sans MS" w:cs="Comic Sans MS"/>
                <w:shd w:val="clear" w:color="auto" w:fill="FFFFFF"/>
              </w:rPr>
            </w:pPr>
            <w:r w:rsidRPr="00F41739">
              <w:rPr>
                <w:rFonts w:ascii="Comic Sans MS" w:hAnsi="Comic Sans MS" w:cs="Comic Sans MS"/>
                <w:shd w:val="clear" w:color="auto" w:fill="FFFFFF"/>
              </w:rPr>
              <w:t>A - orman</w:t>
            </w:r>
          </w:p>
          <w:p w:rsidR="00E55CAD" w:rsidRPr="00F41739" w:rsidRDefault="00E55CAD" w:rsidP="00531CE4">
            <w:pPr>
              <w:spacing w:after="0" w:line="240" w:lineRule="atLeast"/>
              <w:rPr>
                <w:rFonts w:ascii="Comic Sans MS" w:hAnsi="Comic Sans MS" w:cs="Comic Sans MS"/>
                <w:shd w:val="clear" w:color="auto" w:fill="FFFFFF"/>
              </w:rPr>
            </w:pPr>
            <w:r w:rsidRPr="00F41739">
              <w:rPr>
                <w:rFonts w:ascii="Comic Sans MS" w:hAnsi="Comic Sans MS" w:cs="Comic Sans MS"/>
                <w:shd w:val="clear" w:color="auto" w:fill="FFFFFF"/>
              </w:rPr>
              <w:t>B - maki</w:t>
            </w:r>
          </w:p>
          <w:p w:rsidR="00E55CAD" w:rsidRPr="00F41739" w:rsidRDefault="00E55CAD" w:rsidP="00531CE4">
            <w:pPr>
              <w:spacing w:after="0" w:line="240" w:lineRule="atLeast"/>
              <w:rPr>
                <w:rFonts w:ascii="Comic Sans MS" w:hAnsi="Comic Sans MS" w:cs="Comic Sans MS"/>
                <w:b/>
                <w:bCs/>
              </w:rPr>
            </w:pPr>
            <w:r w:rsidRPr="00F41739">
              <w:rPr>
                <w:rFonts w:ascii="Comic Sans MS" w:hAnsi="Comic Sans MS" w:cs="Comic Sans MS"/>
                <w:shd w:val="clear" w:color="auto" w:fill="FFFFFF"/>
              </w:rPr>
              <w:t>C – bozkır (step)</w:t>
            </w:r>
          </w:p>
        </w:tc>
        <w:tc>
          <w:tcPr>
            <w:tcW w:w="2008" w:type="dxa"/>
          </w:tcPr>
          <w:p w:rsidR="00E55CAD" w:rsidRPr="00DB0E64" w:rsidRDefault="00E55CAD" w:rsidP="00531CE4">
            <w:pPr>
              <w:spacing w:after="0" w:line="240" w:lineRule="atLeast"/>
              <w:rPr>
                <w:rFonts w:ascii="Comic Sans MS" w:hAnsi="Comic Sans MS" w:cs="Comic Sans MS"/>
                <w:shd w:val="clear" w:color="auto" w:fill="FFFFFF"/>
              </w:rPr>
            </w:pPr>
            <w:r w:rsidRPr="00DB0E64">
              <w:rPr>
                <w:rFonts w:ascii="Comic Sans MS" w:hAnsi="Comic Sans MS" w:cs="Comic Sans MS"/>
                <w:shd w:val="clear" w:color="auto" w:fill="FFFFFF"/>
              </w:rPr>
              <w:t>1 – Akdeniz iklimi</w:t>
            </w:r>
          </w:p>
          <w:p w:rsidR="00E55CAD" w:rsidRPr="00DB0E64" w:rsidRDefault="00E55CAD" w:rsidP="00531CE4">
            <w:pPr>
              <w:spacing w:after="0" w:line="240" w:lineRule="atLeast"/>
              <w:rPr>
                <w:rFonts w:ascii="Comic Sans MS" w:hAnsi="Comic Sans MS" w:cs="Comic Sans MS"/>
                <w:shd w:val="clear" w:color="auto" w:fill="FFFFFF"/>
              </w:rPr>
            </w:pPr>
            <w:r w:rsidRPr="00DB0E64">
              <w:rPr>
                <w:rFonts w:ascii="Comic Sans MS" w:hAnsi="Comic Sans MS" w:cs="Comic Sans MS"/>
                <w:shd w:val="clear" w:color="auto" w:fill="FFFFFF"/>
              </w:rPr>
              <w:t>2 – Karadeniz iklimi</w:t>
            </w:r>
          </w:p>
          <w:p w:rsidR="00E55CAD" w:rsidRPr="00DB0E64" w:rsidRDefault="00E55CAD" w:rsidP="00531CE4">
            <w:pPr>
              <w:spacing w:after="0" w:line="240" w:lineRule="atLeast"/>
              <w:rPr>
                <w:rFonts w:ascii="Comic Sans MS" w:hAnsi="Comic Sans MS" w:cs="Comic Sans MS"/>
                <w:shd w:val="clear" w:color="auto" w:fill="FFFFFF"/>
              </w:rPr>
            </w:pPr>
            <w:r w:rsidRPr="00DB0E64">
              <w:rPr>
                <w:rFonts w:ascii="Comic Sans MS" w:hAnsi="Comic Sans MS" w:cs="Comic Sans MS"/>
                <w:shd w:val="clear" w:color="auto" w:fill="FFFFFF"/>
              </w:rPr>
              <w:t>3 – Karasal  iklim</w:t>
            </w:r>
          </w:p>
        </w:tc>
      </w:tr>
    </w:tbl>
    <w:p w:rsidR="00E55CAD" w:rsidRPr="00F41739" w:rsidRDefault="00E55CAD" w:rsidP="00D1367C">
      <w:pPr>
        <w:spacing w:after="0" w:line="240" w:lineRule="atLeast"/>
        <w:rPr>
          <w:rFonts w:ascii="Comic Sans MS" w:hAnsi="Comic Sans MS" w:cs="Comic Sans MS"/>
          <w:b/>
          <w:bCs/>
        </w:rPr>
      </w:pPr>
      <w:r w:rsidRPr="00F41739">
        <w:rPr>
          <w:rFonts w:ascii="Comic Sans MS" w:hAnsi="Comic Sans MS" w:cs="Comic Sans MS"/>
          <w:b/>
          <w:bCs/>
        </w:rPr>
        <w:t>13 – Yukarıdaki bitki örtülerinin, ait oldukları iklimlerle eşleştirilmiş şekli hangisinde doğrudur?</w:t>
      </w:r>
    </w:p>
    <w:p w:rsidR="00E55CAD" w:rsidRPr="00F41739" w:rsidRDefault="00E55CAD" w:rsidP="00D1367C">
      <w:pPr>
        <w:spacing w:after="0" w:line="240" w:lineRule="atLeast"/>
        <w:rPr>
          <w:rFonts w:ascii="Comic Sans MS" w:hAnsi="Comic Sans MS" w:cs="Comic Sans MS"/>
        </w:rPr>
      </w:pPr>
      <w:r w:rsidRPr="00F41739">
        <w:rPr>
          <w:rFonts w:ascii="Comic Sans MS" w:hAnsi="Comic Sans MS" w:cs="Comic Sans MS"/>
        </w:rPr>
        <w:t>a) A-3, B-1, C-2</w:t>
      </w:r>
      <w:r w:rsidRPr="00F41739">
        <w:rPr>
          <w:rFonts w:ascii="Comic Sans MS" w:hAnsi="Comic Sans MS" w:cs="Comic Sans MS"/>
        </w:rPr>
        <w:tab/>
      </w:r>
      <w:r w:rsidRPr="00F41739">
        <w:rPr>
          <w:rFonts w:ascii="Comic Sans MS" w:hAnsi="Comic Sans MS" w:cs="Comic Sans MS"/>
        </w:rPr>
        <w:tab/>
        <w:t>b) A-2, B-1, C-3</w:t>
      </w:r>
      <w:r w:rsidRPr="00F41739">
        <w:rPr>
          <w:rFonts w:ascii="Comic Sans MS" w:hAnsi="Comic Sans MS" w:cs="Comic Sans MS"/>
        </w:rPr>
        <w:tab/>
        <w:t>c) A-1, B-3, C-2</w:t>
      </w:r>
      <w:r w:rsidRPr="00F41739">
        <w:rPr>
          <w:rFonts w:ascii="Comic Sans MS" w:hAnsi="Comic Sans MS" w:cs="Comic Sans MS"/>
        </w:rPr>
        <w:tab/>
      </w:r>
      <w:r w:rsidRPr="00F41739">
        <w:rPr>
          <w:rFonts w:ascii="Comic Sans MS" w:hAnsi="Comic Sans MS" w:cs="Comic Sans MS"/>
        </w:rPr>
        <w:tab/>
        <w:t>d) A-1, B-2, C-3</w:t>
      </w:r>
    </w:p>
    <w:p w:rsidR="00E55CAD" w:rsidRPr="00286437" w:rsidRDefault="00E55CAD" w:rsidP="00D1367C">
      <w:pPr>
        <w:jc w:val="center"/>
      </w:pPr>
    </w:p>
    <w:sectPr w:rsidR="00E55CAD" w:rsidRPr="00286437" w:rsidSect="004A3F30">
      <w:type w:val="continuous"/>
      <w:pgSz w:w="11906" w:h="16838"/>
      <w:pgMar w:top="709" w:right="566" w:bottom="284" w:left="709" w:header="708" w:footer="708" w:gutter="0"/>
      <w:cols w:num="2" w:sep="1" w:space="141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50AF"/>
    <w:multiLevelType w:val="hybridMultilevel"/>
    <w:tmpl w:val="44E6910E"/>
    <w:lvl w:ilvl="0" w:tplc="1AC42B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935EB"/>
    <w:multiLevelType w:val="hybridMultilevel"/>
    <w:tmpl w:val="3B9E6FFA"/>
    <w:lvl w:ilvl="0" w:tplc="659CA932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8B923E2"/>
    <w:multiLevelType w:val="hybridMultilevel"/>
    <w:tmpl w:val="3782EBD6"/>
    <w:lvl w:ilvl="0" w:tplc="03AAEFCE">
      <w:start w:val="1"/>
      <w:numFmt w:val="upperLetter"/>
      <w:lvlText w:val="%1)"/>
      <w:lvlJc w:val="left"/>
      <w:pPr>
        <w:ind w:left="1211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C8262C8"/>
    <w:multiLevelType w:val="hybridMultilevel"/>
    <w:tmpl w:val="7B585012"/>
    <w:lvl w:ilvl="0" w:tplc="6F86EF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F4CFB"/>
    <w:multiLevelType w:val="hybridMultilevel"/>
    <w:tmpl w:val="EDC6430C"/>
    <w:lvl w:ilvl="0" w:tplc="03AAEFC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D29E3"/>
    <w:multiLevelType w:val="hybridMultilevel"/>
    <w:tmpl w:val="9E302EFE"/>
    <w:lvl w:ilvl="0" w:tplc="4CB2C126">
      <w:start w:val="1"/>
      <w:numFmt w:val="upp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C8937BE"/>
    <w:multiLevelType w:val="hybridMultilevel"/>
    <w:tmpl w:val="25F0F4AE"/>
    <w:lvl w:ilvl="0" w:tplc="52A28296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841D4D"/>
    <w:multiLevelType w:val="hybridMultilevel"/>
    <w:tmpl w:val="8BB87322"/>
    <w:lvl w:ilvl="0" w:tplc="03AAEFCE">
      <w:start w:val="1"/>
      <w:numFmt w:val="upperLetter"/>
      <w:lvlText w:val="%1)"/>
      <w:lvlJc w:val="left"/>
      <w:pPr>
        <w:ind w:left="1211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2D0CC9"/>
    <w:multiLevelType w:val="hybridMultilevel"/>
    <w:tmpl w:val="48F07528"/>
    <w:lvl w:ilvl="0" w:tplc="05CCBD9E">
      <w:start w:val="1"/>
      <w:numFmt w:val="decimal"/>
      <w:lvlText w:val="%1)"/>
      <w:lvlJc w:val="left"/>
      <w:pPr>
        <w:ind w:left="928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445889"/>
    <w:multiLevelType w:val="hybridMultilevel"/>
    <w:tmpl w:val="97F87324"/>
    <w:lvl w:ilvl="0" w:tplc="5AF0FD3C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00841FA"/>
    <w:multiLevelType w:val="hybridMultilevel"/>
    <w:tmpl w:val="658AE940"/>
    <w:lvl w:ilvl="0" w:tplc="A2E2410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F3A27B4"/>
    <w:multiLevelType w:val="hybridMultilevel"/>
    <w:tmpl w:val="AF888B82"/>
    <w:lvl w:ilvl="0" w:tplc="82DEFB92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13F3586"/>
    <w:multiLevelType w:val="hybridMultilevel"/>
    <w:tmpl w:val="B46E769E"/>
    <w:lvl w:ilvl="0" w:tplc="C994BAFA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7371FC3"/>
    <w:multiLevelType w:val="hybridMultilevel"/>
    <w:tmpl w:val="53461436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4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94746F"/>
    <w:multiLevelType w:val="hybridMultilevel"/>
    <w:tmpl w:val="A11882D0"/>
    <w:lvl w:ilvl="0" w:tplc="F666402C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C463CAF"/>
    <w:multiLevelType w:val="hybridMultilevel"/>
    <w:tmpl w:val="43E07C18"/>
    <w:lvl w:ilvl="0" w:tplc="365E0CE4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EBF07A3"/>
    <w:multiLevelType w:val="hybridMultilevel"/>
    <w:tmpl w:val="61186686"/>
    <w:lvl w:ilvl="0" w:tplc="041F000B">
      <w:start w:val="1"/>
      <w:numFmt w:val="bullet"/>
      <w:lvlText w:val=""/>
      <w:lvlJc w:val="left"/>
      <w:pPr>
        <w:ind w:left="785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18">
    <w:nsid w:val="6013760C"/>
    <w:multiLevelType w:val="hybridMultilevel"/>
    <w:tmpl w:val="AF46C6E6"/>
    <w:lvl w:ilvl="0" w:tplc="027EEC5E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10751"/>
    <w:multiLevelType w:val="hybridMultilevel"/>
    <w:tmpl w:val="8B48D302"/>
    <w:lvl w:ilvl="0" w:tplc="6E3A05C8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DB6033"/>
    <w:multiLevelType w:val="hybridMultilevel"/>
    <w:tmpl w:val="3B92BA7E"/>
    <w:lvl w:ilvl="0" w:tplc="02084838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8DA49F6"/>
    <w:multiLevelType w:val="hybridMultilevel"/>
    <w:tmpl w:val="A4C83C02"/>
    <w:lvl w:ilvl="0" w:tplc="7EBA2F24">
      <w:start w:val="1"/>
      <w:numFmt w:val="upperLetter"/>
      <w:lvlText w:val="%1)"/>
      <w:lvlJc w:val="left"/>
      <w:pPr>
        <w:ind w:left="1211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5300B08"/>
    <w:multiLevelType w:val="hybridMultilevel"/>
    <w:tmpl w:val="B3D439A8"/>
    <w:lvl w:ilvl="0" w:tplc="041F0017">
      <w:start w:val="1"/>
      <w:numFmt w:val="lowerLetter"/>
      <w:lvlText w:val="%1)"/>
      <w:lvlJc w:val="left"/>
      <w:pPr>
        <w:ind w:left="862" w:hanging="360"/>
      </w:p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7F2B6B38"/>
    <w:multiLevelType w:val="hybridMultilevel"/>
    <w:tmpl w:val="1610E200"/>
    <w:lvl w:ilvl="0" w:tplc="B1FCC562">
      <w:start w:val="1"/>
      <w:numFmt w:val="upperLetter"/>
      <w:lvlText w:val="%1)"/>
      <w:lvlJc w:val="left"/>
      <w:pPr>
        <w:ind w:left="1211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17"/>
  </w:num>
  <w:num w:numId="3">
    <w:abstractNumId w:val="22"/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16"/>
  </w:num>
  <w:num w:numId="9">
    <w:abstractNumId w:val="9"/>
  </w:num>
  <w:num w:numId="10">
    <w:abstractNumId w:val="18"/>
  </w:num>
  <w:num w:numId="11">
    <w:abstractNumId w:val="21"/>
  </w:num>
  <w:num w:numId="12">
    <w:abstractNumId w:val="23"/>
  </w:num>
  <w:num w:numId="13">
    <w:abstractNumId w:val="13"/>
  </w:num>
  <w:num w:numId="14">
    <w:abstractNumId w:val="1"/>
  </w:num>
  <w:num w:numId="15">
    <w:abstractNumId w:val="11"/>
  </w:num>
  <w:num w:numId="16">
    <w:abstractNumId w:val="6"/>
  </w:num>
  <w:num w:numId="17">
    <w:abstractNumId w:val="15"/>
  </w:num>
  <w:num w:numId="18">
    <w:abstractNumId w:val="10"/>
  </w:num>
  <w:num w:numId="19">
    <w:abstractNumId w:val="2"/>
  </w:num>
  <w:num w:numId="20">
    <w:abstractNumId w:val="7"/>
  </w:num>
  <w:num w:numId="21">
    <w:abstractNumId w:val="4"/>
  </w:num>
  <w:num w:numId="22">
    <w:abstractNumId w:val="20"/>
  </w:num>
  <w:num w:numId="23">
    <w:abstractNumId w:val="12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00DB"/>
    <w:rsid w:val="00075554"/>
    <w:rsid w:val="0008154C"/>
    <w:rsid w:val="000C1792"/>
    <w:rsid w:val="001D17FF"/>
    <w:rsid w:val="00286437"/>
    <w:rsid w:val="00307240"/>
    <w:rsid w:val="00350092"/>
    <w:rsid w:val="003523C0"/>
    <w:rsid w:val="003B2DD4"/>
    <w:rsid w:val="00460897"/>
    <w:rsid w:val="0046142F"/>
    <w:rsid w:val="00482E18"/>
    <w:rsid w:val="004A3F30"/>
    <w:rsid w:val="00503DB8"/>
    <w:rsid w:val="00531CE4"/>
    <w:rsid w:val="00574EB6"/>
    <w:rsid w:val="005A3529"/>
    <w:rsid w:val="005D0A4D"/>
    <w:rsid w:val="00606E9A"/>
    <w:rsid w:val="00641351"/>
    <w:rsid w:val="00694BE4"/>
    <w:rsid w:val="006975AE"/>
    <w:rsid w:val="006A15AB"/>
    <w:rsid w:val="006C503B"/>
    <w:rsid w:val="00706193"/>
    <w:rsid w:val="00763648"/>
    <w:rsid w:val="00776335"/>
    <w:rsid w:val="00790151"/>
    <w:rsid w:val="007B3494"/>
    <w:rsid w:val="008A1201"/>
    <w:rsid w:val="008E375B"/>
    <w:rsid w:val="00922F85"/>
    <w:rsid w:val="00950611"/>
    <w:rsid w:val="00957F47"/>
    <w:rsid w:val="00A74E5E"/>
    <w:rsid w:val="00AA26F8"/>
    <w:rsid w:val="00AB7F40"/>
    <w:rsid w:val="00B63B0C"/>
    <w:rsid w:val="00C01958"/>
    <w:rsid w:val="00C06455"/>
    <w:rsid w:val="00C336C3"/>
    <w:rsid w:val="00D1367C"/>
    <w:rsid w:val="00D2120B"/>
    <w:rsid w:val="00D2592C"/>
    <w:rsid w:val="00D31825"/>
    <w:rsid w:val="00D43468"/>
    <w:rsid w:val="00DB0E64"/>
    <w:rsid w:val="00E02728"/>
    <w:rsid w:val="00E420A3"/>
    <w:rsid w:val="00E55CAD"/>
    <w:rsid w:val="00EB7884"/>
    <w:rsid w:val="00ED63AB"/>
    <w:rsid w:val="00EE00DB"/>
    <w:rsid w:val="00F02F7E"/>
    <w:rsid w:val="00F41739"/>
    <w:rsid w:val="00F54409"/>
    <w:rsid w:val="00FA6E52"/>
    <w:rsid w:val="00FD5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46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EE00DB"/>
    <w:rPr>
      <w:rFonts w:cs="Calibri"/>
      <w:i/>
      <w:iCs/>
      <w:sz w:val="23"/>
      <w:szCs w:val="23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EE00DB"/>
    <w:rPr>
      <w:rFonts w:eastAsia="Times New Roman"/>
      <w:i/>
      <w:iCs/>
      <w:sz w:val="22"/>
      <w:szCs w:val="22"/>
      <w:lang w:val="tr-TR" w:eastAsia="en-US"/>
    </w:rPr>
  </w:style>
  <w:style w:type="paragraph" w:styleId="ListParagraph">
    <w:name w:val="List Paragraph"/>
    <w:basedOn w:val="Normal"/>
    <w:uiPriority w:val="99"/>
    <w:qFormat/>
    <w:rsid w:val="007B3494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9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4BE4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694BE4"/>
    <w:rPr>
      <w:b/>
      <w:bCs/>
    </w:rPr>
  </w:style>
  <w:style w:type="table" w:styleId="TableGrid">
    <w:name w:val="Table Grid"/>
    <w:basedOn w:val="TableNormal"/>
    <w:uiPriority w:val="99"/>
    <w:rsid w:val="005A352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318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3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7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7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7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http://interaktiftest.com/4.sinif/resim/sosyal_test-1_clip_image010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1056</Words>
  <Characters>6022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depremin </dc:title>
  <dc:subject/>
  <dc:creator>PC 6</dc:creator>
  <cp:keywords/>
  <dc:description/>
  <cp:lastModifiedBy>Edanur</cp:lastModifiedBy>
  <cp:revision>2</cp:revision>
  <dcterms:created xsi:type="dcterms:W3CDTF">2018-01-07T12:53:00Z</dcterms:created>
  <dcterms:modified xsi:type="dcterms:W3CDTF">2018-01-07T12:53:00Z</dcterms:modified>
</cp:coreProperties>
</file>