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58" w:rsidRDefault="007C0058" w:rsidP="00317C64">
      <w:pPr>
        <w:tabs>
          <w:tab w:val="left" w:pos="2445"/>
        </w:tabs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……..</w:t>
      </w:r>
      <w:r w:rsidRPr="002B6F3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EĞİTİM ÖĞRETİM YILI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……….</w:t>
      </w:r>
      <w:r w:rsidRPr="002B6F3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İLKOKULU  4-H SINIFI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SOSYAL BİLGİLER</w:t>
      </w:r>
      <w:r w:rsidRPr="002B6F3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1. DÖNEM 1. YAZILI</w:t>
      </w:r>
    </w:p>
    <w:p w:rsidR="007C0058" w:rsidRDefault="007C0058" w:rsidP="00317C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Adı Soyadı:……………………….                                       Puanı:……………….</w:t>
      </w:r>
    </w:p>
    <w:p w:rsidR="007C0058" w:rsidRDefault="007C0058" w:rsidP="00317C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-84.5pt;margin-top:366.8pt;width:671.2pt;height:0;rotation:90;z-index:251644928;visibility:visible" adj="-9678,-1,-9678" strokecolor="#31849b" strokeweight="3pt">
            <v:shadow on="t" color="black" opacity="22937f" origin=",.5" offset="0,.63889mm"/>
          </v:shape>
        </w:pict>
      </w:r>
      <w:r>
        <w:rPr>
          <w:lang w:eastAsia="tr-TR"/>
        </w:rPr>
        <w:pict>
          <v:shape id="_x0000_s1027" type="#_x0000_t32" style="position:absolute;margin-left:249.6pt;margin-top:31.3pt;width:270pt;height:.05pt;flip:x;z-index:251648000" o:connectortype="straight" strokecolor="#c00000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 id="_x0000_s1028" type="#_x0000_t32" style="position:absolute;margin-left:-25.65pt;margin-top:31.2pt;width:276.75pt;height:0;flip:x;z-index:251646976" o:connectortype="straight" strokecolor="#c4bc96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Numarası   :………                 Sınıfı:4/H</w:t>
      </w:r>
    </w:p>
    <w:p w:rsidR="007C0058" w:rsidRDefault="007C0058" w:rsidP="00D3776F">
      <w:pPr>
        <w:spacing w:line="240" w:lineRule="auto"/>
        <w:rPr>
          <w:rFonts w:ascii="Comic Sans MS" w:hAnsi="Comic Sans MS" w:cs="Comic Sans MS"/>
          <w:sz w:val="28"/>
          <w:szCs w:val="28"/>
        </w:rPr>
        <w:sectPr w:rsidR="007C0058" w:rsidSect="00317C64"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332">
        <w:rPr>
          <w:rFonts w:ascii="Times New Roman" w:hAnsi="Times New Roman" w:cs="Times New Roman"/>
          <w:color w:val="FF0000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 xml:space="preserve">  Oğuzhan  basketbol takımına hangi fiziksel özelliği nedeniyle seçilmiş olabilir?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Uzun boylu olduğu için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29" type="#_x0000_t32" style="position:absolute;left:0;text-align:left;margin-left:-25.5pt;margin-top:180.65pt;width:276.75pt;height:0;flip:x;z-index:251651072" o:connectortype="straight" strokecolor="#b2a1c7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B) Sevimli olduğu için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Duygusal olduğu için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Sarışın olduğu için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0" type="#_x0000_t32" style="position:absolute;left:0;text-align:left;margin-left:-25.5pt;margin-top:8.15pt;width:275.1pt;height:0;flip:x;z-index:251649024" o:connectortype="straight" strokecolor="#e36c0a" strokeweight="3pt">
            <v:shadow type="perspective" color="#974706" opacity=".5" offset="1pt" offset2="-1pt"/>
          </v:shape>
        </w:pic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332">
        <w:rPr>
          <w:rFonts w:ascii="Times New Roman" w:hAnsi="Times New Roman" w:cs="Times New Roman"/>
          <w:color w:val="FF0000"/>
          <w:sz w:val="28"/>
          <w:szCs w:val="28"/>
        </w:rPr>
        <w:t xml:space="preserve">2- </w:t>
      </w:r>
      <w:r>
        <w:rPr>
          <w:rFonts w:ascii="Times New Roman" w:hAnsi="Times New Roman" w:cs="Times New Roman"/>
          <w:sz w:val="28"/>
          <w:szCs w:val="28"/>
        </w:rPr>
        <w:t>Aşağıda verilenlerden hangisi biyolojik kimlik belirlenmesinde kullanılmaz?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1" type="#_x0000_t32" style="position:absolute;left:0;text-align:left;margin-left:251.25pt;margin-top:5.35pt;width:268.35pt;height:0;flip:x;z-index:251650048" o:connectortype="straight" strokecolor="#31849b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A) Avuç içi çizgileri   B) Tenimizin rengi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Parmak izi           D) Göz retinası 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2" type="#_x0000_t32" style="position:absolute;left:0;text-align:left;margin-left:251.25pt;margin-top:46.55pt;width:270pt;height:.05pt;flip:x;z-index:251654144" o:connectortype="straight" strokecolor="#d99594" strokeweight="3pt">
            <v:shadow type="perspective" color="#974706" opacity=".5" offset="1pt" offset2="-1pt"/>
          </v:shape>
        </w:pict>
      </w:r>
      <w:r w:rsidRPr="00844332">
        <w:rPr>
          <w:rFonts w:ascii="Times New Roman" w:hAnsi="Times New Roman" w:cs="Times New Roman"/>
          <w:color w:val="FF0000"/>
          <w:sz w:val="28"/>
          <w:szCs w:val="28"/>
        </w:rPr>
        <w:t>3-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 insanları birbirinden ayıran özelliklerden biri değildir?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Fiziksel özellikler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Dugusal özellikler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İlgi ve yetenekler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Canlılık özellikleri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3" type="#_x0000_t32" style="position:absolute;left:0;text-align:left;margin-left:250.35pt;margin-top:3.95pt;width:270pt;height:.05pt;flip:x;z-index:251655168" o:connectortype="straight" strokecolor="#0070c0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 id="_x0000_s1034" type="#_x0000_t32" style="position:absolute;left:0;text-align:left;margin-left:-25.5pt;margin-top:13pt;width:276.75pt;height:0;flip:x;z-index:251652096" o:connectortype="straight" strokecolor="#ffc000" strokeweight="3pt">
            <v:shadow type="perspective" color="#974706" opacity=".5" offset="1pt" offset2="-1pt"/>
          </v:shape>
        </w:pic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332">
        <w:rPr>
          <w:rFonts w:ascii="Times New Roman" w:hAnsi="Times New Roman" w:cs="Times New Roman"/>
          <w:color w:val="FF0000"/>
          <w:sz w:val="28"/>
          <w:szCs w:val="28"/>
        </w:rPr>
        <w:t>4-</w:t>
      </w:r>
      <w:r>
        <w:rPr>
          <w:rFonts w:ascii="Times New Roman" w:hAnsi="Times New Roman" w:cs="Times New Roman"/>
          <w:sz w:val="28"/>
          <w:szCs w:val="28"/>
        </w:rPr>
        <w:t xml:space="preserve"> Aşağıdaki cümlelerin hangisinde fiziksel özelliklerden bahsedilmemiştir?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Zeynep daha uzundur.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Esma sarışın birkızdır.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Doğu Uzay duygusal bir çocuktur.</w:t>
      </w:r>
    </w:p>
    <w:p w:rsidR="007C0058" w:rsidRDefault="007C0058" w:rsidP="00F50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5" type="#_x0000_t32" style="position:absolute;margin-left:249.6pt;margin-top:6.9pt;width:270pt;height:.05pt;flip:x;z-index:251656192" o:connectortype="straight" strokecolor="#974706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D) Melisa sınıfın en uzun saçlı kızıydı.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lang w:eastAsia="tr-TR"/>
        </w:rPr>
        <w:pict>
          <v:shape id="_x0000_s1036" type="#_x0000_t32" style="position:absolute;left:0;text-align:left;margin-left:-26.4pt;margin-top:10.3pt;width:276.75pt;height:0;flip:x;z-index:251653120" o:connectortype="straight" strokecolor="#00b050" strokeweight="3pt">
            <v:shadow type="perspective" color="#974706" opacity=".5" offset="1pt" offset2="-1pt"/>
          </v:shape>
        </w:pic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7" type="#_x0000_t32" style="position:absolute;left:0;text-align:left;margin-left:251.25pt;margin-top:66.05pt;width:268.35pt;height:.05pt;flip:x;z-index:251657216" o:connectortype="straight" strokecolor="#b2a1c7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844332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“ Arkadaşım Zeynep’in doğum günü yaklaşıyordu. Bütün arkadaşlarını doğum gününe çağırdı. Yalnız beni doğum gününe çağırmadı. Ben Zeynep’in arkadaşı değil miyim? Doğum günü partisine gitmeyi çok istiyordum.”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Yukarıdaki gibi düşünen biri için aşağıdaki yargılardan hangisine varılamaz?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Doğum gününe çağrılmadığı için üzgün biri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Doğum günü partisine katılmaya istekli biri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Zeynep’in kendisini arkadaşı olarak görüp görmediğini merak eden  biri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Güler yüzlü sevimli ve birçok arkadaşı olan biri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844332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Evin içerisinde top oynarken vazoyu kıran bir çocuk ne hisseder?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mutlu                 B) üzgün 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sevinçli              D) umutlu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A1500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Duygularımız sonucunda zihnimizde beliren görüşlere nedenir?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duygu         B) his     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düşünce      D) davranış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A1500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“ …………….. davranışlarımıza yön verir.” Yukarıdaki noktalı yere aşağıdakilerden hangisi getirilmelidir?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Düşüncelerimzi  B) Duygularımız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Hislerimiz           D) Zorluklarımız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844332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Hayatımızdaki olayların oluşum sıralamasına ne denir?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Olaylar dizisi         B) Kronoloji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Yaşadıklarımzı       D) Anılarımız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52.75pt;margin-top:59.3pt;width:80.25pt;height:22.5pt;z-index:251645952;visibility:visible" stroked="f" strokeweight=".5pt">
            <v:path arrowok="t"/>
            <v:textbox>
              <w:txbxContent>
                <w:p w:rsidR="007C0058" w:rsidRPr="00AF137E" w:rsidRDefault="007C0058" w:rsidP="00317C64">
                  <w:pPr>
                    <w:rPr>
                      <w:color w:val="215868"/>
                    </w:rPr>
                  </w:pPr>
                  <w:r w:rsidRPr="00AF137E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Pr="00844332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Aşağıdakilerden hangisi 9 yaşındaki bir çocuğun  yaşadığı olaylardan biri olamaz?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4" style="position:absolute;left:0;text-align:left;margin-left:-135.8pt;margin-top:377.45pt;width:772.4pt;height:.05pt;rotation:90;z-index:251658240;visibility:visible" adj=",-14623200,-8391" strokecolor="#31849b" strokeweight="3pt"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sz w:val="28"/>
          <w:szCs w:val="28"/>
        </w:rPr>
        <w:t>A) 1. Sınıfa başlaması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İlk karne heyecanı yaşaması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Lisenin futbol takımında oynaması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Kardeşinin olması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0" type="#_x0000_t32" style="position:absolute;left:0;text-align:left;margin-left:-25.5pt;margin-top:7.15pt;width:276.75pt;height:0;flip:x;z-index:251659264" o:connectortype="straight" strokecolor="#00b0f0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 id="_x0000_s1041" type="#_x0000_t32" style="position:absolute;left:0;text-align:left;margin-left:251.25pt;margin-top:130.2pt;width:270pt;height:.05pt;flip:x;z-index:251665408" o:connectortype="straight" strokecolor="fuchsia" strokeweight="3pt">
            <v:shadow type="perspective" color="#974706" opacity=".5" offset="1pt" offset2="-1pt"/>
          </v:shape>
        </w:pic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2" type="#_x0000_t32" style="position:absolute;left:0;text-align:left;margin-left:251.25pt;margin-top:23.9pt;width:270pt;height:.05pt;flip:x;z-index:251664384" o:connectortype="straight" strokecolor="#974706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color w:val="FF0000"/>
          <w:sz w:val="28"/>
          <w:szCs w:val="28"/>
        </w:rPr>
        <w:t>11</w:t>
      </w:r>
      <w:r w:rsidRPr="00A1500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Aşağıdakilerden hangisi nüfus cüzdanı için verilen bilgilerden biri değildir?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Doğumumuzda nüfus müdürlüklerince verilir.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Üzerinde bize ait bilgiler vardır.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Erkeklerin mavi, kızların pembedir.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Bir kişinin birden fazla nüfus cüzdanı olabilir.</w:t>
      </w:r>
    </w:p>
    <w:p w:rsidR="007C0058" w:rsidRPr="00B0384C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14"/>
          <w:szCs w:val="14"/>
        </w:rPr>
      </w:pPr>
      <w:r>
        <w:rPr>
          <w:lang w:eastAsia="tr-TR"/>
        </w:rPr>
        <w:pict>
          <v:shape id="_x0000_s1043" type="#_x0000_t32" style="position:absolute;left:0;text-align:left;margin-left:-25.5pt;margin-top:2.75pt;width:276.75pt;height:0;flip:x;z-index:251660288" o:connectortype="straight" strokecolor="#92d050" strokeweight="3pt">
            <v:shadow type="perspective" color="#974706" opacity=".5" offset="1pt" offset2="-1pt"/>
          </v:shape>
        </w:pic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4" type="#_x0000_t32" style="position:absolute;left:0;text-align:left;margin-left:249.75pt;margin-top:101.5pt;width:270pt;height:.05pt;flip:x;z-index:251666432" o:connectortype="straight" strokecolor="#09c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color w:val="FF0000"/>
          <w:sz w:val="28"/>
          <w:szCs w:val="28"/>
        </w:rPr>
        <w:t>12</w:t>
      </w:r>
      <w:r w:rsidRPr="00A1500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Mustafa Kemal Atatürk’ün nüfus cüzdanı ile bizim nüfus cüzdanımızı karşılaştırdığımızda aşağıdakilerden hangisi Mustafa Kemal Atatürk’ün nüfus cüzdanında olmayıp bizim nüfus cüzdanımızda vardır?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TC Kimlik Numarası   B) Adı soyadı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Baba adı                      D) Ana adı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5" type="#_x0000_t32" style="position:absolute;left:0;text-align:left;margin-left:-26.35pt;margin-top:7.4pt;width:276.75pt;height:0;flip:x;z-index:251661312" o:connectortype="straight" strokecolor="#ffc000" strokeweight="3pt">
            <v:shadow type="perspective" color="#974706" opacity=".5" offset="1pt" offset2="-1pt"/>
          </v:shape>
        </w:pic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13</w:t>
      </w:r>
      <w:r w:rsidRPr="00FD0E1B">
        <w:rPr>
          <w:rFonts w:ascii="Times New Roman" w:hAnsi="Times New Roman" w:cs="Times New Roman"/>
          <w:b/>
          <w:bCs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Aşağıdakileden hangisi sözlü tarih çalışması değildir?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6" type="#_x0000_t32" style="position:absolute;left:0;text-align:left;margin-left:249.75pt;margin-top:11.8pt;width:270pt;height:.05pt;flip:x;z-index:251667456" o:connectortype="straight" strokecolor="#a5a5a5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A) Büyükbabamızın çocukluğunu anlatması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Anneannemizin küçükken oynadığı oyunları anlatması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7" type="#_x0000_t32" style="position:absolute;left:0;text-align:left;margin-left:251.25pt;margin-top:25.55pt;width:270pt;height:0;flip:x;z-index:251663360" o:connectortype="straight" strokecolor="#8db3e2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C) Dedemizin ninemizin  anne ve babalarını  anlatmaları</w:t>
      </w:r>
    </w:p>
    <w:p w:rsidR="007C0058" w:rsidRDefault="007C0058" w:rsidP="00317C64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8" type="#_x0000_t32" style="position:absolute;left:0;text-align:left;margin-left:-25.5pt;margin-top:38.8pt;width:275.25pt;height:0;flip:x;z-index:251662336" o:connectortype="straight" strokecolor="#d99594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>D) Eski fotoğraflara bakarak geçmiş hakkında bilgi almak.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14</w:t>
      </w:r>
      <w:r w:rsidRPr="00844332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Aşağıdakilerden hangisi milli kültürümüzün aktarıldığı şenliklerden değildir?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9" type="#_x0000_t32" style="position:absolute;left:0;text-align:left;margin-left:251.25pt;margin-top:-.3pt;width:270pt;height:.05pt;flip:x;z-index:251668480" o:connectortype="straight" strokecolor="#c4bc96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A) Yayla şenlikleri      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Düğünler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Devletler arası yapılan savaşlar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Dini ve milli bayramlar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15</w:t>
      </w:r>
      <w:r w:rsidRPr="00A1500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Aile ile ilgili verilen bilgilerden hangisi doğrudur?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A)Aile tek bir kişiden oluşur.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Kan bağı olan insanlardan oluşur.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Ailelerdeki kişi sayısı eşittir.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Aile sadece erkeklerden oluşur.</w:t>
      </w:r>
    </w:p>
    <w:p w:rsidR="007C0058" w:rsidRPr="00B0384C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14"/>
          <w:szCs w:val="14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16</w:t>
      </w:r>
      <w:r w:rsidRPr="00A1500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Ailemiz hakkında merak ettiklerimizi aşağıdakilerden hangisinden öğrenemeyiz?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Dedemizden   B) Ninemizden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Halamızdan    D) Okul müdüründen</w:t>
      </w: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A3F">
        <w:rPr>
          <w:rFonts w:ascii="Times New Roman" w:hAnsi="Times New Roman" w:cs="Times New Roman"/>
          <w:b/>
          <w:bCs/>
          <w:color w:val="FF0000"/>
          <w:sz w:val="28"/>
          <w:szCs w:val="28"/>
        </w:rPr>
        <w:t>17</w:t>
      </w:r>
      <w:r w:rsidRPr="00660A3F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Umut’un  dedesi çocukluğunda oynadığı oyunları anlatıyordu. Umut’un dedesi aşağıda  verilen oyunlardan hangisini çocukluğunda oynamamıştır?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A3F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Çelik çomak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Topaç çevirme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Bilgisayar oyunları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Cirit oyunu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A3F">
        <w:rPr>
          <w:rFonts w:ascii="Times New Roman" w:hAnsi="Times New Roman" w:cs="Times New Roman"/>
          <w:b/>
          <w:bCs/>
          <w:color w:val="FF0000"/>
          <w:sz w:val="28"/>
          <w:szCs w:val="28"/>
        </w:rPr>
        <w:t>18</w:t>
      </w:r>
      <w:r w:rsidRPr="00660A3F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Geleneksel Türk tiyatrosunda gölge oyunu olarak adlandırılan oyun aşağıdakilerden hangisidir?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A3F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A3F">
        <w:rPr>
          <w:rFonts w:ascii="Times New Roman" w:hAnsi="Times New Roman" w:cs="Times New Roman"/>
          <w:sz w:val="28"/>
          <w:szCs w:val="28"/>
        </w:rPr>
        <w:t>Hacivat ile Karagöz</w:t>
      </w:r>
      <w:r>
        <w:rPr>
          <w:rFonts w:ascii="Times New Roman" w:hAnsi="Times New Roman" w:cs="Times New Roman"/>
          <w:sz w:val="28"/>
          <w:szCs w:val="28"/>
        </w:rPr>
        <w:t xml:space="preserve">   B) Meddah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Orta oyunu                D) Tiyatro</w:t>
      </w: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118">
        <w:rPr>
          <w:rFonts w:ascii="Times New Roman" w:hAnsi="Times New Roman" w:cs="Times New Roman"/>
          <w:b/>
          <w:bCs/>
          <w:color w:val="FF0000"/>
          <w:sz w:val="28"/>
          <w:szCs w:val="28"/>
        </w:rPr>
        <w:t>19</w:t>
      </w:r>
      <w:r w:rsidRPr="00F50118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 geçmişte oynana geleneksel oyunlardan biridir?</w:t>
      </w: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118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meddah     B) skeç   </w:t>
      </w: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stand-up    D) opere</w:t>
      </w: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118">
        <w:rPr>
          <w:rFonts w:ascii="Times New Roman" w:hAnsi="Times New Roman" w:cs="Times New Roman"/>
          <w:b/>
          <w:bCs/>
          <w:color w:val="FF0000"/>
          <w:sz w:val="28"/>
          <w:szCs w:val="28"/>
        </w:rPr>
        <w:t>20</w:t>
      </w:r>
      <w:r w:rsidRPr="00F50118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 geçmişte gençlerin evlerde toplanıp oynadıkları oyunlardan biri değildir?</w:t>
      </w: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118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Fincan oyunu      B) Dama</w:t>
      </w: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0" type="#_x0000_t202" style="position:absolute;left:0;text-align:left;margin-left:158.05pt;margin-top:106.45pt;width:80.25pt;height:22.5pt;z-index:251669504;visibility:visible" fillcolor="window" stroked="f" strokeweight=".5pt">
            <v:textbox style="mso-next-textbox:#_x0000_s1050">
              <w:txbxContent>
                <w:p w:rsidR="007C0058" w:rsidRPr="00AF137E" w:rsidRDefault="007C0058" w:rsidP="00C3776C">
                  <w:pPr>
                    <w:rPr>
                      <w:color w:val="215868"/>
                    </w:rPr>
                  </w:pPr>
                  <w:r w:rsidRPr="00AF137E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C) Yüzük kaçırma   D) Kukla oyunu</w:t>
      </w:r>
    </w:p>
    <w:p w:rsidR="007C0058" w:rsidRDefault="007C005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058" w:rsidRDefault="007C0058" w:rsidP="00C3776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101CCE">
        <w:rPr>
          <w:rFonts w:ascii="Times New Roman" w:hAnsi="Times New Roman" w:cs="Times New Roman"/>
          <w:b/>
          <w:bCs/>
          <w:color w:val="FF0000"/>
          <w:sz w:val="28"/>
          <w:szCs w:val="28"/>
        </w:rPr>
        <w:t>Not:</w:t>
      </w:r>
      <w:r>
        <w:rPr>
          <w:rFonts w:ascii="Times New Roman" w:hAnsi="Times New Roman" w:cs="Times New Roman"/>
          <w:sz w:val="28"/>
          <w:szCs w:val="28"/>
        </w:rPr>
        <w:t xml:space="preserve"> Her soru 5 puandır.</w:t>
      </w:r>
    </w:p>
    <w:p w:rsidR="007C0058" w:rsidRPr="009E7BCF" w:rsidRDefault="007C0058" w:rsidP="00C3776C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Başarılar dilerim….</w:t>
      </w:r>
      <w:r>
        <w:rPr>
          <w:lang w:eastAsia="tr-TR"/>
        </w:rPr>
        <w:pict>
          <v:shape id="_x0000_s1051" type="#_x0000_t202" style="position:absolute;left:0;text-align:left;margin-left:428.95pt;margin-top:727.8pt;width:80.25pt;height:22.5pt;z-index:251670528;visibility:visible;mso-position-horizontal-relative:margin;mso-position-vertical-relative:text" stroked="f" strokeweight=".5pt">
            <v:textbox>
              <w:txbxContent>
                <w:p w:rsidR="007C0058" w:rsidRPr="00AF137E" w:rsidRDefault="007C0058" w:rsidP="00C3776C">
                  <w:pPr>
                    <w:rPr>
                      <w:color w:val="215868"/>
                    </w:rPr>
                  </w:pPr>
                  <w:r w:rsidRPr="00AF137E">
                    <w:rPr>
                      <w:color w:val="215868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7C0058" w:rsidRPr="009E7BCF" w:rsidSect="00F50118">
      <w:type w:val="continuous"/>
      <w:pgSz w:w="11906" w:h="16838"/>
      <w:pgMar w:top="851" w:right="849" w:bottom="851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16"/>
  </w:num>
  <w:num w:numId="14">
    <w:abstractNumId w:val="8"/>
  </w:num>
  <w:num w:numId="15">
    <w:abstractNumId w:val="7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F02EF"/>
    <w:rsid w:val="000F2B8C"/>
    <w:rsid w:val="00101CCE"/>
    <w:rsid w:val="00114A0A"/>
    <w:rsid w:val="0015133C"/>
    <w:rsid w:val="0015797E"/>
    <w:rsid w:val="0016642D"/>
    <w:rsid w:val="00190570"/>
    <w:rsid w:val="001A197F"/>
    <w:rsid w:val="001C5FC2"/>
    <w:rsid w:val="00215CFE"/>
    <w:rsid w:val="002930EB"/>
    <w:rsid w:val="00294166"/>
    <w:rsid w:val="002B4E97"/>
    <w:rsid w:val="002B6F33"/>
    <w:rsid w:val="002C7369"/>
    <w:rsid w:val="002D437A"/>
    <w:rsid w:val="0030103C"/>
    <w:rsid w:val="0031062E"/>
    <w:rsid w:val="003142EA"/>
    <w:rsid w:val="00316E15"/>
    <w:rsid w:val="00317C64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24C22"/>
    <w:rsid w:val="006313B7"/>
    <w:rsid w:val="00660A3F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C0058"/>
    <w:rsid w:val="007E14DB"/>
    <w:rsid w:val="00802AEA"/>
    <w:rsid w:val="00803949"/>
    <w:rsid w:val="00826D75"/>
    <w:rsid w:val="00836553"/>
    <w:rsid w:val="00844332"/>
    <w:rsid w:val="00850767"/>
    <w:rsid w:val="0085657A"/>
    <w:rsid w:val="00857842"/>
    <w:rsid w:val="0086429D"/>
    <w:rsid w:val="00872A21"/>
    <w:rsid w:val="008F6E97"/>
    <w:rsid w:val="0090553A"/>
    <w:rsid w:val="00994BF3"/>
    <w:rsid w:val="009963A0"/>
    <w:rsid w:val="009C6603"/>
    <w:rsid w:val="009D13E9"/>
    <w:rsid w:val="009E7BCF"/>
    <w:rsid w:val="00A15005"/>
    <w:rsid w:val="00A3633A"/>
    <w:rsid w:val="00A74BF2"/>
    <w:rsid w:val="00A97971"/>
    <w:rsid w:val="00AA0A19"/>
    <w:rsid w:val="00AC0287"/>
    <w:rsid w:val="00AC3090"/>
    <w:rsid w:val="00AF137E"/>
    <w:rsid w:val="00B037A2"/>
    <w:rsid w:val="00B0384C"/>
    <w:rsid w:val="00B04768"/>
    <w:rsid w:val="00B22104"/>
    <w:rsid w:val="00B40FF6"/>
    <w:rsid w:val="00B70C52"/>
    <w:rsid w:val="00B71140"/>
    <w:rsid w:val="00B77B6F"/>
    <w:rsid w:val="00B91804"/>
    <w:rsid w:val="00BA4FB6"/>
    <w:rsid w:val="00C3776C"/>
    <w:rsid w:val="00C40EC7"/>
    <w:rsid w:val="00C4122B"/>
    <w:rsid w:val="00C45D1C"/>
    <w:rsid w:val="00C60AA0"/>
    <w:rsid w:val="00C7386C"/>
    <w:rsid w:val="00C73DF7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50118"/>
    <w:rsid w:val="00F75C73"/>
    <w:rsid w:val="00F8494E"/>
    <w:rsid w:val="00FB7FAD"/>
    <w:rsid w:val="00FD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 w:cs="Arial"/>
      <w:noProof w:val="0"/>
      <w:sz w:val="32"/>
      <w:szCs w:val="32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Arial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B70C5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6E97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643</Words>
  <Characters>3667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subject/>
  <dc:creator>pc</dc:creator>
  <cp:keywords/>
  <dc:description/>
  <cp:lastModifiedBy>Edanur</cp:lastModifiedBy>
  <cp:revision>2</cp:revision>
  <dcterms:created xsi:type="dcterms:W3CDTF">2017-09-27T10:10:00Z</dcterms:created>
  <dcterms:modified xsi:type="dcterms:W3CDTF">2017-09-27T10:10:00Z</dcterms:modified>
</cp:coreProperties>
</file>