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4B" w:rsidRPr="00BD6648" w:rsidRDefault="00EB0C4B" w:rsidP="002F3E71">
      <w:pPr>
        <w:jc w:val="center"/>
        <w:rPr>
          <w:rFonts w:ascii="Comic Sans MS" w:hAnsi="Comic Sans MS" w:cs="Comic Sans MS"/>
          <w:sz w:val="40"/>
          <w:szCs w:val="40"/>
        </w:rPr>
      </w:pPr>
      <w:r w:rsidRPr="00BD6648">
        <w:rPr>
          <w:rFonts w:ascii="Comic Sans MS" w:hAnsi="Comic Sans MS" w:cs="Comic Sans MS"/>
          <w:sz w:val="40"/>
          <w:szCs w:val="40"/>
          <w:vertAlign w:val="superscript"/>
        </w:rPr>
        <w:t>Ü</w:t>
      </w:r>
      <w:r w:rsidRPr="00BD6648">
        <w:rPr>
          <w:rFonts w:ascii="Comic Sans MS" w:hAnsi="Comic Sans MS" w:cs="Comic Sans MS"/>
          <w:sz w:val="40"/>
          <w:szCs w:val="40"/>
        </w:rPr>
        <w:t>SL</w:t>
      </w:r>
      <w:r w:rsidRPr="00BD6648">
        <w:rPr>
          <w:rFonts w:ascii="Comic Sans MS" w:hAnsi="Comic Sans MS" w:cs="Comic Sans MS"/>
          <w:sz w:val="40"/>
          <w:szCs w:val="40"/>
          <w:vertAlign w:val="superscript"/>
        </w:rPr>
        <w:t>Ü</w:t>
      </w:r>
      <w:r w:rsidRPr="00BD6648">
        <w:rPr>
          <w:rFonts w:ascii="Comic Sans MS" w:hAnsi="Comic Sans MS" w:cs="Comic Sans MS"/>
          <w:sz w:val="40"/>
          <w:szCs w:val="40"/>
        </w:rPr>
        <w:t xml:space="preserve"> SAYILAR</w:t>
      </w:r>
    </w:p>
    <w:p w:rsidR="00EB0C4B" w:rsidRPr="00E72FA8" w:rsidRDefault="00EB0C4B" w:rsidP="002F3E71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 w:rsidRPr="00E72FA8">
        <w:rPr>
          <w:rFonts w:ascii="Comic Sans MS" w:hAnsi="Comic Sans MS" w:cs="Comic Sans MS"/>
          <w:b/>
          <w:bCs/>
          <w:sz w:val="24"/>
          <w:szCs w:val="24"/>
        </w:rPr>
        <w:t>1-Aşağıdaki sayıları üslü olarak yazınız.</w:t>
      </w:r>
    </w:p>
    <w:p w:rsidR="00EB0C4B" w:rsidRDefault="00EB0C4B" w:rsidP="002F3E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0C4B" w:rsidRPr="002F3E71" w:rsidRDefault="00EB0C4B" w:rsidP="002F3E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3E71">
        <w:rPr>
          <w:rFonts w:ascii="Times New Roman" w:hAnsi="Times New Roman" w:cs="Times New Roman"/>
          <w:sz w:val="24"/>
          <w:szCs w:val="24"/>
        </w:rPr>
        <w:t>1x1x1x1x1x1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14"/>
          <w:szCs w:val="1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>2x2x2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 xml:space="preserve">= 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ab/>
      </w:r>
    </w:p>
    <w:p w:rsidR="00EB0C4B" w:rsidRDefault="00EB0C4B" w:rsidP="002F3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B0C4B" w:rsidRDefault="00EB0C4B" w:rsidP="002F3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F3E71">
        <w:rPr>
          <w:rFonts w:ascii="Times New Roman" w:hAnsi="Times New Roman" w:cs="Times New Roman"/>
          <w:sz w:val="24"/>
          <w:szCs w:val="24"/>
        </w:rPr>
        <w:t>10x10x10x10x10</w:t>
      </w:r>
      <w:r>
        <w:rPr>
          <w:rFonts w:ascii="Times New Roman" w:hAnsi="Times New Roman" w:cs="Times New Roman"/>
          <w:sz w:val="24"/>
          <w:szCs w:val="2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>8x8x8x8x8x8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ab/>
      </w:r>
    </w:p>
    <w:p w:rsidR="00EB0C4B" w:rsidRDefault="00EB0C4B" w:rsidP="002F3E7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B0C4B" w:rsidRDefault="00EB0C4B" w:rsidP="00842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F3E71">
        <w:rPr>
          <w:rFonts w:ascii="Times New Roman" w:hAnsi="Times New Roman" w:cs="Times New Roman"/>
          <w:sz w:val="24"/>
          <w:szCs w:val="24"/>
        </w:rPr>
        <w:t>7x7x7x7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>5x5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</w:p>
    <w:p w:rsidR="00EB0C4B" w:rsidRPr="002F3E71" w:rsidRDefault="00EB0C4B" w:rsidP="00842B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0C4B" w:rsidRDefault="00EB0C4B" w:rsidP="002F3E7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B0C4B" w:rsidRPr="00E72FA8" w:rsidRDefault="00EB0C4B" w:rsidP="002F3E71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 w:rsidRPr="00E72FA8">
        <w:rPr>
          <w:rFonts w:ascii="Comic Sans MS" w:hAnsi="Comic Sans MS" w:cs="Comic Sans MS"/>
          <w:b/>
          <w:bCs/>
          <w:sz w:val="24"/>
          <w:szCs w:val="24"/>
        </w:rPr>
        <w:t>2-Üslü olarak verilen sayıların açılımlarını yapınız.</w:t>
      </w:r>
    </w:p>
    <w:p w:rsidR="00EB0C4B" w:rsidRDefault="00EB0C4B" w:rsidP="002F3E71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B0C4B" w:rsidRPr="002F3E71" w:rsidRDefault="00EB0C4B" w:rsidP="002F3E71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F3E7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14"/>
          <w:szCs w:val="1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2F3E71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14"/>
          <w:szCs w:val="14"/>
        </w:rPr>
        <w:tab/>
      </w:r>
    </w:p>
    <w:p w:rsidR="00EB0C4B" w:rsidRDefault="00EB0C4B" w:rsidP="002F3E71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B0C4B" w:rsidRPr="002F3E71" w:rsidRDefault="00EB0C4B" w:rsidP="002F3E71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F3E7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</w:t>
      </w:r>
      <w:r w:rsidRPr="002F3E7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14"/>
          <w:szCs w:val="14"/>
        </w:rPr>
        <w:tab/>
      </w:r>
    </w:p>
    <w:p w:rsidR="00EB0C4B" w:rsidRDefault="00EB0C4B" w:rsidP="002F3E71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B0C4B" w:rsidRPr="002F3E71" w:rsidRDefault="00EB0C4B" w:rsidP="002F3E71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F3E71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</w:t>
      </w:r>
      <w:r w:rsidRPr="002F3E7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14"/>
          <w:szCs w:val="14"/>
        </w:rPr>
        <w:tab/>
      </w:r>
    </w:p>
    <w:p w:rsidR="00EB0C4B" w:rsidRDefault="00EB0C4B" w:rsidP="002F3E71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EB0C4B" w:rsidRDefault="00EB0C4B" w:rsidP="00842B28">
      <w:pPr>
        <w:rPr>
          <w:rFonts w:ascii="Times New Roman" w:hAnsi="Times New Roman" w:cs="Times New Roman"/>
          <w:sz w:val="24"/>
          <w:szCs w:val="24"/>
        </w:rPr>
      </w:pPr>
    </w:p>
    <w:p w:rsidR="00EB0C4B" w:rsidRPr="00E72FA8" w:rsidRDefault="00EB0C4B" w:rsidP="00842B28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 w:rsidRPr="00E72FA8">
        <w:rPr>
          <w:rFonts w:ascii="Comic Sans MS" w:hAnsi="Comic Sans MS" w:cs="Comic Sans MS"/>
          <w:b/>
          <w:bCs/>
          <w:sz w:val="24"/>
          <w:szCs w:val="24"/>
        </w:rPr>
        <w:t>3-Üslü olarak verilen sayıların açılımlarını yapıp, sonuçlarını yazız.</w:t>
      </w:r>
    </w:p>
    <w:p w:rsidR="00EB0C4B" w:rsidRDefault="00EB0C4B" w:rsidP="00842B28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C4B" w:rsidRDefault="00EB0C4B" w:rsidP="00842B28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F3E7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</w:t>
      </w:r>
      <w:r w:rsidRPr="002F3E7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24"/>
          <w:szCs w:val="2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</w:p>
    <w:p w:rsidR="00EB0C4B" w:rsidRPr="00842B28" w:rsidRDefault="00EB0C4B" w:rsidP="00842B28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842B28">
        <w:rPr>
          <w:rFonts w:ascii="Times New Roman" w:hAnsi="Times New Roman" w:cs="Times New Roman"/>
          <w:sz w:val="36"/>
          <w:szCs w:val="36"/>
        </w:rPr>
        <w:tab/>
      </w:r>
    </w:p>
    <w:p w:rsidR="00EB0C4B" w:rsidRPr="002F3E71" w:rsidRDefault="00EB0C4B" w:rsidP="00842B28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F3E7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Pr="00842B28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........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</w:p>
    <w:p w:rsidR="00EB0C4B" w:rsidRPr="00842B28" w:rsidRDefault="00EB0C4B" w:rsidP="00842B28">
      <w:pPr>
        <w:spacing w:after="0" w:line="240" w:lineRule="auto"/>
        <w:ind w:firstLine="708"/>
        <w:rPr>
          <w:rFonts w:ascii="Times New Roman" w:hAnsi="Times New Roman" w:cs="Times New Roman"/>
          <w:sz w:val="36"/>
          <w:szCs w:val="36"/>
        </w:rPr>
      </w:pPr>
    </w:p>
    <w:p w:rsidR="00EB0C4B" w:rsidRDefault="00EB0C4B" w:rsidP="00842B28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2F3E7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</w:t>
      </w:r>
      <w:r w:rsidRPr="00842B2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24"/>
          <w:szCs w:val="2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</w:p>
    <w:p w:rsidR="00EB0C4B" w:rsidRPr="00842B28" w:rsidRDefault="00EB0C4B" w:rsidP="00842B28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EB0C4B" w:rsidRPr="00842B28" w:rsidRDefault="00EB0C4B" w:rsidP="00842B28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42B2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 w:rsidRPr="00842B28">
        <w:rPr>
          <w:rFonts w:ascii="Times New Roman" w:hAnsi="Times New Roman" w:cs="Times New Roman"/>
          <w:sz w:val="24"/>
          <w:szCs w:val="24"/>
        </w:rPr>
        <w:t>2</w:t>
      </w:r>
      <w:r w:rsidRPr="00842B28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...........</w:t>
      </w:r>
      <w:r>
        <w:rPr>
          <w:rFonts w:ascii="Times New Roman" w:hAnsi="Times New Roman" w:cs="Times New Roman"/>
          <w:sz w:val="14"/>
          <w:szCs w:val="14"/>
        </w:rPr>
        <w:t>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42B28">
        <w:rPr>
          <w:rFonts w:ascii="Times New Roman" w:hAnsi="Times New Roman" w:cs="Times New Roman"/>
          <w:sz w:val="36"/>
          <w:szCs w:val="36"/>
        </w:rPr>
        <w:tab/>
      </w:r>
      <w:r w:rsidRPr="00842B28">
        <w:rPr>
          <w:rFonts w:ascii="Times New Roman" w:hAnsi="Times New Roman" w:cs="Times New Roman"/>
          <w:sz w:val="36"/>
          <w:szCs w:val="36"/>
        </w:rPr>
        <w:tab/>
      </w:r>
    </w:p>
    <w:p w:rsidR="00EB0C4B" w:rsidRPr="002F3E71" w:rsidRDefault="00EB0C4B" w:rsidP="00842B28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42B2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Pr="00842B2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 w:rsidRPr="002F3E71">
        <w:rPr>
          <w:rFonts w:ascii="Times New Roman" w:hAnsi="Times New Roman" w:cs="Times New Roman"/>
          <w:sz w:val="24"/>
          <w:szCs w:val="24"/>
        </w:rPr>
        <w:t>x</w:t>
      </w:r>
      <w:r w:rsidRPr="002F3E71">
        <w:rPr>
          <w:rFonts w:ascii="Times New Roman" w:hAnsi="Times New Roman" w:cs="Times New Roman"/>
          <w:sz w:val="14"/>
          <w:szCs w:val="14"/>
        </w:rPr>
        <w:t>.........</w:t>
      </w:r>
      <w:r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</w:p>
    <w:p w:rsidR="00EB0C4B" w:rsidRDefault="00EB0C4B" w:rsidP="00842B28">
      <w:pPr>
        <w:tabs>
          <w:tab w:val="left" w:pos="2091"/>
        </w:tabs>
        <w:rPr>
          <w:rFonts w:ascii="Times New Roman" w:hAnsi="Times New Roman" w:cs="Times New Roman"/>
          <w:sz w:val="24"/>
          <w:szCs w:val="24"/>
        </w:rPr>
      </w:pPr>
    </w:p>
    <w:p w:rsidR="00EB0C4B" w:rsidRPr="005467E9" w:rsidRDefault="00EB0C4B" w:rsidP="00E72FA8">
      <w:pPr>
        <w:spacing w:after="0" w:line="240" w:lineRule="auto"/>
        <w:rPr>
          <w:rFonts w:ascii="Comic Sans MS" w:hAnsi="Comic Sans MS" w:cs="Comic Sans MS"/>
          <w:b/>
          <w:bCs/>
        </w:rPr>
      </w:pPr>
      <w:r w:rsidRPr="005467E9">
        <w:rPr>
          <w:rFonts w:ascii="Comic Sans MS" w:hAnsi="Comic Sans MS" w:cs="Comic Sans MS"/>
          <w:b/>
          <w:bCs/>
        </w:rPr>
        <w:t>Unutmayın! Üssü sıfır(0) olan bütün doğal sayılar 1’e eşittir.</w:t>
      </w:r>
    </w:p>
    <w:p w:rsidR="00EB0C4B" w:rsidRPr="00920514" w:rsidRDefault="00EB0C4B" w:rsidP="00E72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514">
        <w:rPr>
          <w:rFonts w:ascii="Times New Roman" w:hAnsi="Times New Roman" w:cs="Times New Roman"/>
          <w:sz w:val="24"/>
          <w:szCs w:val="24"/>
        </w:rPr>
        <w:t>7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</w:p>
    <w:p w:rsidR="00EB0C4B" w:rsidRDefault="00EB0C4B" w:rsidP="00E72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C4B" w:rsidRDefault="00EB0C4B" w:rsidP="00E72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C4B" w:rsidRPr="00920514" w:rsidRDefault="00EB0C4B" w:rsidP="00E72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>10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</w:p>
    <w:p w:rsidR="00EB0C4B" w:rsidRDefault="00EB0C4B" w:rsidP="00E72FA8">
      <w:pPr>
        <w:tabs>
          <w:tab w:val="left" w:pos="708"/>
          <w:tab w:val="left" w:pos="1416"/>
          <w:tab w:val="left" w:pos="2124"/>
          <w:tab w:val="left" w:pos="42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C4B" w:rsidRPr="005467E9" w:rsidRDefault="00EB0C4B" w:rsidP="00E72FA8">
      <w:pPr>
        <w:tabs>
          <w:tab w:val="left" w:pos="708"/>
          <w:tab w:val="left" w:pos="1416"/>
          <w:tab w:val="left" w:pos="2124"/>
          <w:tab w:val="left" w:pos="4251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5467E9">
        <w:rPr>
          <w:rFonts w:ascii="Comic Sans MS" w:hAnsi="Comic Sans MS" w:cs="Comic Sans MS"/>
          <w:sz w:val="24"/>
          <w:szCs w:val="24"/>
        </w:rPr>
        <w:t>O zaman aşağıdaki alıştırmaları yapmak da çok kolay.</w:t>
      </w:r>
    </w:p>
    <w:p w:rsidR="00EB0C4B" w:rsidRDefault="00EB0C4B" w:rsidP="00E72FA8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EB0C4B" w:rsidRPr="00920514" w:rsidRDefault="00EB0C4B" w:rsidP="00E72FA8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20514">
        <w:rPr>
          <w:rFonts w:ascii="Times New Roman" w:hAnsi="Times New Roman" w:cs="Times New Roman"/>
          <w:sz w:val="24"/>
          <w:szCs w:val="24"/>
        </w:rPr>
        <w:t>7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20514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20514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>5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20514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20514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>9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20514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20514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</w:p>
    <w:p w:rsidR="00EB0C4B" w:rsidRDefault="00EB0C4B" w:rsidP="00E72FA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EB0C4B" w:rsidRDefault="00EB0C4B" w:rsidP="00E72FA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EB0C4B" w:rsidRPr="00920514" w:rsidRDefault="00EB0C4B" w:rsidP="00E72FA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-1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>74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-1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-1</w:t>
      </w:r>
      <w:r w:rsidRPr="0092051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</w:p>
    <w:p w:rsidR="00EB0C4B" w:rsidRPr="00FD268F" w:rsidRDefault="00EB0C4B" w:rsidP="00FD268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ab/>
      </w:r>
    </w:p>
    <w:p w:rsidR="00EB0C4B" w:rsidRPr="00920514" w:rsidRDefault="00EB0C4B" w:rsidP="00E72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B0C4B" w:rsidRPr="005467E9" w:rsidRDefault="00EB0C4B" w:rsidP="00E72FA8">
      <w:pPr>
        <w:spacing w:after="0" w:line="240" w:lineRule="auto"/>
        <w:rPr>
          <w:rFonts w:ascii="Comic Sans MS" w:hAnsi="Comic Sans MS" w:cs="Comic Sans MS"/>
          <w:b/>
          <w:bCs/>
        </w:rPr>
      </w:pPr>
      <w:r w:rsidRPr="005467E9">
        <w:rPr>
          <w:rFonts w:ascii="Comic Sans MS" w:hAnsi="Comic Sans MS" w:cs="Comic Sans MS"/>
          <w:b/>
          <w:bCs/>
        </w:rPr>
        <w:t>Bunu da unutmayın! Üssü 1 olan bütün doğal sayılar kendisine eşittir.</w:t>
      </w:r>
    </w:p>
    <w:p w:rsidR="00EB0C4B" w:rsidRPr="005467E9" w:rsidRDefault="00EB0C4B" w:rsidP="005467E9">
      <w:pPr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</w:p>
    <w:p w:rsidR="00EB0C4B" w:rsidRDefault="00EB0C4B" w:rsidP="005467E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>9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</w:p>
    <w:p w:rsidR="00EB0C4B" w:rsidRPr="00AA71D6" w:rsidRDefault="00EB0C4B" w:rsidP="005467E9">
      <w:pPr>
        <w:spacing w:after="0" w:line="240" w:lineRule="auto"/>
        <w:ind w:firstLine="708"/>
        <w:rPr>
          <w:rFonts w:ascii="Times New Roman" w:hAnsi="Times New Roman" w:cs="Times New Roman"/>
          <w:sz w:val="36"/>
          <w:szCs w:val="36"/>
        </w:rPr>
      </w:pPr>
      <w:r w:rsidRPr="00AA71D6">
        <w:rPr>
          <w:rFonts w:ascii="Times New Roman" w:hAnsi="Times New Roman" w:cs="Times New Roman"/>
          <w:sz w:val="36"/>
          <w:szCs w:val="36"/>
        </w:rPr>
        <w:tab/>
      </w:r>
    </w:p>
    <w:p w:rsidR="00EB0C4B" w:rsidRDefault="00EB0C4B" w:rsidP="00AA71D6">
      <w:pPr>
        <w:spacing w:after="0" w:line="240" w:lineRule="auto"/>
        <w:ind w:left="709" w:firstLine="709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>10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</w:p>
    <w:p w:rsidR="00EB0C4B" w:rsidRPr="00AA71D6" w:rsidRDefault="00EB0C4B" w:rsidP="00AA71D6">
      <w:pPr>
        <w:spacing w:after="0" w:line="240" w:lineRule="auto"/>
        <w:ind w:left="709" w:firstLine="709"/>
        <w:rPr>
          <w:rFonts w:ascii="Times New Roman" w:hAnsi="Times New Roman" w:cs="Times New Roman"/>
          <w:sz w:val="36"/>
          <w:szCs w:val="36"/>
        </w:rPr>
      </w:pPr>
      <w:r w:rsidRPr="00AA71D6">
        <w:rPr>
          <w:rFonts w:ascii="Times New Roman" w:hAnsi="Times New Roman" w:cs="Times New Roman"/>
          <w:sz w:val="36"/>
          <w:szCs w:val="36"/>
        </w:rPr>
        <w:tab/>
      </w:r>
      <w:r w:rsidRPr="00AA71D6">
        <w:rPr>
          <w:rFonts w:ascii="Times New Roman" w:hAnsi="Times New Roman" w:cs="Times New Roman"/>
          <w:sz w:val="36"/>
          <w:szCs w:val="36"/>
        </w:rPr>
        <w:tab/>
      </w:r>
    </w:p>
    <w:p w:rsidR="00EB0C4B" w:rsidRPr="00920514" w:rsidRDefault="00EB0C4B" w:rsidP="00AA71D6">
      <w:pPr>
        <w:spacing w:after="0" w:line="240" w:lineRule="auto"/>
        <w:ind w:left="141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</w:p>
    <w:p w:rsidR="00EB0C4B" w:rsidRDefault="00EB0C4B" w:rsidP="00E72FA8">
      <w:pPr>
        <w:tabs>
          <w:tab w:val="left" w:pos="708"/>
          <w:tab w:val="left" w:pos="1416"/>
          <w:tab w:val="left" w:pos="2124"/>
          <w:tab w:val="left" w:pos="4251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B0C4B" w:rsidRPr="005467E9" w:rsidRDefault="00EB0C4B" w:rsidP="00E72FA8">
      <w:pPr>
        <w:tabs>
          <w:tab w:val="left" w:pos="708"/>
          <w:tab w:val="left" w:pos="1416"/>
          <w:tab w:val="left" w:pos="2124"/>
          <w:tab w:val="left" w:pos="4251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5467E9">
        <w:rPr>
          <w:rFonts w:ascii="Comic Sans MS" w:hAnsi="Comic Sans MS" w:cs="Comic Sans MS"/>
          <w:sz w:val="24"/>
          <w:szCs w:val="24"/>
        </w:rPr>
        <w:t>O zaman aşağıdaki alıştırmaları yapmak da çok kolay.</w:t>
      </w:r>
    </w:p>
    <w:p w:rsidR="00EB0C4B" w:rsidRDefault="00EB0C4B" w:rsidP="00E72F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0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B0C4B" w:rsidRDefault="00EB0C4B" w:rsidP="00E72F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034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+ 9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+4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+3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B0C4B" w:rsidRPr="005467E9" w:rsidRDefault="00EB0C4B" w:rsidP="00E72F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034"/>
          <w:tab w:val="left" w:pos="6446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5467E9">
        <w:rPr>
          <w:rFonts w:ascii="Times New Roman" w:hAnsi="Times New Roman" w:cs="Times New Roman"/>
          <w:sz w:val="36"/>
          <w:szCs w:val="36"/>
        </w:rPr>
        <w:tab/>
      </w:r>
    </w:p>
    <w:p w:rsidR="00EB0C4B" w:rsidRDefault="00EB0C4B" w:rsidP="00E72F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034"/>
          <w:tab w:val="left" w:pos="6446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-5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- 3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B0C4B" w:rsidRPr="005467E9" w:rsidRDefault="00EB0C4B" w:rsidP="00E72F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034"/>
          <w:tab w:val="left" w:pos="6446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82.35pt;margin-top:10.6pt;width:83.1pt;height:88.25pt;z-index:251658240" strokecolor="white">
            <v:textbox style="mso-next-textbox:#_x0000_s1026">
              <w:txbxContent>
                <w:p w:rsidR="00EB0C4B" w:rsidRDefault="00EB0C4B">
                  <w:r w:rsidRPr="0027099B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alt="http://ts1.mm.bing.net/th?id=H.5028295472776980&amp;pid=15.1&amp;H=120&amp;W=160" style="width:61.5pt;height:76.5pt;visibility:visible">
                        <v:imagedata r:id="rId5" o:title="" croptop="3095f" cropbottom="5571f" cropleft="13735f" cropright="18050f" grayscale="t"/>
                      </v:shape>
                    </w:pict>
                  </w:r>
                </w:p>
              </w:txbxContent>
            </v:textbox>
          </v:shape>
        </w:pict>
      </w:r>
    </w:p>
    <w:p w:rsidR="00EB0C4B" w:rsidRPr="00920514" w:rsidRDefault="00EB0C4B" w:rsidP="00E72F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06"/>
          <w:tab w:val="left" w:pos="6034"/>
          <w:tab w:val="left" w:pos="64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+5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) +4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>(3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-1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) +4</w:t>
      </w:r>
      <w:r w:rsidRPr="00E72FA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</w:p>
    <w:p w:rsidR="00EB0C4B" w:rsidRPr="00920514" w:rsidRDefault="00EB0C4B" w:rsidP="00E72F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034"/>
          <w:tab w:val="left" w:pos="64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C4B" w:rsidRPr="00920514" w:rsidRDefault="00EB0C4B" w:rsidP="00E72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C4B" w:rsidRDefault="00EB0C4B" w:rsidP="00920514">
      <w:pPr>
        <w:tabs>
          <w:tab w:val="left" w:pos="3857"/>
        </w:tabs>
        <w:rPr>
          <w:rFonts w:ascii="Comic Sans MS" w:hAnsi="Comic Sans MS" w:cs="Comic Sans MS"/>
          <w:b/>
          <w:bCs/>
        </w:rPr>
      </w:pPr>
      <w:r w:rsidRPr="005467E9">
        <w:rPr>
          <w:rFonts w:ascii="Comic Sans MS" w:hAnsi="Comic Sans MS" w:cs="Comic Sans MS"/>
          <w:b/>
          <w:bCs/>
        </w:rPr>
        <w:t>Bunu hiç unutmayın! 1 sayısının üssü kaç olursa olsun değeri 1’e eşittir.</w:t>
      </w:r>
    </w:p>
    <w:p w:rsidR="00EB0C4B" w:rsidRDefault="00EB0C4B" w:rsidP="00AA71D6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1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3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0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</w:p>
    <w:p w:rsidR="00EB0C4B" w:rsidRDefault="00EB0C4B" w:rsidP="00AA71D6">
      <w:pPr>
        <w:ind w:firstLine="709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</w:t>
      </w:r>
      <w:r w:rsidRPr="005467E9">
        <w:rPr>
          <w:rFonts w:ascii="Comic Sans MS" w:hAnsi="Comic Sans MS" w:cs="Comic Sans MS"/>
          <w:vertAlign w:val="superscript"/>
        </w:rPr>
        <w:t>2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1</w:t>
      </w:r>
      <w:r w:rsidRPr="005467E9">
        <w:rPr>
          <w:rFonts w:ascii="Comic Sans MS" w:hAnsi="Comic Sans MS" w:cs="Comic Sans MS"/>
          <w:vertAlign w:val="superscript"/>
        </w:rPr>
        <w:t>23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Comic Sans MS" w:hAnsi="Comic Sans MS" w:cs="Comic Sans MS"/>
        </w:rPr>
        <w:t>1</w:t>
      </w:r>
      <w:r w:rsidRPr="005467E9">
        <w:rPr>
          <w:rFonts w:ascii="Comic Sans MS" w:hAnsi="Comic Sans MS" w:cs="Comic Sans MS"/>
          <w:vertAlign w:val="superscript"/>
        </w:rPr>
        <w:t>4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</w:p>
    <w:p w:rsidR="00EB0C4B" w:rsidRDefault="00EB0C4B" w:rsidP="00AA71D6">
      <w:pPr>
        <w:ind w:left="709" w:firstLine="709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8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Comic Sans MS" w:hAnsi="Comic Sans MS" w:cs="Comic Sans MS"/>
        </w:rPr>
        <w:tab/>
        <w:t>1</w:t>
      </w:r>
      <w:r>
        <w:rPr>
          <w:rFonts w:ascii="Comic Sans MS" w:hAnsi="Comic Sans MS" w:cs="Comic Sans MS"/>
          <w:vertAlign w:val="superscript"/>
        </w:rPr>
        <w:t>5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1</w:t>
      </w:r>
      <w:r>
        <w:rPr>
          <w:rFonts w:ascii="Comic Sans MS" w:hAnsi="Comic Sans MS" w:cs="Comic Sans MS"/>
          <w:vertAlign w:val="superscript"/>
        </w:rPr>
        <w:t>11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</w:p>
    <w:p w:rsidR="00EB0C4B" w:rsidRPr="005467E9" w:rsidRDefault="00EB0C4B" w:rsidP="00AA71D6">
      <w:pPr>
        <w:tabs>
          <w:tab w:val="left" w:pos="708"/>
          <w:tab w:val="left" w:pos="1416"/>
          <w:tab w:val="left" w:pos="2124"/>
          <w:tab w:val="left" w:pos="4251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5467E9">
        <w:rPr>
          <w:rFonts w:ascii="Comic Sans MS" w:hAnsi="Comic Sans MS" w:cs="Comic Sans MS"/>
          <w:sz w:val="24"/>
          <w:szCs w:val="24"/>
        </w:rPr>
        <w:t>O zaman aşağıdaki alıştırmaları yapmak da çok kolay.</w:t>
      </w:r>
    </w:p>
    <w:p w:rsidR="00EB0C4B" w:rsidRDefault="00EB0C4B" w:rsidP="00AA71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0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B0C4B" w:rsidRDefault="00EB0C4B" w:rsidP="00AA71D6">
      <w:pPr>
        <w:spacing w:after="240"/>
        <w:rPr>
          <w:rFonts w:ascii="Times New Roman" w:hAnsi="Times New Roman" w:cs="Times New Roman"/>
          <w:sz w:val="14"/>
          <w:szCs w:val="14"/>
        </w:rPr>
      </w:pP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0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7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3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30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0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</w:t>
      </w:r>
    </w:p>
    <w:p w:rsidR="00EB0C4B" w:rsidRDefault="00EB0C4B" w:rsidP="00AA71D6">
      <w:pPr>
        <w:spacing w:after="24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9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2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7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9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8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Comic Sans MS" w:hAnsi="Comic Sans MS" w:cs="Comic Sans MS"/>
        </w:rPr>
        <w:t xml:space="preserve">            1</w:t>
      </w:r>
      <w:r>
        <w:rPr>
          <w:rFonts w:ascii="Comic Sans MS" w:hAnsi="Comic Sans MS" w:cs="Comic Sans MS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Comic Sans MS" w:hAnsi="Comic Sans MS" w:cs="Comic Sans MS"/>
        </w:rPr>
        <w:t>1</w:t>
      </w:r>
      <w:r>
        <w:rPr>
          <w:rFonts w:ascii="Comic Sans MS" w:hAnsi="Comic Sans MS" w:cs="Comic Sans MS"/>
          <w:vertAlign w:val="superscript"/>
        </w:rPr>
        <w:t>6</w:t>
      </w:r>
      <w:r w:rsidRPr="002F3E71">
        <w:rPr>
          <w:rFonts w:ascii="Times New Roman" w:hAnsi="Times New Roman" w:cs="Times New Roman"/>
          <w:sz w:val="24"/>
          <w:szCs w:val="24"/>
        </w:rPr>
        <w:t>=</w:t>
      </w:r>
      <w:r w:rsidRPr="002F3E71">
        <w:rPr>
          <w:rFonts w:ascii="Times New Roman" w:hAnsi="Times New Roman" w:cs="Times New Roman"/>
          <w:sz w:val="14"/>
          <w:szCs w:val="14"/>
        </w:rPr>
        <w:t>...............</w:t>
      </w:r>
      <w:r>
        <w:rPr>
          <w:rFonts w:ascii="Times New Roman" w:hAnsi="Times New Roman" w:cs="Times New Roman"/>
          <w:sz w:val="14"/>
          <w:szCs w:val="14"/>
        </w:rPr>
        <w:t>...</w:t>
      </w:r>
      <w:r w:rsidRPr="002F3E71">
        <w:rPr>
          <w:rFonts w:ascii="Times New Roman" w:hAnsi="Times New Roman" w:cs="Times New Roman"/>
          <w:sz w:val="14"/>
          <w:szCs w:val="14"/>
        </w:rPr>
        <w:t>......</w:t>
      </w:r>
    </w:p>
    <w:p w:rsidR="00EB0C4B" w:rsidRDefault="00EB0C4B" w:rsidP="009E734B">
      <w:pPr>
        <w:tabs>
          <w:tab w:val="left" w:pos="3857"/>
          <w:tab w:val="left" w:pos="6720"/>
        </w:tabs>
        <w:spacing w:after="0" w:line="240" w:lineRule="auto"/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TEST</w:t>
      </w:r>
    </w:p>
    <w:p w:rsidR="00EB0C4B" w:rsidRPr="00C82ECD" w:rsidRDefault="00EB0C4B" w:rsidP="009E734B">
      <w:pPr>
        <w:shd w:val="clear" w:color="auto" w:fill="FFFFFF"/>
        <w:spacing w:after="0" w:line="240" w:lineRule="auto"/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</w:pP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1.</w:t>
      </w:r>
      <w:r w:rsidRPr="009E734B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 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Aşağıdakilerden hangisi yanlıştır?</w:t>
      </w:r>
    </w:p>
    <w:p w:rsidR="00EB0C4B" w:rsidRPr="00C82ECD" w:rsidRDefault="00EB0C4B" w:rsidP="009E734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a-)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3 x 3 =  3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           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b-)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5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2 </w:t>
      </w:r>
      <w:r w:rsidRPr="009E734B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= 5  x  5     </w:t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c-)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3 x 3 x 3 = 3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3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 </w:t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d-)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3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2  </w:t>
      </w:r>
      <w:r w:rsidRPr="009E734B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= 2 x 2 x 2   </w:t>
      </w:r>
    </w:p>
    <w:p w:rsidR="00EB0C4B" w:rsidRPr="00C82ECD" w:rsidRDefault="00EB0C4B" w:rsidP="009E734B">
      <w:pPr>
        <w:shd w:val="clear" w:color="auto" w:fill="FFFFFF"/>
        <w:spacing w:after="0" w:line="240" w:lineRule="auto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  <w:r w:rsidRPr="00C82ECD">
        <w:rPr>
          <w:rFonts w:ascii="Comic Sans MS" w:hAnsi="Comic Sans MS" w:cs="Comic Sans MS"/>
          <w:color w:val="000000"/>
          <w:sz w:val="20"/>
          <w:szCs w:val="20"/>
          <w:lang w:eastAsia="tr-TR"/>
        </w:rPr>
        <w:t>         </w:t>
      </w:r>
    </w:p>
    <w:p w:rsidR="00EB0C4B" w:rsidRPr="00C82ECD" w:rsidRDefault="00EB0C4B" w:rsidP="009E734B">
      <w:pPr>
        <w:shd w:val="clear" w:color="auto" w:fill="FFFFFF"/>
        <w:spacing w:after="0" w:line="240" w:lineRule="auto"/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2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.</w:t>
      </w:r>
      <w:r w:rsidRPr="009E734B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 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Aşağıdakilerden hangisi yanlıştır?</w:t>
      </w:r>
    </w:p>
    <w:p w:rsidR="00EB0C4B" w:rsidRPr="00C82ECD" w:rsidRDefault="00EB0C4B" w:rsidP="00C82ECD">
      <w:pPr>
        <w:shd w:val="clear" w:color="auto" w:fill="FFFFFF"/>
        <w:spacing w:after="0" w:line="257" w:lineRule="atLeast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5 x 5 =  5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2</w:t>
      </w:r>
      <w:r w:rsidRPr="009E734B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ab/>
      </w:r>
      <w:r w:rsidRPr="009E734B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ab/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9 x  9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=  9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2</w:t>
      </w:r>
      <w:r w:rsidRPr="009E734B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ab/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c-)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17 x 17 = 17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3</w:t>
      </w:r>
      <w:r w:rsidRPr="009E734B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ab/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d-)2 x 2 x 2=  2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3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          </w:t>
      </w:r>
    </w:p>
    <w:p w:rsidR="00EB0C4B" w:rsidRPr="00C82ECD" w:rsidRDefault="00EB0C4B" w:rsidP="00C82ECD">
      <w:pPr>
        <w:shd w:val="clear" w:color="auto" w:fill="FFFFFF"/>
        <w:spacing w:after="0" w:line="257" w:lineRule="atLeast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</w:p>
    <w:p w:rsidR="00EB0C4B" w:rsidRPr="00C82ECD" w:rsidRDefault="00EB0C4B" w:rsidP="009E734B">
      <w:pPr>
        <w:shd w:val="clear" w:color="auto" w:fill="FFFFFF"/>
        <w:spacing w:after="0" w:line="240" w:lineRule="auto"/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3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.</w:t>
      </w:r>
      <w:r w:rsidRPr="009E734B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 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Sekizin küpü hangisidir?</w:t>
      </w:r>
    </w:p>
    <w:p w:rsidR="00EB0C4B" w:rsidRPr="00C82ECD" w:rsidRDefault="00EB0C4B" w:rsidP="009E734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8 x 8                    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3 x 3 x 3</w:t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c-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8 x 8 x8 x8            d-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8 x 8 x8</w:t>
      </w:r>
    </w:p>
    <w:p w:rsidR="00EB0C4B" w:rsidRPr="00C82ECD" w:rsidRDefault="00EB0C4B" w:rsidP="009E734B">
      <w:pPr>
        <w:shd w:val="clear" w:color="auto" w:fill="FFFFFF"/>
        <w:spacing w:after="0" w:line="240" w:lineRule="auto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</w:p>
    <w:p w:rsidR="00EB0C4B" w:rsidRPr="00C82ECD" w:rsidRDefault="00EB0C4B" w:rsidP="00C82ECD">
      <w:pPr>
        <w:shd w:val="clear" w:color="auto" w:fill="FFFFFF"/>
        <w:spacing w:after="0" w:line="257" w:lineRule="atLeast"/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4.</w:t>
      </w:r>
      <w:r w:rsidRPr="009E734B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Bir kafede5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 xml:space="preserve"> masaya </w:t>
      </w:r>
      <w:r w:rsidRPr="009E734B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5’er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 xml:space="preserve"> tabak ve her tabağa </w:t>
      </w:r>
      <w:r w:rsidRPr="009E734B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5’erkek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 xml:space="preserve"> konulduğuna göre kaç dilim </w:t>
      </w:r>
      <w:r w:rsidRPr="009E734B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kek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 xml:space="preserve"> vardır?</w:t>
      </w:r>
    </w:p>
    <w:p w:rsidR="00EB0C4B" w:rsidRPr="00C82ECD" w:rsidRDefault="00EB0C4B" w:rsidP="00C82ECD">
      <w:pPr>
        <w:shd w:val="clear" w:color="auto" w:fill="FFFFFF"/>
        <w:spacing w:after="0" w:line="257" w:lineRule="atLeast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5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4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           </w:t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5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ab/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c-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5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3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         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d-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3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5</w:t>
      </w:r>
    </w:p>
    <w:p w:rsidR="00EB0C4B" w:rsidRPr="00C82ECD" w:rsidRDefault="00EB0C4B" w:rsidP="00C82ECD">
      <w:pPr>
        <w:shd w:val="clear" w:color="auto" w:fill="FFFFFF"/>
        <w:spacing w:after="0" w:line="257" w:lineRule="atLeast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</w:p>
    <w:p w:rsidR="00EB0C4B" w:rsidRPr="00C82ECD" w:rsidRDefault="00EB0C4B" w:rsidP="00C82ECD">
      <w:pPr>
        <w:shd w:val="clear" w:color="auto" w:fill="FFFFFF"/>
        <w:spacing w:after="0" w:line="257" w:lineRule="atLeast"/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5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.</w:t>
      </w:r>
      <w:r w:rsidRPr="009E734B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 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“12 x 12 x12 x</w:t>
      </w:r>
      <w:r w:rsidRPr="009E734B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 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12”</w:t>
      </w:r>
      <w:r w:rsidRPr="009E734B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 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işlemini hangisi doğru anlatır?</w:t>
      </w:r>
    </w:p>
    <w:p w:rsidR="00EB0C4B" w:rsidRPr="00C82ECD" w:rsidRDefault="00EB0C4B" w:rsidP="00C82ECD">
      <w:pPr>
        <w:shd w:val="clear" w:color="auto" w:fill="FFFFFF"/>
        <w:spacing w:after="0" w:line="257" w:lineRule="atLeast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12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3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        b-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12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ab/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c-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12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5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          </w:t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d-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12</w:t>
      </w:r>
      <w:r w:rsidRPr="00C82EC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tr-TR"/>
        </w:rPr>
        <w:t>4</w:t>
      </w:r>
    </w:p>
    <w:p w:rsidR="00EB0C4B" w:rsidRPr="00C82ECD" w:rsidRDefault="00EB0C4B" w:rsidP="00C82ECD">
      <w:pPr>
        <w:shd w:val="clear" w:color="auto" w:fill="FFFFFF"/>
        <w:spacing w:after="0" w:line="257" w:lineRule="atLeast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</w:p>
    <w:p w:rsidR="00EB0C4B" w:rsidRPr="00C82ECD" w:rsidRDefault="00EB0C4B" w:rsidP="00C82ECD">
      <w:pPr>
        <w:shd w:val="clear" w:color="auto" w:fill="FFFFFF"/>
        <w:spacing w:after="0" w:line="257" w:lineRule="atLeast"/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6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.</w:t>
      </w:r>
      <w:r w:rsidRPr="009E734B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 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“16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vertAlign w:val="superscript"/>
          <w:lang w:eastAsia="tr-TR"/>
        </w:rPr>
        <w:t>4</w:t>
      </w:r>
      <w:r w:rsidRPr="00C82ECD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”   hangisinde gösterilmiştir?</w:t>
      </w:r>
    </w:p>
    <w:p w:rsidR="00EB0C4B" w:rsidRPr="005467E9" w:rsidRDefault="00EB0C4B" w:rsidP="009E734B">
      <w:pPr>
        <w:shd w:val="clear" w:color="auto" w:fill="FFFFFF"/>
        <w:spacing w:after="0" w:line="257" w:lineRule="atLeast"/>
        <w:rPr>
          <w:rFonts w:ascii="Comic Sans MS" w:hAnsi="Comic Sans MS" w:cs="Comic Sans MS"/>
        </w:rPr>
      </w:pP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a- )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16 x16 x16</w:t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3 x 3 x  3</w:t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c-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16 x16</w:t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d- )</w:t>
      </w:r>
      <w:r w:rsidRPr="009E734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C82EC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16 x16 x16x16</w:t>
      </w:r>
    </w:p>
    <w:sectPr w:rsidR="00EB0C4B" w:rsidRPr="005467E9" w:rsidSect="00BD664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05B86"/>
    <w:multiLevelType w:val="hybridMultilevel"/>
    <w:tmpl w:val="BF36F8FA"/>
    <w:lvl w:ilvl="0" w:tplc="F8C2D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3E71"/>
    <w:rsid w:val="00070DEF"/>
    <w:rsid w:val="0027099B"/>
    <w:rsid w:val="002F3E71"/>
    <w:rsid w:val="00357377"/>
    <w:rsid w:val="004F01F5"/>
    <w:rsid w:val="00511FB0"/>
    <w:rsid w:val="005467E9"/>
    <w:rsid w:val="00741EA0"/>
    <w:rsid w:val="00842B28"/>
    <w:rsid w:val="00920514"/>
    <w:rsid w:val="009440A0"/>
    <w:rsid w:val="009E734B"/>
    <w:rsid w:val="00A455AE"/>
    <w:rsid w:val="00AA71D6"/>
    <w:rsid w:val="00B9062A"/>
    <w:rsid w:val="00BD6648"/>
    <w:rsid w:val="00C23F79"/>
    <w:rsid w:val="00C82ECD"/>
    <w:rsid w:val="00E72FA8"/>
    <w:rsid w:val="00EB0C4B"/>
    <w:rsid w:val="00FD2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FB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F3E7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AA7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71D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C82EC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C82ECD"/>
  </w:style>
  <w:style w:type="character" w:customStyle="1" w:styleId="apple-style-span">
    <w:name w:val="apple-style-span"/>
    <w:basedOn w:val="DefaultParagraphFont"/>
    <w:uiPriority w:val="99"/>
    <w:rsid w:val="00C82ECD"/>
  </w:style>
  <w:style w:type="character" w:styleId="Hyperlink">
    <w:name w:val="Hyperlink"/>
    <w:basedOn w:val="DefaultParagraphFont"/>
    <w:uiPriority w:val="99"/>
    <w:rsid w:val="00C82E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82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612</Words>
  <Characters>3491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Davut Hoca</dc:creator>
  <cp:keywords/>
  <dc:description/>
  <cp:lastModifiedBy>edanur</cp:lastModifiedBy>
  <cp:revision>7</cp:revision>
  <cp:lastPrinted>2015-11-27T19:49:00Z</cp:lastPrinted>
  <dcterms:created xsi:type="dcterms:W3CDTF">2013-10-31T15:34:00Z</dcterms:created>
  <dcterms:modified xsi:type="dcterms:W3CDTF">2015-11-27T19:49:00Z</dcterms:modified>
</cp:coreProperties>
</file>