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BE9" w:rsidRPr="00580158" w:rsidRDefault="00501BE9" w:rsidP="00580158">
      <w:pPr>
        <w:ind w:left="36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……….</w:t>
      </w:r>
      <w:r w:rsidRPr="0058015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Educational Year Yalınayak Primary School 4/C Grade 2</w:t>
      </w:r>
      <w:r w:rsidRPr="00580158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GB"/>
        </w:rPr>
        <w:t>nd</w:t>
      </w:r>
      <w:r w:rsidRPr="0058015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Term 1</w:t>
      </w:r>
      <w:r w:rsidRPr="00580158">
        <w:rPr>
          <w:rFonts w:ascii="Times New Roman" w:hAnsi="Times New Roman" w:cs="Times New Roman"/>
          <w:b/>
          <w:bCs/>
          <w:sz w:val="24"/>
          <w:szCs w:val="24"/>
          <w:vertAlign w:val="superscript"/>
          <w:lang w:val="en-GB"/>
        </w:rPr>
        <w:t>st</w:t>
      </w:r>
      <w:r w:rsidRPr="0058015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English Exam </w:t>
      </w:r>
    </w:p>
    <w:tbl>
      <w:tblPr>
        <w:tblpPr w:leftFromText="141" w:rightFromText="141" w:vertAnchor="text" w:tblpY="1"/>
        <w:tblOverlap w:val="never"/>
        <w:tblW w:w="0" w:type="auto"/>
        <w:tblLook w:val="00A0"/>
      </w:tblPr>
      <w:tblGrid>
        <w:gridCol w:w="1449"/>
        <w:gridCol w:w="3402"/>
        <w:gridCol w:w="1560"/>
        <w:gridCol w:w="283"/>
        <w:gridCol w:w="142"/>
        <w:gridCol w:w="94"/>
      </w:tblGrid>
      <w:tr w:rsidR="00501BE9" w:rsidRPr="005A405A">
        <w:trPr>
          <w:gridAfter w:val="1"/>
          <w:wAfter w:w="94" w:type="dxa"/>
        </w:trPr>
        <w:tc>
          <w:tcPr>
            <w:tcW w:w="1449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Name :</w:t>
            </w:r>
          </w:p>
        </w:tc>
        <w:tc>
          <w:tcPr>
            <w:tcW w:w="3402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Class : 4 C</w:t>
            </w:r>
          </w:p>
        </w:tc>
        <w:tc>
          <w:tcPr>
            <w:tcW w:w="425" w:type="dxa"/>
            <w:gridSpan w:val="2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01BE9" w:rsidRPr="005A405A">
        <w:tc>
          <w:tcPr>
            <w:tcW w:w="1449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Surname :</w:t>
            </w:r>
          </w:p>
        </w:tc>
        <w:tc>
          <w:tcPr>
            <w:tcW w:w="3402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gridSpan w:val="2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Number : </w:t>
            </w:r>
          </w:p>
        </w:tc>
        <w:tc>
          <w:tcPr>
            <w:tcW w:w="236" w:type="dxa"/>
            <w:gridSpan w:val="2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</w:tr>
    </w:tbl>
    <w:p w:rsidR="00501BE9" w:rsidRPr="00580158" w:rsidRDefault="00501BE9">
      <w:pPr>
        <w:rPr>
          <w:lang w:val="en-GB"/>
        </w:rPr>
      </w:pPr>
    </w:p>
    <w:p w:rsidR="00501BE9" w:rsidRPr="00580158" w:rsidRDefault="00501BE9">
      <w:pPr>
        <w:rPr>
          <w:lang w:val="en-GB"/>
        </w:rPr>
        <w:sectPr w:rsidR="00501BE9" w:rsidRPr="00580158" w:rsidSect="00580158">
          <w:pgSz w:w="11906" w:h="16838"/>
          <w:pgMar w:top="993" w:right="849" w:bottom="709" w:left="851" w:header="708" w:footer="708" w:gutter="0"/>
          <w:cols w:sep="1" w:space="709"/>
          <w:docGrid w:linePitch="360"/>
        </w:sectPr>
      </w:pPr>
    </w:p>
    <w:p w:rsidR="00501BE9" w:rsidRPr="00580158" w:rsidRDefault="00501BE9">
      <w:pPr>
        <w:rPr>
          <w:lang w:val="en-GB"/>
        </w:rPr>
      </w:pPr>
    </w:p>
    <w:p w:rsidR="00501BE9" w:rsidRPr="00580158" w:rsidRDefault="00501BE9" w:rsidP="0058015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58015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Read the questions carefully and choose the correct choice </w:t>
      </w:r>
    </w:p>
    <w:p w:rsidR="00501BE9" w:rsidRPr="00580158" w:rsidRDefault="00501BE9" w:rsidP="00580158">
      <w:p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580158">
        <w:rPr>
          <w:rFonts w:ascii="Times New Roman" w:hAnsi="Times New Roman" w:cs="Times New Roman"/>
          <w:sz w:val="24"/>
          <w:szCs w:val="24"/>
          <w:lang w:val="en-GB"/>
        </w:rPr>
        <w:t xml:space="preserve">( Soruları dikkatlice okuyunuz ve </w:t>
      </w:r>
      <w:r>
        <w:rPr>
          <w:rFonts w:ascii="Times New Roman" w:hAnsi="Times New Roman" w:cs="Times New Roman"/>
          <w:sz w:val="24"/>
          <w:szCs w:val="24"/>
          <w:lang w:val="en-GB"/>
        </w:rPr>
        <w:t>doğru olan seçeneği işaretleyiniz</w:t>
      </w:r>
      <w:r w:rsidRPr="00580158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</w:p>
    <w:p w:rsidR="00501BE9" w:rsidRDefault="00501BE9" w:rsidP="0058015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580158">
        <w:rPr>
          <w:rFonts w:ascii="Times New Roman" w:hAnsi="Times New Roman" w:cs="Times New Roman"/>
          <w:sz w:val="24"/>
          <w:szCs w:val="24"/>
          <w:lang w:val="en-GB"/>
        </w:rPr>
        <w:t xml:space="preserve">I meet my friends </w:t>
      </w:r>
      <w:r>
        <w:rPr>
          <w:rFonts w:ascii="Times New Roman" w:hAnsi="Times New Roman" w:cs="Times New Roman"/>
          <w:sz w:val="24"/>
          <w:szCs w:val="24"/>
          <w:lang w:val="en-GB"/>
        </w:rPr>
        <w:t>………. Sundays.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2035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035B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At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2035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203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On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Under </w:t>
            </w:r>
          </w:p>
        </w:tc>
      </w:tr>
    </w:tbl>
    <w:p w:rsidR="00501BE9" w:rsidRDefault="00501BE9" w:rsidP="00E5565A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Default="00501BE9" w:rsidP="00E556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 go to bed ………………..09:00 p.m.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2035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203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At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Behind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</w:t>
            </w:r>
          </w:p>
        </w:tc>
      </w:tr>
    </w:tbl>
    <w:p w:rsidR="00501BE9" w:rsidRPr="00E5565A" w:rsidRDefault="00501BE9" w:rsidP="00E5565A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Default="00501BE9" w:rsidP="00E556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 have lunch ……………..the afternoon. 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Under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At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2035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2035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In</w:t>
            </w:r>
          </w:p>
        </w:tc>
      </w:tr>
    </w:tbl>
    <w:p w:rsidR="00501BE9" w:rsidRDefault="00501BE9" w:rsidP="00E5565A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Default="00501BE9" w:rsidP="00E556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 watch TV ………….night. 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At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Under </w:t>
            </w:r>
          </w:p>
        </w:tc>
      </w:tr>
    </w:tbl>
    <w:p w:rsidR="00501BE9" w:rsidRDefault="00501BE9" w:rsidP="00E5565A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Default="00501BE9" w:rsidP="00E556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What time is it? </w:t>
      </w:r>
      <w:r w:rsidRPr="00EE2419">
        <w:rPr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i1025" type="#_x0000_t75" style="width:75.75pt;height:81pt;visibility:visible">
            <v:imagedata r:id="rId5" o:title=""/>
          </v:shape>
        </w:pict>
      </w:r>
    </w:p>
    <w:p w:rsidR="00501BE9" w:rsidRDefault="00501BE9" w:rsidP="00E5565A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0" w:type="auto"/>
        <w:tblInd w:w="-106" w:type="dxa"/>
        <w:tblLook w:val="00A0"/>
      </w:tblPr>
      <w:tblGrid>
        <w:gridCol w:w="522"/>
        <w:gridCol w:w="3722"/>
      </w:tblGrid>
      <w:tr w:rsidR="00501BE9" w:rsidRPr="005A405A">
        <w:tc>
          <w:tcPr>
            <w:tcW w:w="5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37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four o’clock. </w:t>
            </w:r>
          </w:p>
        </w:tc>
      </w:tr>
      <w:tr w:rsidR="00501BE9" w:rsidRPr="005A405A">
        <w:tc>
          <w:tcPr>
            <w:tcW w:w="5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37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 is quarter past four.</w:t>
            </w:r>
          </w:p>
        </w:tc>
      </w:tr>
      <w:tr w:rsidR="00501BE9" w:rsidRPr="005A405A">
        <w:tc>
          <w:tcPr>
            <w:tcW w:w="5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37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 is quarter to four.</w:t>
            </w:r>
          </w:p>
        </w:tc>
      </w:tr>
      <w:tr w:rsidR="00501BE9" w:rsidRPr="005A405A">
        <w:tc>
          <w:tcPr>
            <w:tcW w:w="5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37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half past four. </w:t>
            </w:r>
          </w:p>
        </w:tc>
      </w:tr>
    </w:tbl>
    <w:p w:rsidR="00501BE9" w:rsidRDefault="00501BE9" w:rsidP="00E5565A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Pr="00E5565A" w:rsidRDefault="00501BE9" w:rsidP="00E5565A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E2419">
        <w:rPr>
          <w:noProof/>
          <w:sz w:val="28"/>
          <w:szCs w:val="28"/>
          <w:lang w:eastAsia="tr-TR"/>
        </w:rPr>
        <w:pict>
          <v:shape id="Resim 3" o:spid="_x0000_i1026" type="#_x0000_t75" style="width:75.75pt;height:81pt;visibility:visible">
            <v:imagedata r:id="rId5" o:title=""/>
          </v:shape>
        </w:pict>
      </w:r>
    </w:p>
    <w:p w:rsidR="00501BE9" w:rsidRDefault="00501BE9" w:rsidP="00E556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What time is it? </w:t>
      </w:r>
    </w:p>
    <w:p w:rsidR="00501BE9" w:rsidRPr="00E5565A" w:rsidRDefault="00501BE9" w:rsidP="00E5565A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0" w:type="auto"/>
        <w:tblInd w:w="-106" w:type="dxa"/>
        <w:tblLook w:val="00A0"/>
      </w:tblPr>
      <w:tblGrid>
        <w:gridCol w:w="522"/>
        <w:gridCol w:w="3722"/>
      </w:tblGrid>
      <w:tr w:rsidR="00501BE9" w:rsidRPr="005A405A">
        <w:tc>
          <w:tcPr>
            <w:tcW w:w="5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37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 seven o’clock. </w:t>
            </w:r>
          </w:p>
        </w:tc>
      </w:tr>
      <w:tr w:rsidR="00501BE9" w:rsidRPr="005A405A">
        <w:tc>
          <w:tcPr>
            <w:tcW w:w="5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37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 is quarter past seven.</w:t>
            </w:r>
          </w:p>
        </w:tc>
      </w:tr>
      <w:tr w:rsidR="00501BE9" w:rsidRPr="005A405A">
        <w:tc>
          <w:tcPr>
            <w:tcW w:w="5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37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 is quarter to seven.</w:t>
            </w:r>
          </w:p>
        </w:tc>
      </w:tr>
      <w:tr w:rsidR="00501BE9" w:rsidRPr="005A405A">
        <w:tc>
          <w:tcPr>
            <w:tcW w:w="5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3722" w:type="dxa"/>
          </w:tcPr>
          <w:p w:rsidR="00501BE9" w:rsidRPr="005A405A" w:rsidRDefault="00501BE9" w:rsidP="005A405A">
            <w:pPr>
              <w:pStyle w:val="ListParagraph"/>
              <w:spacing w:after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half past seven. </w:t>
            </w:r>
          </w:p>
        </w:tc>
      </w:tr>
    </w:tbl>
    <w:p w:rsidR="00501BE9" w:rsidRDefault="00501BE9" w:rsidP="00E5565A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Default="00501BE9" w:rsidP="00E5565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  …….………..….at 08:00 a.m. in the morning. </w:t>
      </w:r>
      <w:r w:rsidRPr="00EE24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4" o:spid="_x0000_i1027" type="#_x0000_t75" alt="get up ile ilgili görsel sonucu" style="width:54pt;height:51pt;visibility:visible">
            <v:imagedata r:id="rId6" o:title=""/>
          </v:shape>
        </w:pict>
      </w:r>
    </w:p>
    <w:p w:rsidR="00501BE9" w:rsidRDefault="00501BE9" w:rsidP="003D12B8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Get dressed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Comb my hair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Wash my hands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F447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44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Get up </w:t>
            </w:r>
          </w:p>
        </w:tc>
      </w:tr>
    </w:tbl>
    <w:p w:rsidR="00501BE9" w:rsidRDefault="00501BE9" w:rsidP="003D12B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Default="00501BE9" w:rsidP="003D12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 ………………………….in the morning. </w:t>
      </w:r>
      <w:r w:rsidRPr="00EE24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5" o:spid="_x0000_i1028" type="#_x0000_t75" alt="comb my hair clipart ile ilgili görsel sonucu" style="width:48pt;height:52.5pt;visibility:visible">
            <v:imagedata r:id="rId7" o:title=""/>
          </v:shape>
        </w:pic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Comb my hair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Do homework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Sleep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Have breakfast </w:t>
            </w:r>
          </w:p>
        </w:tc>
      </w:tr>
    </w:tbl>
    <w:p w:rsidR="00501BE9" w:rsidRDefault="00501BE9" w:rsidP="003D12B8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Default="00501BE9" w:rsidP="003D12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 …………………………in the morning. </w:t>
      </w:r>
      <w:r w:rsidRPr="00EE24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6" o:spid="_x0000_i1029" type="#_x0000_t75" alt="brush teeth  clipart ile ilgili görsel sonucu" style="width:47.25pt;height:50.25pt;visibility:visible">
            <v:imagedata r:id="rId8" o:title=""/>
          </v:shape>
        </w:pic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Go to bed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Wash my face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Brush my teeth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Comb my hair </w:t>
            </w:r>
          </w:p>
        </w:tc>
      </w:tr>
    </w:tbl>
    <w:p w:rsidR="00501BE9" w:rsidRDefault="00501BE9" w:rsidP="003D12B8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Default="00501BE9" w:rsidP="003D12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 ………………………in the evening. </w:t>
      </w:r>
      <w:r w:rsidRPr="00EE24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7" o:spid="_x0000_i1030" type="#_x0000_t75" alt="have a shower clipart ile ilgili görsel sonucu" style="width:49.5pt;height:55.5pt;visibility:visible">
            <v:imagedata r:id="rId9" o:title=""/>
          </v:shape>
        </w:pic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Drink water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Have a shower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Have breakfast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2035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035BE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Do homework </w:t>
            </w:r>
          </w:p>
        </w:tc>
      </w:tr>
    </w:tbl>
    <w:p w:rsidR="00501BE9" w:rsidRDefault="00501BE9" w:rsidP="003D12B8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Default="00501BE9" w:rsidP="003D12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 …………………in the evening. </w:t>
      </w:r>
      <w:r w:rsidRPr="00EE24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8" o:spid="_x0000_i1031" type="#_x0000_t75" style="width:1in;height:45pt;visibility:visible">
            <v:imagedata r:id="rId10" o:title=""/>
          </v:shape>
        </w:pic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Sleep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Get up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Go shopping 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Wash my hands </w:t>
            </w:r>
          </w:p>
        </w:tc>
      </w:tr>
    </w:tbl>
    <w:p w:rsidR="00501BE9" w:rsidRDefault="00501BE9" w:rsidP="003D12B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Pr="003D12B8" w:rsidRDefault="00501BE9" w:rsidP="003D12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3D12B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Yusuf  :  </w:t>
      </w:r>
      <w:r w:rsidRPr="003D12B8">
        <w:rPr>
          <w:rFonts w:ascii="Times New Roman" w:hAnsi="Times New Roman" w:cs="Times New Roman"/>
          <w:sz w:val="24"/>
          <w:szCs w:val="24"/>
          <w:lang w:val="en-GB"/>
        </w:rPr>
        <w:t xml:space="preserve">Do you listen to music? </w:t>
      </w:r>
    </w:p>
    <w:p w:rsidR="00501BE9" w:rsidRPr="003D12B8" w:rsidRDefault="00501BE9" w:rsidP="003D12B8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r w:rsidRPr="008557AA">
        <w:rPr>
          <w:rFonts w:ascii="Times New Roman" w:hAnsi="Times New Roman" w:cs="Times New Roman"/>
          <w:b/>
          <w:bCs/>
          <w:sz w:val="24"/>
          <w:szCs w:val="24"/>
          <w:lang w:val="en-GB"/>
        </w:rPr>
        <w:t>Roni :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Yes, …………</w:t>
      </w:r>
      <w:r w:rsidRPr="008557AA">
        <w:rPr>
          <w:rFonts w:ascii="Times New Roman" w:hAnsi="Times New Roman" w:cs="Times New Roman"/>
          <w:sz w:val="24"/>
          <w:szCs w:val="24"/>
          <w:lang w:val="en-GB"/>
        </w:rPr>
        <w:t>…………………..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isn’t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 don’t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 do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</w:t>
            </w:r>
          </w:p>
        </w:tc>
      </w:tr>
    </w:tbl>
    <w:p w:rsidR="00501BE9" w:rsidRDefault="00501BE9" w:rsidP="003D12B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Pr="008557AA" w:rsidRDefault="00501BE9" w:rsidP="003D12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Arzu</w:t>
      </w:r>
      <w:r w:rsidRPr="008557AA">
        <w:rPr>
          <w:rFonts w:ascii="Times New Roman" w:hAnsi="Times New Roman" w:cs="Times New Roman"/>
          <w:b/>
          <w:bCs/>
          <w:sz w:val="24"/>
          <w:szCs w:val="24"/>
          <w:lang w:val="en-GB"/>
        </w:rPr>
        <w:t>:</w:t>
      </w:r>
      <w:r w:rsidRPr="008557AA">
        <w:rPr>
          <w:rFonts w:ascii="Times New Roman" w:hAnsi="Times New Roman" w:cs="Times New Roman"/>
          <w:sz w:val="24"/>
          <w:szCs w:val="24"/>
          <w:lang w:val="en-GB"/>
        </w:rPr>
        <w:t xml:space="preserve"> Do you go shopping on Sundays? </w:t>
      </w:r>
    </w:p>
    <w:p w:rsidR="00501BE9" w:rsidRDefault="00501BE9" w:rsidP="003D12B8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Emel</w:t>
      </w:r>
      <w:r w:rsidRPr="008557AA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: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No, </w:t>
      </w:r>
      <w:r w:rsidRPr="008557AA">
        <w:rPr>
          <w:rFonts w:ascii="Times New Roman" w:hAnsi="Times New Roman" w:cs="Times New Roman"/>
          <w:sz w:val="24"/>
          <w:szCs w:val="24"/>
          <w:lang w:val="en-GB"/>
        </w:rPr>
        <w:t>……………………………</w:t>
      </w:r>
    </w:p>
    <w:p w:rsidR="00501BE9" w:rsidRDefault="00501BE9" w:rsidP="003D12B8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isn’t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 do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 don’t </w:t>
            </w:r>
          </w:p>
        </w:tc>
      </w:tr>
    </w:tbl>
    <w:p w:rsidR="00501BE9" w:rsidRDefault="00501BE9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Pr="008557AA" w:rsidRDefault="00501BE9" w:rsidP="0089578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8557AA">
        <w:rPr>
          <w:rFonts w:ascii="Times New Roman" w:hAnsi="Times New Roman" w:cs="Times New Roman"/>
          <w:b/>
          <w:bCs/>
          <w:sz w:val="24"/>
          <w:szCs w:val="24"/>
          <w:lang w:val="en-GB"/>
        </w:rPr>
        <w:t>Ege :</w:t>
      </w:r>
      <w:r w:rsidRPr="008557AA">
        <w:rPr>
          <w:rFonts w:ascii="Times New Roman" w:hAnsi="Times New Roman" w:cs="Times New Roman"/>
          <w:sz w:val="24"/>
          <w:szCs w:val="24"/>
          <w:lang w:val="en-GB"/>
        </w:rPr>
        <w:t xml:space="preserve"> What do you do in the evening? </w:t>
      </w:r>
      <w:r w:rsidRPr="00EE24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9" o:spid="_x0000_i1032" type="#_x0000_t75" alt="do homework clipart ile ilgili görsel sonucu" style="width:45.75pt;height:53.25pt;visibility:visible">
            <v:imagedata r:id="rId11" o:title=""/>
          </v:shape>
        </w:pict>
      </w:r>
    </w:p>
    <w:p w:rsidR="00501BE9" w:rsidRDefault="00501BE9" w:rsidP="00895784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b/>
          <w:bCs/>
          <w:sz w:val="24"/>
          <w:szCs w:val="24"/>
          <w:lang w:val="en-GB"/>
        </w:rPr>
        <w:t>Alican: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………………………</w:t>
      </w:r>
      <w:r w:rsidRPr="00895784">
        <w:rPr>
          <w:rFonts w:ascii="Times New Roman" w:hAnsi="Times New Roman" w:cs="Times New Roman"/>
          <w:sz w:val="24"/>
          <w:szCs w:val="24"/>
          <w:lang w:val="en-GB"/>
        </w:rPr>
        <w:t>………….</w:t>
      </w:r>
    </w:p>
    <w:tbl>
      <w:tblPr>
        <w:tblW w:w="0" w:type="auto"/>
        <w:tblInd w:w="-106" w:type="dxa"/>
        <w:tblLook w:val="00A0"/>
      </w:tblPr>
      <w:tblGrid>
        <w:gridCol w:w="498"/>
        <w:gridCol w:w="4466"/>
      </w:tblGrid>
      <w:tr w:rsidR="00501BE9" w:rsidRPr="005A405A">
        <w:tc>
          <w:tcPr>
            <w:tcW w:w="498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446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Yes, I do my homework in the evening.</w:t>
            </w:r>
          </w:p>
        </w:tc>
      </w:tr>
      <w:tr w:rsidR="00501BE9" w:rsidRPr="005A405A">
        <w:tc>
          <w:tcPr>
            <w:tcW w:w="498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4466" w:type="dxa"/>
          </w:tcPr>
          <w:p w:rsidR="00501BE9" w:rsidRPr="00F447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44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I do my homework in the evening. </w:t>
            </w:r>
          </w:p>
        </w:tc>
      </w:tr>
      <w:tr w:rsidR="00501BE9" w:rsidRPr="005A405A">
        <w:tc>
          <w:tcPr>
            <w:tcW w:w="498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446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No, I don’t do my homework in the evening. </w:t>
            </w:r>
          </w:p>
        </w:tc>
      </w:tr>
      <w:tr w:rsidR="00501BE9" w:rsidRPr="005A405A">
        <w:tc>
          <w:tcPr>
            <w:tcW w:w="498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446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 go to bed in the evening. </w:t>
            </w:r>
          </w:p>
        </w:tc>
      </w:tr>
    </w:tbl>
    <w:p w:rsidR="00501BE9" w:rsidRPr="00895784" w:rsidRDefault="00501BE9" w:rsidP="0089578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What is </w:t>
      </w:r>
      <w:r w:rsidRPr="00EE24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0" o:spid="_x0000_i1033" type="#_x0000_t75" style="width:54.75pt;height:41.25pt;visibility:visible">
            <v:imagedata r:id="rId12" o:title=""/>
          </v:shape>
        </w:pict>
      </w: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in English? </w:t>
      </w:r>
    </w:p>
    <w:p w:rsidR="00501BE9" w:rsidRPr="00CA7F78" w:rsidRDefault="00501BE9" w:rsidP="00895784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>It is a ……………………… in English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Glass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Goggles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Magnifier 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Brush </w:t>
            </w:r>
          </w:p>
        </w:tc>
      </w:tr>
    </w:tbl>
    <w:p w:rsidR="00501BE9" w:rsidRDefault="00501BE9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Pr="00895784" w:rsidRDefault="00501BE9" w:rsidP="0089578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>What is …………………</w:t>
      </w:r>
      <w:r w:rsidRPr="00EE24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1" o:spid="_x0000_i1034" type="#_x0000_t75" style="width:26.25pt;height:52.5pt;visibility:visible">
            <v:imagedata r:id="rId13" o:title=""/>
          </v:shape>
        </w:pict>
      </w: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in English? </w:t>
      </w:r>
    </w:p>
    <w:p w:rsidR="00501BE9" w:rsidRPr="00895784" w:rsidRDefault="00501BE9" w:rsidP="00895784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>It is a ……………………………….. in English.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Plant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Box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Sink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Lab coat </w:t>
            </w:r>
          </w:p>
        </w:tc>
      </w:tr>
    </w:tbl>
    <w:p w:rsidR="00501BE9" w:rsidRDefault="00501BE9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Pr="00895784" w:rsidRDefault="00501BE9" w:rsidP="0089578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……………………. Yellow and red, you get orange. 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Peel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Fold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Mix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Shake </w:t>
            </w:r>
          </w:p>
        </w:tc>
      </w:tr>
    </w:tbl>
    <w:p w:rsidR="00501BE9" w:rsidRDefault="00501BE9" w:rsidP="00895784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Pr="00895784" w:rsidRDefault="00501BE9" w:rsidP="0089578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Where is the teddy bear? </w:t>
      </w:r>
      <w:r w:rsidRPr="00EE24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2" o:spid="_x0000_i1035" type="#_x0000_t75" style="width:33pt;height:44.25pt;visibility:visible">
            <v:imagedata r:id="rId14" o:title=""/>
          </v:shape>
        </w:pict>
      </w:r>
    </w:p>
    <w:p w:rsidR="00501BE9" w:rsidRPr="00895784" w:rsidRDefault="00501BE9" w:rsidP="00895784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       It is ………………………………..the box. 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Between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Behind </w:t>
            </w:r>
          </w:p>
        </w:tc>
      </w:tr>
    </w:tbl>
    <w:p w:rsidR="00501BE9" w:rsidRDefault="00501BE9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Pr="00951586" w:rsidRDefault="00501BE9" w:rsidP="00895784">
      <w:pPr>
        <w:pStyle w:val="ListParagraph"/>
        <w:numPr>
          <w:ilvl w:val="0"/>
          <w:numId w:val="2"/>
        </w:numPr>
        <w:rPr>
          <w:sz w:val="28"/>
          <w:szCs w:val="28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>Where is the cat?</w:t>
      </w:r>
      <w:r w:rsidRPr="00951586">
        <w:rPr>
          <w:sz w:val="28"/>
          <w:szCs w:val="28"/>
          <w:lang w:val="en-GB"/>
        </w:rPr>
        <w:t xml:space="preserve"> </w:t>
      </w:r>
      <w:r>
        <w:rPr>
          <w:noProof/>
          <w:lang w:eastAsia="tr-TR"/>
        </w:rPr>
        <w:pict>
          <v:shape id="Resim 14" o:spid="_x0000_i1036" type="#_x0000_t75" alt="Copy of New Picture (1)" style="width:57pt;height:41.25pt;visibility:visible">
            <v:imagedata r:id="rId15" o:title=""/>
          </v:shape>
        </w:pic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Under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F447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44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Near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Behind </w:t>
            </w:r>
          </w:p>
        </w:tc>
      </w:tr>
    </w:tbl>
    <w:p w:rsidR="00501BE9" w:rsidRDefault="00501BE9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Default="00501BE9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Pr="00FB0428" w:rsidRDefault="00501BE9" w:rsidP="0089578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EE24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5" o:spid="_x0000_i1037" type="#_x0000_t75" style="width:60.75pt;height:45pt;visibility:visible">
            <v:imagedata r:id="rId16" o:title=""/>
          </v:shape>
        </w:pict>
      </w:r>
      <w:r w:rsidRPr="00FB0428">
        <w:rPr>
          <w:rFonts w:ascii="Times New Roman" w:hAnsi="Times New Roman" w:cs="Times New Roman"/>
          <w:sz w:val="24"/>
          <w:szCs w:val="24"/>
          <w:lang w:val="en-GB"/>
        </w:rPr>
        <w:t xml:space="preserve">  I can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…….…….the apple. 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Paste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Pour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F447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44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Peel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Plant </w:t>
            </w:r>
          </w:p>
        </w:tc>
      </w:tr>
    </w:tbl>
    <w:p w:rsidR="00501BE9" w:rsidRDefault="00501BE9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Pr="00D2327E" w:rsidRDefault="00501BE9" w:rsidP="00D2327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noProof/>
          <w:lang w:eastAsia="tr-TR"/>
        </w:rPr>
        <w:pict>
          <v:shape id="Resim 16" o:spid="_x0000_i1038" type="#_x0000_t75" style="width:50.25pt;height:30pt;visibility:visible">
            <v:imagedata r:id="rId17" o:title=""/>
          </v:shape>
        </w:pic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I can………</w:t>
      </w:r>
      <w:r w:rsidRPr="00D2327E">
        <w:rPr>
          <w:rFonts w:ascii="Times New Roman" w:hAnsi="Times New Roman" w:cs="Times New Roman"/>
          <w:sz w:val="24"/>
          <w:szCs w:val="24"/>
          <w:lang w:val="en-GB"/>
        </w:rPr>
        <w:t xml:space="preserve">…….. the paper. 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F447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44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Cut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Paste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Fold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Comb </w:t>
            </w:r>
          </w:p>
        </w:tc>
      </w:tr>
    </w:tbl>
    <w:p w:rsidR="00501BE9" w:rsidRDefault="00501BE9" w:rsidP="00D2327E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501BE9" w:rsidRPr="00D2327E" w:rsidRDefault="00501BE9" w:rsidP="00D2327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noProof/>
          <w:lang w:eastAsia="tr-TR"/>
        </w:rPr>
        <w:pict>
          <v:shape id="Resim 17" o:spid="_x0000_i1039" type="#_x0000_t75" style="width:36pt;height:30pt;visibility:visible">
            <v:imagedata r:id="rId18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GB"/>
        </w:rPr>
        <w:t>You should …………………</w:t>
      </w:r>
    </w:p>
    <w:p w:rsidR="00501BE9" w:rsidRDefault="00501BE9" w:rsidP="00D2327E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Shake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Pour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F447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44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Be careful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Plant </w:t>
            </w:r>
          </w:p>
        </w:tc>
      </w:tr>
    </w:tbl>
    <w:tbl>
      <w:tblPr>
        <w:tblpPr w:leftFromText="141" w:rightFromText="141" w:vertAnchor="page" w:horzAnchor="page" w:tblpX="7363" w:tblpY="79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425"/>
        <w:gridCol w:w="425"/>
        <w:gridCol w:w="425"/>
        <w:gridCol w:w="426"/>
      </w:tblGrid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501BE9" w:rsidRPr="005A405A">
        <w:tc>
          <w:tcPr>
            <w:tcW w:w="710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</w:tbl>
    <w:p w:rsidR="00501BE9" w:rsidRDefault="00501BE9" w:rsidP="00D2327E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501BE9" w:rsidRPr="00FB0428" w:rsidRDefault="00501BE9" w:rsidP="00D2327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noProof/>
          <w:lang w:eastAsia="tr-TR"/>
        </w:rPr>
        <w:pict>
          <v:shape id="Resim 19" o:spid="_x0000_i1040" type="#_x0000_t75" style="width:51.75pt;height:31.5pt;visibility:visible">
            <v:imagedata r:id="rId19" o:title=""/>
          </v:shape>
        </w:pic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I can  …………… the paper. 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Pour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F447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44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Fold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Break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Mix </w:t>
            </w:r>
          </w:p>
        </w:tc>
      </w:tr>
    </w:tbl>
    <w:p w:rsidR="00501BE9" w:rsidRDefault="00501BE9" w:rsidP="00D2327E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501BE9" w:rsidRPr="00D2327E" w:rsidRDefault="00501BE9" w:rsidP="00D2327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noProof/>
          <w:lang w:eastAsia="tr-TR"/>
        </w:rPr>
        <w:pict>
          <v:shape id="Resim 20" o:spid="_x0000_i1041" type="#_x0000_t75" style="width:56.25pt;height:41.25pt;visibility:visible">
            <v:imagedata r:id="rId20" o:title=""/>
          </v:shape>
        </w:pic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Merve and Batuhan  can  ……………………a tree.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Paste 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Cut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Peel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F447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44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Plant </w:t>
            </w:r>
          </w:p>
        </w:tc>
      </w:tr>
    </w:tbl>
    <w:p w:rsidR="00501BE9" w:rsidRDefault="00501BE9" w:rsidP="00D2327E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501BE9" w:rsidRDefault="00501BE9" w:rsidP="00D2327E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501BE9" w:rsidRDefault="00501BE9" w:rsidP="00D2327E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501BE9" w:rsidRDefault="00501BE9" w:rsidP="00D2327E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501BE9" w:rsidRDefault="00501BE9" w:rsidP="00D2327E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501BE9" w:rsidRPr="00D441B2" w:rsidRDefault="00501BE9" w:rsidP="00D2327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noProof/>
          <w:lang w:eastAsia="tr-TR"/>
        </w:rPr>
        <w:pict>
          <v:shape id="Resim 18" o:spid="_x0000_i1042" type="#_x0000_t75" style="width:48.75pt;height:47.25pt;visibility:visible">
            <v:imagedata r:id="rId21" o:title=""/>
          </v:shape>
        </w:pict>
      </w:r>
      <w:r w:rsidRPr="00D441B2">
        <w:rPr>
          <w:rFonts w:ascii="Times New Roman" w:hAnsi="Times New Roman" w:cs="Times New Roman"/>
          <w:sz w:val="24"/>
          <w:szCs w:val="24"/>
          <w:lang w:val="en-GB"/>
        </w:rPr>
        <w:t xml:space="preserve">  I can ………………………….the bottle. </w:t>
      </w:r>
    </w:p>
    <w:tbl>
      <w:tblPr>
        <w:tblW w:w="0" w:type="auto"/>
        <w:tblInd w:w="-106" w:type="dxa"/>
        <w:tblLook w:val="00A0"/>
      </w:tblPr>
      <w:tblGrid>
        <w:gridCol w:w="470"/>
        <w:gridCol w:w="1839"/>
        <w:gridCol w:w="470"/>
        <w:gridCol w:w="1839"/>
      </w:tblGrid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Fold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01BE9" w:rsidRPr="00F447BE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44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Shake </w:t>
            </w:r>
          </w:p>
        </w:tc>
      </w:tr>
      <w:tr w:rsidR="00501BE9" w:rsidRPr="005A405A">
        <w:tc>
          <w:tcPr>
            <w:tcW w:w="470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Paste </w:t>
            </w:r>
          </w:p>
        </w:tc>
        <w:tc>
          <w:tcPr>
            <w:tcW w:w="456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01BE9" w:rsidRPr="005A405A" w:rsidRDefault="00501BE9" w:rsidP="005A405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Cut </w:t>
            </w:r>
          </w:p>
        </w:tc>
      </w:tr>
    </w:tbl>
    <w:p w:rsidR="00501BE9" w:rsidRDefault="00501BE9" w:rsidP="00D2327E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501BE9" w:rsidRDefault="00501BE9" w:rsidP="00D2327E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Every question is four points</w:t>
      </w:r>
    </w:p>
    <w:p w:rsidR="00501BE9" w:rsidRDefault="00501BE9" w:rsidP="00D2327E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(Her soru 4’er puandır) </w:t>
      </w:r>
    </w:p>
    <w:p w:rsidR="00501BE9" w:rsidRPr="00F447BE" w:rsidRDefault="00501BE9" w:rsidP="00F447BE">
      <w:pPr>
        <w:jc w:val="center"/>
        <w:rPr>
          <w:rFonts w:ascii="Monotype Corsiva" w:hAnsi="Monotype Corsiva" w:cs="Monotype Corsiva"/>
          <w:b/>
          <w:bCs/>
          <w:sz w:val="32"/>
          <w:szCs w:val="32"/>
          <w:lang w:val="en-GB"/>
        </w:rPr>
      </w:pPr>
      <w:r w:rsidRPr="00D2327E">
        <w:rPr>
          <w:rFonts w:ascii="Monotype Corsiva" w:hAnsi="Monotype Corsiva" w:cs="Monotype Corsiva"/>
          <w:b/>
          <w:bCs/>
          <w:sz w:val="32"/>
          <w:szCs w:val="32"/>
          <w:lang w:val="en-GB"/>
        </w:rPr>
        <w:t>GOOD LUCK</w:t>
      </w:r>
      <w:bookmarkStart w:id="0" w:name="_GoBack"/>
      <w:bookmarkEnd w:id="0"/>
    </w:p>
    <w:p w:rsidR="00501BE9" w:rsidRDefault="00501BE9" w:rsidP="00D2327E">
      <w:pPr>
        <w:rPr>
          <w:b/>
          <w:bCs/>
          <w:sz w:val="28"/>
          <w:szCs w:val="28"/>
          <w:lang w:val="en-GB"/>
        </w:rPr>
      </w:pPr>
    </w:p>
    <w:p w:rsidR="00501BE9" w:rsidRPr="00FB60F0" w:rsidRDefault="00501BE9" w:rsidP="00D2327E">
      <w:pPr>
        <w:rPr>
          <w:b/>
          <w:bCs/>
          <w:sz w:val="28"/>
          <w:szCs w:val="28"/>
          <w:lang w:val="en-GB"/>
        </w:rPr>
      </w:pPr>
      <w:r w:rsidRPr="00D2327E">
        <w:rPr>
          <w:b/>
          <w:bCs/>
          <w:sz w:val="28"/>
          <w:szCs w:val="28"/>
          <w:lang w:val="en-GB"/>
        </w:rPr>
        <w:t>KODLAMA YAPMAYI UNUTMAYINIZ ….</w:t>
      </w:r>
    </w:p>
    <w:p w:rsidR="00501BE9" w:rsidRPr="008557AA" w:rsidRDefault="00501BE9" w:rsidP="00D2327E">
      <w:pPr>
        <w:rPr>
          <w:rFonts w:ascii="Times New Roman" w:hAnsi="Times New Roman" w:cs="Times New Roman"/>
          <w:sz w:val="24"/>
          <w:szCs w:val="24"/>
        </w:rPr>
      </w:pPr>
      <w:r w:rsidRPr="008557AA">
        <w:rPr>
          <w:rFonts w:ascii="Times New Roman" w:hAnsi="Times New Roman" w:cs="Times New Roman"/>
          <w:b/>
          <w:bCs/>
          <w:sz w:val="24"/>
          <w:szCs w:val="24"/>
        </w:rPr>
        <w:t>Örnek kodlama</w:t>
      </w:r>
      <w:r w:rsidRPr="008557AA">
        <w:rPr>
          <w:rFonts w:ascii="Times New Roman" w:hAnsi="Times New Roman" w:cs="Times New Roman"/>
          <w:sz w:val="24"/>
          <w:szCs w:val="24"/>
        </w:rPr>
        <w:t xml:space="preserve">  ( sample coding)</w:t>
      </w:r>
    </w:p>
    <w:tbl>
      <w:tblPr>
        <w:tblpPr w:leftFromText="141" w:rightFromText="141" w:vertAnchor="text" w:horzAnchor="page" w:tblpX="7528" w:tblpY="5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425"/>
        <w:gridCol w:w="425"/>
        <w:gridCol w:w="425"/>
        <w:gridCol w:w="426"/>
      </w:tblGrid>
      <w:tr w:rsidR="00501BE9" w:rsidRPr="005A405A">
        <w:tc>
          <w:tcPr>
            <w:tcW w:w="534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26.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501BE9" w:rsidRPr="005A405A" w:rsidRDefault="00501BE9" w:rsidP="005A4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05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</w:tbl>
    <w:p w:rsidR="00501BE9" w:rsidRDefault="00501BE9" w:rsidP="00D2327E">
      <w:pPr>
        <w:rPr>
          <w:b/>
          <w:bCs/>
          <w:sz w:val="28"/>
          <w:szCs w:val="28"/>
          <w:lang w:val="en-GB"/>
        </w:rPr>
      </w:pPr>
    </w:p>
    <w:p w:rsidR="00501BE9" w:rsidRPr="00D2327E" w:rsidRDefault="00501BE9" w:rsidP="00D2327E">
      <w:pPr>
        <w:rPr>
          <w:b/>
          <w:bCs/>
          <w:sz w:val="28"/>
          <w:szCs w:val="28"/>
          <w:lang w:val="en-GB"/>
        </w:rPr>
      </w:pPr>
    </w:p>
    <w:sectPr w:rsidR="00501BE9" w:rsidRPr="00D2327E" w:rsidSect="00580158">
      <w:type w:val="continuous"/>
      <w:pgSz w:w="11906" w:h="16838"/>
      <w:pgMar w:top="993" w:right="849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17E"/>
    <w:multiLevelType w:val="hybridMultilevel"/>
    <w:tmpl w:val="150A7A76"/>
    <w:lvl w:ilvl="0" w:tplc="775A35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43D2C"/>
    <w:multiLevelType w:val="hybridMultilevel"/>
    <w:tmpl w:val="15744CA4"/>
    <w:lvl w:ilvl="0" w:tplc="BBF4F1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A7026"/>
    <w:multiLevelType w:val="hybridMultilevel"/>
    <w:tmpl w:val="F4AE5728"/>
    <w:lvl w:ilvl="0" w:tplc="02860944">
      <w:start w:val="25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CF33C8"/>
    <w:multiLevelType w:val="hybridMultilevel"/>
    <w:tmpl w:val="BAB06A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158"/>
    <w:rsid w:val="000F3536"/>
    <w:rsid w:val="00134B5C"/>
    <w:rsid w:val="002035BE"/>
    <w:rsid w:val="003D12B8"/>
    <w:rsid w:val="00456B21"/>
    <w:rsid w:val="00491434"/>
    <w:rsid w:val="00501BE9"/>
    <w:rsid w:val="00580158"/>
    <w:rsid w:val="005A405A"/>
    <w:rsid w:val="005B4C2B"/>
    <w:rsid w:val="0067351B"/>
    <w:rsid w:val="007C33CD"/>
    <w:rsid w:val="00802279"/>
    <w:rsid w:val="008557AA"/>
    <w:rsid w:val="00895784"/>
    <w:rsid w:val="008E00C3"/>
    <w:rsid w:val="00940657"/>
    <w:rsid w:val="00951586"/>
    <w:rsid w:val="00A00395"/>
    <w:rsid w:val="00B8093B"/>
    <w:rsid w:val="00CA7F78"/>
    <w:rsid w:val="00CE3697"/>
    <w:rsid w:val="00D2327E"/>
    <w:rsid w:val="00D441B2"/>
    <w:rsid w:val="00E5565A"/>
    <w:rsid w:val="00EE2419"/>
    <w:rsid w:val="00F43414"/>
    <w:rsid w:val="00F447BE"/>
    <w:rsid w:val="00FB0428"/>
    <w:rsid w:val="00FB6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15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8015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8015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55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6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3</Pages>
  <Words>465</Words>
  <Characters>2652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2016 -2017 Educational Year Yalınayak Primary School 4/C Grade 2nd Term 1st English Exam </dc:title>
  <dc:subject/>
  <dc:creator>Acer</dc:creator>
  <cp:keywords/>
  <dc:description/>
  <cp:lastModifiedBy>Edanur</cp:lastModifiedBy>
  <cp:revision>3</cp:revision>
  <cp:lastPrinted>2017-04-04T18:43:00Z</cp:lastPrinted>
  <dcterms:created xsi:type="dcterms:W3CDTF">2018-03-09T14:00:00Z</dcterms:created>
  <dcterms:modified xsi:type="dcterms:W3CDTF">2018-03-09T20:01:00Z</dcterms:modified>
</cp:coreProperties>
</file>