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DD" w:rsidRDefault="00D016DD" w:rsidP="007F7496">
      <w:pPr>
        <w:ind w:firstLine="0"/>
        <w:jc w:val="center"/>
        <w:rPr>
          <w:b/>
          <w:bCs/>
        </w:rPr>
      </w:pPr>
    </w:p>
    <w:p w:rsidR="00D016DD" w:rsidRDefault="00D016DD" w:rsidP="00732BE6">
      <w:pPr>
        <w:ind w:firstLine="0"/>
        <w:rPr>
          <w:b/>
          <w:bCs/>
        </w:rPr>
      </w:pPr>
      <w:r>
        <w:rPr>
          <w:b/>
          <w:bCs/>
        </w:rPr>
        <w:t>ADI SOYADI:</w:t>
      </w:r>
    </w:p>
    <w:p w:rsidR="00D016DD" w:rsidRDefault="00D016DD" w:rsidP="00732BE6">
      <w:pPr>
        <w:ind w:firstLine="0"/>
        <w:rPr>
          <w:b/>
          <w:bCs/>
        </w:rPr>
      </w:pPr>
    </w:p>
    <w:p w:rsidR="00D016DD" w:rsidRPr="00732BE6" w:rsidRDefault="00D016DD" w:rsidP="00732BE6">
      <w:pPr>
        <w:ind w:firstLine="0"/>
      </w:pPr>
      <w:r>
        <w:rPr>
          <w:b/>
          <w:bCs/>
        </w:rPr>
        <w:t xml:space="preserve">UYGULAMA TARİHİ : </w:t>
      </w:r>
      <w:r>
        <w:t>21.09.2016</w:t>
      </w:r>
    </w:p>
    <w:p w:rsidR="00D016DD" w:rsidRDefault="00D016DD" w:rsidP="007F7496">
      <w:pPr>
        <w:ind w:firstLine="0"/>
        <w:jc w:val="center"/>
        <w:rPr>
          <w:b/>
          <w:bCs/>
        </w:rPr>
      </w:pPr>
    </w:p>
    <w:p w:rsidR="00D016DD" w:rsidRDefault="00D016DD" w:rsidP="007F7496">
      <w:pPr>
        <w:ind w:firstLine="0"/>
        <w:jc w:val="center"/>
        <w:rPr>
          <w:b/>
          <w:bCs/>
        </w:rPr>
      </w:pPr>
    </w:p>
    <w:p w:rsidR="00D016DD" w:rsidRPr="007F7496" w:rsidRDefault="00D016DD" w:rsidP="007F7496">
      <w:pPr>
        <w:ind w:firstLine="0"/>
        <w:jc w:val="center"/>
        <w:rPr>
          <w:b/>
          <w:bCs/>
        </w:rPr>
      </w:pPr>
      <w:r w:rsidRPr="007F7496">
        <w:rPr>
          <w:b/>
          <w:bCs/>
        </w:rPr>
        <w:t xml:space="preserve">SEVİYE TESPİT </w:t>
      </w:r>
      <w:r>
        <w:rPr>
          <w:b/>
          <w:bCs/>
        </w:rPr>
        <w:t xml:space="preserve">TÜRKÇE </w:t>
      </w:r>
      <w:r w:rsidRPr="007F7496">
        <w:rPr>
          <w:b/>
          <w:bCs/>
        </w:rPr>
        <w:t>SORULARI</w:t>
      </w:r>
    </w:p>
    <w:p w:rsidR="00D016DD" w:rsidRDefault="00D016DD" w:rsidP="007F7496">
      <w:pPr>
        <w:ind w:firstLine="0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19.55pt;margin-top:14.4pt;width:273.45pt;height:271.5pt;rotation:-90;z-index:251658240;visibility:visible">
            <v:textbox>
              <w:txbxContent>
                <w:p w:rsidR="00D016DD" w:rsidRPr="007F7496" w:rsidRDefault="00D016DD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</w:t>
                  </w:r>
                  <w:r w:rsidRPr="007F7496">
                    <w:rPr>
                      <w:rFonts w:ascii="Comic Sans MS" w:hAnsi="Comic Sans MS" w:cs="Comic Sans MS"/>
                      <w:sz w:val="22"/>
                      <w:szCs w:val="22"/>
                    </w:rPr>
                    <w:t>Kitap çok iyi arkadaş,</w:t>
                  </w:r>
                </w:p>
                <w:p w:rsidR="00D016DD" w:rsidRPr="007F7496" w:rsidRDefault="00D016DD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Bana neyi sorsam söyler.</w:t>
                  </w:r>
                </w:p>
                <w:p w:rsidR="00D016DD" w:rsidRPr="007F7496" w:rsidRDefault="00D016DD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Ne anlatsa en sonunda,</w:t>
                  </w:r>
                </w:p>
                <w:p w:rsidR="00D016DD" w:rsidRPr="007F7496" w:rsidRDefault="00D016DD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Çalış, iyi, doğru ol, der.</w:t>
                  </w:r>
                </w:p>
                <w:p w:rsidR="00D016DD" w:rsidRPr="007F7496" w:rsidRDefault="00D016DD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</w:p>
                <w:p w:rsidR="00D016DD" w:rsidRPr="007F7496" w:rsidRDefault="00D016DD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Geceleri uyumaz o,</w:t>
                  </w:r>
                </w:p>
                <w:p w:rsidR="00D016DD" w:rsidRPr="007F7496" w:rsidRDefault="00D016DD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Beni</w:t>
                  </w:r>
                  <w:r w:rsidRPr="00E06751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Comic Sans MS"/>
                      <w:sz w:val="22"/>
                      <w:szCs w:val="22"/>
                    </w:rPr>
                    <w:t>kaldırır erkenden.</w:t>
                  </w:r>
                </w:p>
                <w:p w:rsidR="00D016DD" w:rsidRPr="007F7496" w:rsidRDefault="00D016DD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Okuldan bile güzeldir,</w:t>
                  </w:r>
                </w:p>
                <w:p w:rsidR="00D016DD" w:rsidRPr="00E06751" w:rsidRDefault="00D016DD" w:rsidP="00D238B8">
                  <w:pPr>
                    <w:spacing w:line="360" w:lineRule="auto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7F7496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 Kitabı çok severim</w:t>
                  </w:r>
                  <w:r w:rsidRPr="00E06751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Comic Sans MS"/>
                      <w:sz w:val="22"/>
                      <w:szCs w:val="22"/>
                    </w:rPr>
                    <w:t>ben.</w:t>
                  </w:r>
                </w:p>
                <w:p w:rsidR="00D016DD" w:rsidRDefault="00D016DD" w:rsidP="007F7496"/>
              </w:txbxContent>
            </v:textbox>
          </v:shape>
        </w:pict>
      </w:r>
    </w:p>
    <w:p w:rsidR="00D016DD" w:rsidRDefault="00D016DD" w:rsidP="007F7496"/>
    <w:p w:rsidR="00D016DD" w:rsidRDefault="00D016DD" w:rsidP="007F7496">
      <w:pPr>
        <w:rPr>
          <w:rFonts w:ascii="Comic Sans MS" w:hAnsi="Comic Sans MS" w:cs="Comic Sans MS"/>
          <w:sz w:val="32"/>
          <w:szCs w:val="32"/>
        </w:rPr>
      </w:pPr>
    </w:p>
    <w:p w:rsidR="00D016DD" w:rsidRDefault="00D016DD" w:rsidP="007F7496">
      <w:pPr>
        <w:rPr>
          <w:rFonts w:ascii="Comic Sans MS" w:hAnsi="Comic Sans MS" w:cs="Comic Sans MS"/>
          <w:sz w:val="32"/>
          <w:szCs w:val="32"/>
        </w:rPr>
      </w:pPr>
    </w:p>
    <w:p w:rsidR="00D016DD" w:rsidRDefault="00D016DD" w:rsidP="007F7496">
      <w:pPr>
        <w:rPr>
          <w:rFonts w:ascii="Comic Sans MS" w:hAnsi="Comic Sans MS" w:cs="Comic Sans MS"/>
          <w:sz w:val="32"/>
          <w:szCs w:val="32"/>
        </w:rPr>
      </w:pPr>
    </w:p>
    <w:p w:rsidR="00D016DD" w:rsidRDefault="00D016DD" w:rsidP="007F7496">
      <w:pPr>
        <w:rPr>
          <w:rFonts w:ascii="Arial Narrow" w:hAnsi="Arial Narrow" w:cs="Arial Narrow"/>
          <w:b/>
          <w:bCs/>
          <w:sz w:val="32"/>
          <w:szCs w:val="32"/>
        </w:rPr>
      </w:pPr>
    </w:p>
    <w:p w:rsidR="00D016DD" w:rsidRDefault="00D016DD" w:rsidP="007F7496">
      <w:pPr>
        <w:rPr>
          <w:rFonts w:ascii="Arial Narrow" w:hAnsi="Arial Narrow" w:cs="Arial Narrow"/>
          <w:b/>
          <w:bCs/>
          <w:sz w:val="32"/>
          <w:szCs w:val="32"/>
        </w:rPr>
      </w:pPr>
    </w:p>
    <w:p w:rsidR="00D016DD" w:rsidRDefault="00D016DD" w:rsidP="007F7496">
      <w:pPr>
        <w:rPr>
          <w:rFonts w:ascii="Arial Narrow" w:hAnsi="Arial Narrow" w:cs="Arial Narrow"/>
          <w:b/>
          <w:bCs/>
          <w:sz w:val="28"/>
          <w:szCs w:val="28"/>
        </w:rPr>
      </w:pPr>
    </w:p>
    <w:p w:rsidR="00D016DD" w:rsidRDefault="00D016DD" w:rsidP="007F7496">
      <w:pPr>
        <w:rPr>
          <w:rFonts w:ascii="Arial Narrow" w:hAnsi="Arial Narrow" w:cs="Arial Narrow"/>
          <w:b/>
          <w:bCs/>
          <w:sz w:val="28"/>
          <w:szCs w:val="28"/>
        </w:rPr>
      </w:pPr>
    </w:p>
    <w:p w:rsidR="00D016DD" w:rsidRDefault="00D016DD" w:rsidP="007F7496">
      <w:pPr>
        <w:rPr>
          <w:rFonts w:ascii="Arial Narrow" w:hAnsi="Arial Narrow" w:cs="Arial Narrow"/>
          <w:b/>
          <w:bCs/>
          <w:sz w:val="28"/>
          <w:szCs w:val="28"/>
        </w:rPr>
      </w:pPr>
    </w:p>
    <w:p w:rsidR="00D016DD" w:rsidRDefault="00D016DD" w:rsidP="007F7496">
      <w:pPr>
        <w:rPr>
          <w:rFonts w:ascii="Arial Narrow" w:hAnsi="Arial Narrow" w:cs="Arial Narrow"/>
          <w:b/>
          <w:bCs/>
          <w:sz w:val="28"/>
          <w:szCs w:val="28"/>
        </w:rPr>
      </w:pPr>
    </w:p>
    <w:p w:rsidR="00D016DD" w:rsidRPr="007F7496" w:rsidRDefault="00D016DD" w:rsidP="007F7496">
      <w:pPr>
        <w:rPr>
          <w:rFonts w:ascii="Arial Narrow" w:hAnsi="Arial Narrow" w:cs="Arial Narrow"/>
          <w:b/>
          <w:bCs/>
          <w:sz w:val="28"/>
          <w:szCs w:val="28"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  <w:i/>
          <w:i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  <w:i/>
          <w:i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  <w:i/>
          <w:i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  <w:i/>
          <w:i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  <w:i/>
          <w:i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  <w:i/>
          <w:iCs/>
        </w:rPr>
      </w:pP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 w:rsidRPr="007F7496">
        <w:rPr>
          <w:rFonts w:ascii="Arial Narrow" w:hAnsi="Arial Narrow" w:cs="Arial Narrow"/>
          <w:b/>
          <w:bCs/>
          <w:i/>
          <w:iCs/>
        </w:rPr>
        <w:t>***</w:t>
      </w:r>
      <w:r w:rsidRPr="007F7496">
        <w:rPr>
          <w:rFonts w:ascii="Arial Narrow" w:hAnsi="Arial Narrow" w:cs="Arial Narrow"/>
          <w:b/>
          <w:bCs/>
        </w:rPr>
        <w:t>İlk 4 Soruyu şiire göre cevaplandırınız.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  <w:i/>
          <w:i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 w:rsidRPr="007F7496">
        <w:rPr>
          <w:rFonts w:ascii="Arial Narrow" w:hAnsi="Arial Narrow" w:cs="Arial Narrow"/>
          <w:b/>
          <w:bCs/>
        </w:rPr>
        <w:t xml:space="preserve">1. Kitap, çocuğa hangisini </w:t>
      </w:r>
      <w:r w:rsidRPr="007F7496">
        <w:rPr>
          <w:rFonts w:ascii="Arial Narrow" w:hAnsi="Arial Narrow" w:cs="Arial Narrow"/>
          <w:b/>
          <w:bCs/>
          <w:u w:val="single"/>
        </w:rPr>
        <w:t>söylemiyor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 w:rsidRPr="007F7496">
        <w:rPr>
          <w:rFonts w:ascii="Arial Narrow" w:hAnsi="Arial Narrow" w:cs="Arial Narrow"/>
        </w:rPr>
        <w:t>İyi ol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 w:rsidRPr="007F7496">
        <w:rPr>
          <w:rFonts w:ascii="Arial Narrow" w:hAnsi="Arial Narrow" w:cs="Arial Narrow"/>
        </w:rPr>
        <w:t>Çalış</w:t>
      </w:r>
      <w:r w:rsidRPr="007F7496">
        <w:rPr>
          <w:rFonts w:ascii="Arial Narrow" w:hAnsi="Arial Narrow" w:cs="Arial Narrow"/>
          <w:b/>
          <w:bCs/>
        </w:rPr>
        <w:tab/>
        <w:t xml:space="preserve">C) </w:t>
      </w:r>
      <w:r w:rsidRPr="007F7496">
        <w:rPr>
          <w:rFonts w:ascii="Arial Narrow" w:hAnsi="Arial Narrow" w:cs="Arial Narrow"/>
        </w:rPr>
        <w:t>Doğru yaz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 w:rsidRPr="007F7496">
        <w:rPr>
          <w:rFonts w:ascii="Arial Narrow" w:hAnsi="Arial Narrow" w:cs="Arial Narrow"/>
          <w:b/>
          <w:bCs/>
        </w:rPr>
        <w:t xml:space="preserve">2. </w:t>
      </w:r>
      <w:r w:rsidRPr="007C16F8">
        <w:rPr>
          <w:rFonts w:ascii="Arial Narrow" w:hAnsi="Arial Narrow" w:cs="Arial Narrow"/>
          <w:b/>
          <w:bCs/>
        </w:rPr>
        <w:t>Şair en çok neyi seviyor ?</w:t>
      </w:r>
    </w:p>
    <w:p w:rsidR="00D016DD" w:rsidRPr="007C16F8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 w:rsidRPr="007F7496">
        <w:rPr>
          <w:rFonts w:ascii="Arial Narrow" w:hAnsi="Arial Narrow" w:cs="Arial Narrow"/>
        </w:rPr>
        <w:t xml:space="preserve">Geceleri </w:t>
      </w:r>
      <w:r w:rsidRPr="007F7496">
        <w:rPr>
          <w:rFonts w:ascii="Arial Narrow" w:hAnsi="Arial Narrow" w:cs="Arial Narrow"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 w:rsidRPr="007F7496">
        <w:rPr>
          <w:rFonts w:ascii="Arial Narrow" w:hAnsi="Arial Narrow" w:cs="Arial Narrow"/>
        </w:rPr>
        <w:t>Kitabı</w:t>
      </w:r>
      <w:r w:rsidRPr="007F7496">
        <w:rPr>
          <w:rFonts w:ascii="Arial Narrow" w:hAnsi="Arial Narrow" w:cs="Arial Narrow"/>
        </w:rPr>
        <w:tab/>
      </w:r>
      <w:r w:rsidRPr="007F7496">
        <w:rPr>
          <w:rFonts w:ascii="Arial Narrow" w:hAnsi="Arial Narrow" w:cs="Arial Narrow"/>
          <w:b/>
          <w:bCs/>
        </w:rPr>
        <w:t>C)</w:t>
      </w:r>
      <w:r w:rsidRPr="007F7496">
        <w:rPr>
          <w:rFonts w:ascii="Arial Narrow" w:hAnsi="Arial Narrow" w:cs="Arial Narrow"/>
        </w:rPr>
        <w:t xml:space="preserve"> Okulu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 w:rsidRPr="007F7496">
        <w:rPr>
          <w:rFonts w:ascii="Arial Narrow" w:hAnsi="Arial Narrow" w:cs="Arial Narrow"/>
          <w:b/>
          <w:bCs/>
        </w:rPr>
        <w:t xml:space="preserve">3. Hangisi kitabın yaptıklarından </w:t>
      </w:r>
      <w:r w:rsidRPr="007F7496">
        <w:rPr>
          <w:rFonts w:ascii="Arial Narrow" w:hAnsi="Arial Narrow" w:cs="Arial Narrow"/>
          <w:b/>
          <w:bCs/>
          <w:u w:val="single"/>
        </w:rPr>
        <w:t>değildir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 w:rsidRPr="007F7496">
        <w:rPr>
          <w:rFonts w:ascii="Arial Narrow" w:hAnsi="Arial Narrow" w:cs="Arial Narrow"/>
        </w:rPr>
        <w:t>Her şeye cevap vermek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B) </w:t>
      </w:r>
      <w:r w:rsidRPr="007F7496">
        <w:rPr>
          <w:rFonts w:ascii="Arial Narrow" w:hAnsi="Arial Narrow" w:cs="Arial Narrow"/>
        </w:rPr>
        <w:t>Geceleri uyumak</w:t>
      </w:r>
      <w:r w:rsidRPr="007F7496">
        <w:rPr>
          <w:rFonts w:ascii="Arial Narrow" w:hAnsi="Arial Narrow" w:cs="Arial Narrow"/>
        </w:rPr>
        <w:tab/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>C)</w:t>
      </w:r>
      <w:r w:rsidRPr="007F7496">
        <w:rPr>
          <w:rFonts w:ascii="Arial Narrow" w:hAnsi="Arial Narrow" w:cs="Arial Narrow"/>
        </w:rPr>
        <w:t xml:space="preserve"> Şairi erkenden uyandırmak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4</w:t>
      </w:r>
      <w:r w:rsidRPr="007F7496">
        <w:rPr>
          <w:rFonts w:ascii="Arial Narrow" w:hAnsi="Arial Narrow" w:cs="Arial Narrow"/>
          <w:b/>
          <w:bCs/>
        </w:rPr>
        <w:t>. Şiirden hangi</w:t>
      </w:r>
      <w:r>
        <w:rPr>
          <w:rFonts w:ascii="Arial Narrow" w:hAnsi="Arial Narrow" w:cs="Arial Narrow"/>
          <w:b/>
          <w:bCs/>
        </w:rPr>
        <w:t xml:space="preserve"> sonuç</w:t>
      </w:r>
      <w:r w:rsidRPr="007F7496">
        <w:rPr>
          <w:rFonts w:ascii="Arial Narrow" w:hAnsi="Arial Narrow" w:cs="Arial Narrow"/>
          <w:b/>
          <w:bCs/>
        </w:rPr>
        <w:t xml:space="preserve"> </w:t>
      </w:r>
      <w:r w:rsidRPr="007F7496">
        <w:rPr>
          <w:rFonts w:ascii="Arial Narrow" w:hAnsi="Arial Narrow" w:cs="Arial Narrow"/>
          <w:b/>
          <w:bCs/>
          <w:u w:val="single"/>
        </w:rPr>
        <w:t>çıkarılamaz</w:t>
      </w:r>
      <w:r w:rsidRPr="007F7496">
        <w:rPr>
          <w:rFonts w:ascii="Arial Narrow" w:hAnsi="Arial Narrow" w:cs="Arial Narrow"/>
          <w:b/>
          <w:bCs/>
        </w:rPr>
        <w:t>?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 w:rsidRPr="007F7496">
        <w:rPr>
          <w:rFonts w:ascii="Arial Narrow" w:hAnsi="Arial Narrow" w:cs="Arial Narrow"/>
        </w:rPr>
        <w:t>Her kitap okuldan güzeldir.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B) </w:t>
      </w:r>
      <w:r w:rsidRPr="007F7496">
        <w:rPr>
          <w:rFonts w:ascii="Arial Narrow" w:hAnsi="Arial Narrow" w:cs="Arial Narrow"/>
        </w:rPr>
        <w:t>Kitaplar iyi arkadaştır.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>C)</w:t>
      </w:r>
      <w:r w:rsidRPr="007F7496">
        <w:rPr>
          <w:rFonts w:ascii="Arial Narrow" w:hAnsi="Arial Narrow" w:cs="Arial Narrow"/>
        </w:rPr>
        <w:t xml:space="preserve"> Kitaplar bilgi kaynağıdır.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238B8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DOĞRU : ……… YANLIŞ : ………. PUAN : …………..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5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Hangi cümlede “uzun” kelimesinin zıt anlamlısı vardır</w:t>
      </w:r>
      <w:r w:rsidRPr="007F7496">
        <w:rPr>
          <w:rFonts w:ascii="Arial Narrow" w:hAnsi="Arial Narrow" w:cs="Arial Narrow"/>
          <w:b/>
          <w:bCs/>
        </w:rPr>
        <w:t>?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Bizim evimiz okula çok uzak.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Ablamın boyu birazcık kısa.</w:t>
      </w:r>
    </w:p>
    <w:p w:rsidR="00D016DD" w:rsidRPr="00D238B8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>C)</w:t>
      </w:r>
      <w:r w:rsidRPr="007F7496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Kardeşimin küçük burnu akıyor.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6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 xml:space="preserve">Hangi cümlede yazım yanlışı </w:t>
      </w:r>
      <w:r w:rsidRPr="007C16F8">
        <w:rPr>
          <w:rFonts w:ascii="Arial Narrow" w:hAnsi="Arial Narrow" w:cs="Arial Narrow"/>
          <w:b/>
          <w:bCs/>
          <w:u w:val="single"/>
        </w:rPr>
        <w:t>yoktur</w:t>
      </w:r>
      <w:r w:rsidRPr="007F7496">
        <w:rPr>
          <w:rFonts w:ascii="Arial Narrow" w:hAnsi="Arial Narrow" w:cs="Arial Narrow"/>
          <w:b/>
          <w:bCs/>
        </w:rPr>
        <w:t>?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Dün Hüseyin’in doğum günüydü.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Köpeğim kıvırcığı veterinere götürdük.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>C)</w:t>
      </w:r>
      <w:r w:rsidRPr="007F7496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Türkiyenin başkenti Ankaradır.</w:t>
      </w:r>
    </w:p>
    <w:p w:rsidR="00D016DD" w:rsidRDefault="00D016DD" w:rsidP="00D772EA">
      <w:pPr>
        <w:spacing w:line="276" w:lineRule="auto"/>
        <w:ind w:firstLine="0"/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Pr="007C16F8" w:rsidRDefault="00D016DD" w:rsidP="00D772EA">
      <w:pPr>
        <w:spacing w:line="276" w:lineRule="auto"/>
        <w:ind w:firstLine="0"/>
        <w:rPr>
          <w:rFonts w:ascii="Comic Sans MS" w:hAnsi="Comic Sans MS" w:cs="Comic Sans MS"/>
        </w:rPr>
      </w:pPr>
      <w:r w:rsidRPr="007C16F8">
        <w:rPr>
          <w:rFonts w:ascii="Comic Sans MS" w:hAnsi="Comic Sans MS" w:cs="Comic Sans MS"/>
        </w:rPr>
        <w:t xml:space="preserve">“Masadaki ……………. </w:t>
      </w:r>
      <w:r>
        <w:rPr>
          <w:rFonts w:ascii="Comic Sans MS" w:hAnsi="Comic Sans MS" w:cs="Comic Sans MS"/>
        </w:rPr>
        <w:t>b</w:t>
      </w:r>
      <w:r w:rsidRPr="007C16F8">
        <w:rPr>
          <w:rFonts w:ascii="Comic Sans MS" w:hAnsi="Comic Sans MS" w:cs="Comic Sans MS"/>
        </w:rPr>
        <w:t>ardağı yere düşürdüm.”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7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Yukarıdaki boşluğa hangi kelime gelirse varlığın özelliğini belirtmiş olur</w:t>
      </w:r>
      <w:r w:rsidRPr="007C16F8">
        <w:rPr>
          <w:rFonts w:ascii="Arial Narrow" w:hAnsi="Arial Narrow" w:cs="Arial Narrow"/>
          <w:b/>
          <w:bCs/>
        </w:rPr>
        <w:t xml:space="preserve"> ?</w:t>
      </w:r>
    </w:p>
    <w:p w:rsidR="00D016DD" w:rsidRPr="007C16F8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su</w:t>
      </w:r>
      <w:r w:rsidRPr="007F7496">
        <w:rPr>
          <w:rFonts w:ascii="Arial Narrow" w:hAnsi="Arial Narrow" w:cs="Arial Narrow"/>
        </w:rPr>
        <w:t xml:space="preserve"> </w:t>
      </w:r>
      <w:r w:rsidRPr="007F7496"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yeşil</w:t>
      </w:r>
      <w:r>
        <w:rPr>
          <w:rFonts w:ascii="Arial Narrow" w:hAnsi="Arial Narrow" w:cs="Arial Narrow"/>
        </w:rPr>
        <w:tab/>
      </w:r>
      <w:r w:rsidRPr="007F7496">
        <w:rPr>
          <w:rFonts w:ascii="Arial Narrow" w:hAnsi="Arial Narrow" w:cs="Arial Narrow"/>
        </w:rPr>
        <w:tab/>
      </w:r>
      <w:r w:rsidRPr="007F7496">
        <w:rPr>
          <w:rFonts w:ascii="Arial Narrow" w:hAnsi="Arial Narrow" w:cs="Arial Narrow"/>
          <w:b/>
          <w:bCs/>
        </w:rPr>
        <w:t>C)</w:t>
      </w:r>
      <w:r w:rsidRPr="007F7496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sürahi</w:t>
      </w:r>
    </w:p>
    <w:p w:rsidR="00D016DD" w:rsidRDefault="00D016DD" w:rsidP="00D772EA">
      <w:pPr>
        <w:spacing w:line="276" w:lineRule="auto"/>
        <w:ind w:firstLine="0"/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8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Hangi cümlede “ıslak” kelimesinin eş anlamlısı kullanılmıştır</w:t>
      </w:r>
      <w:r w:rsidRPr="007F7496">
        <w:rPr>
          <w:rFonts w:ascii="Arial Narrow" w:hAnsi="Arial Narrow" w:cs="Arial Narrow"/>
          <w:b/>
          <w:bCs/>
        </w:rPr>
        <w:t>?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Annem çamaşırları kuruttu.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Öğretmenim, yerler yaş, diye bizi uyardı.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>C)</w:t>
      </w:r>
      <w:r w:rsidRPr="007F7496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Dün buralara çok yağmur yağdı.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9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 xml:space="preserve">Altı çizili kelimelerden hangisinin eş seslisi </w:t>
      </w:r>
      <w:r w:rsidRPr="00D238B8">
        <w:rPr>
          <w:rFonts w:ascii="Arial Narrow" w:hAnsi="Arial Narrow" w:cs="Arial Narrow"/>
          <w:b/>
          <w:bCs/>
          <w:u w:val="single"/>
        </w:rPr>
        <w:t>yoktur</w:t>
      </w:r>
      <w:r w:rsidRPr="007F7496">
        <w:rPr>
          <w:rFonts w:ascii="Arial Narrow" w:hAnsi="Arial Narrow" w:cs="Arial Narrow"/>
          <w:b/>
          <w:bCs/>
        </w:rPr>
        <w:t>?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 xml:space="preserve">Elindeki tohumları tarlaya </w:t>
      </w:r>
      <w:r w:rsidRPr="00D238B8">
        <w:rPr>
          <w:rFonts w:ascii="Arial Narrow" w:hAnsi="Arial Narrow" w:cs="Arial Narrow"/>
          <w:u w:val="single"/>
        </w:rPr>
        <w:t>saç.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 xml:space="preserve">Köpek geliyor çabuk </w:t>
      </w:r>
      <w:r w:rsidRPr="00D238B8">
        <w:rPr>
          <w:rFonts w:ascii="Arial Narrow" w:hAnsi="Arial Narrow" w:cs="Arial Narrow"/>
          <w:u w:val="single"/>
        </w:rPr>
        <w:t>kaç !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>C)</w:t>
      </w:r>
      <w:r w:rsidRPr="007F7496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 xml:space="preserve">Çok eğlenceli bir </w:t>
      </w:r>
      <w:r w:rsidRPr="00D238B8">
        <w:rPr>
          <w:rFonts w:ascii="Arial Narrow" w:hAnsi="Arial Narrow" w:cs="Arial Narrow"/>
          <w:u w:val="single"/>
        </w:rPr>
        <w:t>maç.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Pr="007C16F8" w:rsidRDefault="00D016DD" w:rsidP="00D772EA">
      <w:pPr>
        <w:spacing w:line="276" w:lineRule="auto"/>
        <w:ind w:firstLine="0"/>
        <w:rPr>
          <w:rFonts w:ascii="Comic Sans MS" w:hAnsi="Comic Sans MS" w:cs="Comic Sans MS"/>
        </w:rPr>
      </w:pPr>
      <w:r w:rsidRPr="007C16F8">
        <w:rPr>
          <w:rFonts w:ascii="Comic Sans MS" w:hAnsi="Comic Sans MS" w:cs="Comic Sans MS"/>
        </w:rPr>
        <w:t>“</w:t>
      </w:r>
      <w:r>
        <w:rPr>
          <w:rFonts w:ascii="Comic Sans MS" w:hAnsi="Comic Sans MS" w:cs="Comic Sans MS"/>
        </w:rPr>
        <w:t>Yaşlı adam bastonuna dayanarak yürüyordu.”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10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 xml:space="preserve">Yukarıdaki cümlede hangi sorunun cevabı </w:t>
      </w:r>
      <w:r w:rsidRPr="00732BE6">
        <w:rPr>
          <w:rFonts w:ascii="Arial Narrow" w:hAnsi="Arial Narrow" w:cs="Arial Narrow"/>
          <w:b/>
          <w:bCs/>
          <w:u w:val="single"/>
        </w:rPr>
        <w:t>yoktur</w:t>
      </w:r>
      <w:r w:rsidRPr="007C16F8">
        <w:rPr>
          <w:rFonts w:ascii="Arial Narrow" w:hAnsi="Arial Narrow" w:cs="Arial Narrow"/>
          <w:b/>
          <w:bCs/>
        </w:rPr>
        <w:t>?</w:t>
      </w:r>
    </w:p>
    <w:p w:rsidR="00D016DD" w:rsidRPr="007C16F8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Nasıl</w:t>
      </w:r>
      <w:r w:rsidRPr="007F7496">
        <w:rPr>
          <w:rFonts w:ascii="Arial Narrow" w:hAnsi="Arial Narrow" w:cs="Arial Narrow"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Nerede</w:t>
      </w:r>
      <w:r>
        <w:rPr>
          <w:rFonts w:ascii="Arial Narrow" w:hAnsi="Arial Narrow" w:cs="Arial Narrow"/>
        </w:rPr>
        <w:tab/>
      </w:r>
      <w:r w:rsidRPr="007F7496">
        <w:rPr>
          <w:rFonts w:ascii="Arial Narrow" w:hAnsi="Arial Narrow" w:cs="Arial Narrow"/>
          <w:b/>
          <w:bCs/>
        </w:rPr>
        <w:t>C)</w:t>
      </w:r>
      <w:r w:rsidRPr="007F7496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Kim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7F7496">
      <w:pPr>
        <w:ind w:firstLine="0"/>
      </w:pPr>
    </w:p>
    <w:p w:rsidR="00D016DD" w:rsidRDefault="00D016DD" w:rsidP="007F7496">
      <w:pPr>
        <w:ind w:firstLine="0"/>
      </w:pPr>
    </w:p>
    <w:p w:rsidR="00D016DD" w:rsidRPr="007F7496" w:rsidRDefault="00D016DD" w:rsidP="001470A9">
      <w:pPr>
        <w:ind w:firstLine="0"/>
        <w:jc w:val="center"/>
        <w:rPr>
          <w:b/>
          <w:bCs/>
        </w:rPr>
      </w:pPr>
      <w:r w:rsidRPr="007F7496">
        <w:rPr>
          <w:b/>
          <w:bCs/>
        </w:rPr>
        <w:t xml:space="preserve">SEVİYE TESPİT </w:t>
      </w:r>
      <w:r>
        <w:rPr>
          <w:b/>
          <w:bCs/>
        </w:rPr>
        <w:t xml:space="preserve">MATEMATİK </w:t>
      </w:r>
      <w:r w:rsidRPr="007F7496">
        <w:rPr>
          <w:b/>
          <w:bCs/>
        </w:rPr>
        <w:t>SORULARI</w:t>
      </w:r>
    </w:p>
    <w:p w:rsidR="00D016DD" w:rsidRDefault="00D016DD" w:rsidP="007F7496">
      <w:pPr>
        <w:ind w:firstLine="0"/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 w:rsidRPr="007F7496">
        <w:rPr>
          <w:rFonts w:ascii="Arial Narrow" w:hAnsi="Arial Narrow" w:cs="Arial Narrow"/>
          <w:b/>
          <w:bCs/>
        </w:rPr>
        <w:t xml:space="preserve">1. </w:t>
      </w:r>
      <w:r>
        <w:rPr>
          <w:rFonts w:ascii="Arial Narrow" w:hAnsi="Arial Narrow" w:cs="Arial Narrow"/>
          <w:b/>
          <w:bCs/>
        </w:rPr>
        <w:t>5 birlik 7 onluktan oluşan sayı, iki basamaklı en büyük doğal sayıdan ne kadar küçüktür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42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57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C) </w:t>
      </w:r>
      <w:r>
        <w:rPr>
          <w:rFonts w:ascii="Arial Narrow" w:hAnsi="Arial Narrow" w:cs="Arial Narrow"/>
        </w:rPr>
        <w:t>24</w:t>
      </w: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1470A9">
      <w:pPr>
        <w:ind w:firstLine="0"/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2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Aşağıdakilerden hangisini “litre” ile ölçeriz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soğan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süt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C) </w:t>
      </w:r>
      <w:r>
        <w:rPr>
          <w:rFonts w:ascii="Arial Narrow" w:hAnsi="Arial Narrow" w:cs="Arial Narrow"/>
        </w:rPr>
        <w:t>sarımsak</w:t>
      </w: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3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Bir toplama işleminde, ilk toplanan 28 ve toplam 70 olduğuna göre diğer toplanan kaçtır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42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58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C) </w:t>
      </w:r>
      <w:r>
        <w:rPr>
          <w:rFonts w:ascii="Arial Narrow" w:hAnsi="Arial Narrow" w:cs="Arial Narrow"/>
        </w:rPr>
        <w:t>98</w:t>
      </w: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noProof/>
          <w:lang w:eastAsia="tr-TR"/>
        </w:rPr>
        <w:pict>
          <v:roundrect id="AutoShape 4" o:spid="_x0000_s1027" style="position:absolute;margin-left:6.95pt;margin-top:2.7pt;width:2in;height:53.25pt;z-index:251659264;visibility:visible" arcsize="10923f">
            <v:textbox>
              <w:txbxContent>
                <w:p w:rsidR="00D016DD" w:rsidRDefault="00D016DD"/>
                <w:p w:rsidR="00D016DD" w:rsidRPr="001470A9" w:rsidRDefault="00D016DD" w:rsidP="001470A9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40"/>
                      <w:szCs w:val="40"/>
                    </w:rPr>
                  </w:pPr>
                  <w:r>
                    <w:rPr>
                      <w:sz w:val="28"/>
                      <w:szCs w:val="28"/>
                    </w:rPr>
                    <w:t>27 = 46</w:t>
                  </w:r>
                </w:p>
              </w:txbxContent>
            </v:textbox>
          </v:roundrect>
        </w:pict>
      </w: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" o:spid="_x0000_s1028" type="#_x0000_t5" style="position:absolute;margin-left:30.95pt;margin-top:5.6pt;width:28.5pt;height:22.5pt;z-index:251660288;visibility:visible"/>
        </w:pict>
      </w: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noProof/>
          <w:lang w:eastAsia="tr-TR"/>
        </w:rPr>
        <w:pict>
          <v:shape id="AutoShape 6" o:spid="_x0000_s1029" type="#_x0000_t5" style="position:absolute;margin-left:150.95pt;margin-top:5.05pt;width:28.5pt;height:22.5pt;z-index:251661312;visibility:visible"/>
        </w:pict>
      </w: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4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Yukarıdaki çıkarma işleminde             yerine gelmesi gereken sayı kaçtır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1470A9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19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73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C) </w:t>
      </w:r>
      <w:r>
        <w:rPr>
          <w:rFonts w:ascii="Arial Narrow" w:hAnsi="Arial Narrow" w:cs="Arial Narrow"/>
        </w:rPr>
        <w:t>63</w:t>
      </w: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Pr="00D772EA" w:rsidRDefault="00D016DD" w:rsidP="001470A9">
      <w:pPr>
        <w:spacing w:line="276" w:lineRule="auto"/>
        <w:ind w:firstLine="0"/>
        <w:rPr>
          <w:rFonts w:ascii="Comic Sans MS" w:hAnsi="Comic Sans MS" w:cs="Comic Sans MS"/>
          <w:b/>
          <w:bCs/>
        </w:rPr>
      </w:pPr>
      <w:r>
        <w:rPr>
          <w:rFonts w:ascii="Arial Narrow" w:hAnsi="Arial Narrow" w:cs="Arial Narrow"/>
        </w:rPr>
        <w:t xml:space="preserve">         </w:t>
      </w:r>
      <w:r w:rsidRPr="00D772EA">
        <w:rPr>
          <w:rFonts w:ascii="Comic Sans MS" w:hAnsi="Comic Sans MS" w:cs="Comic Sans MS"/>
          <w:b/>
          <w:bCs/>
        </w:rPr>
        <w:t>“ 80 – 69 – 91 – 78 – 59 – 83 “</w:t>
      </w:r>
    </w:p>
    <w:p w:rsidR="00D016DD" w:rsidRDefault="00D016DD" w:rsidP="001470A9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5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Yukarıdaki sayıların küçükten büyüğe doğru sıralanmış şekli hangisidir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59 – 78 – 69 – 83 – 80 - 91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59 – 69 – 80 – 78 – 83 - 91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>C)</w:t>
      </w:r>
      <w:r w:rsidRPr="007F7496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59 – 69 – 78 – 80 – 83 - 91</w:t>
      </w:r>
    </w:p>
    <w:p w:rsidR="00D016DD" w:rsidRDefault="00D016DD" w:rsidP="001470A9">
      <w:pPr>
        <w:ind w:firstLine="0"/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6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Ahmet amcanın cebinde 70 TL var. Bayramda üç torununa 18’er TL dağıtan Ahmet amcanın cebinde kaç lirası kalmıştır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D772EA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16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52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C) </w:t>
      </w:r>
      <w:r>
        <w:rPr>
          <w:rFonts w:ascii="Arial Narrow" w:hAnsi="Arial Narrow" w:cs="Arial Narrow"/>
        </w:rPr>
        <w:t>88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E63C1A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DOĞRU : ……… YANLIŞ : ………. PUAN : …………..</w:t>
      </w: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D772EA">
      <w:pPr>
        <w:spacing w:line="276" w:lineRule="auto"/>
        <w:ind w:firstLine="0"/>
        <w:rPr>
          <w:rFonts w:ascii="Arial Narrow" w:hAnsi="Arial Narrow" w:cs="Arial Narrow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0" type="#_x0000_t75" alt="http://t3.gstatic.com/images?q=tbn:ANd9GcSj12gGMM6cgLm2ZtQ3jMpkH34R1n68TQ7K5zniVQ6pxbA4S7Gl" style="position:absolute;margin-left:44.3pt;margin-top:7.55pt;width:111pt;height:107.25pt;z-index:-251654144;visibility:visible">
            <v:imagedata r:id="rId5" o:title=""/>
          </v:shape>
        </w:pict>
      </w:r>
    </w:p>
    <w:p w:rsidR="00D016DD" w:rsidRDefault="00D016DD" w:rsidP="00E42734">
      <w:pPr>
        <w:spacing w:line="276" w:lineRule="auto"/>
        <w:ind w:firstLine="0"/>
        <w:jc w:val="center"/>
        <w:rPr>
          <w:rFonts w:ascii="Arial Narrow" w:hAnsi="Arial Narrow" w:cs="Arial Narrow"/>
        </w:rPr>
      </w:pPr>
    </w:p>
    <w:p w:rsidR="00D016DD" w:rsidRDefault="00D016DD" w:rsidP="00D772EA">
      <w:pPr>
        <w:ind w:firstLine="0"/>
      </w:pPr>
    </w:p>
    <w:p w:rsidR="00D016DD" w:rsidRDefault="00D016DD" w:rsidP="00D772EA">
      <w:pPr>
        <w:ind w:firstLine="0"/>
      </w:pPr>
    </w:p>
    <w:p w:rsidR="00D016DD" w:rsidRDefault="00D016DD" w:rsidP="00D772EA">
      <w:pPr>
        <w:ind w:firstLine="0"/>
      </w:pPr>
    </w:p>
    <w:p w:rsidR="00D016DD" w:rsidRDefault="00D016DD" w:rsidP="00D772EA">
      <w:pPr>
        <w:ind w:firstLine="0"/>
      </w:pPr>
    </w:p>
    <w:p w:rsidR="00D016DD" w:rsidRDefault="00D016DD" w:rsidP="00D772EA">
      <w:pPr>
        <w:ind w:firstLine="0"/>
      </w:pPr>
    </w:p>
    <w:p w:rsidR="00D016DD" w:rsidRDefault="00D016DD" w:rsidP="00D772EA">
      <w:pPr>
        <w:ind w:firstLine="0"/>
      </w:pPr>
    </w:p>
    <w:p w:rsidR="00D016DD" w:rsidRDefault="00D016DD" w:rsidP="00D772EA">
      <w:pPr>
        <w:ind w:firstLine="0"/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7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Yukarıdaki cismin ayrıt sayısı ile köşe sayısının toplamı kaçtır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20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16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C) </w:t>
      </w:r>
      <w:r>
        <w:rPr>
          <w:rFonts w:ascii="Arial Narrow" w:hAnsi="Arial Narrow" w:cs="Arial Narrow"/>
        </w:rPr>
        <w:t>12</w:t>
      </w: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noProof/>
          <w:lang w:eastAsia="tr-TR"/>
        </w:rPr>
        <w:pict>
          <v:roundrect id="AutoShape 7" o:spid="_x0000_s1031" style="position:absolute;margin-left:33.05pt;margin-top:13.1pt;width:2in;height:53.25pt;z-index:251663360;visibility:visible" arcsize="10923f">
            <v:textbox>
              <w:txbxContent>
                <w:p w:rsidR="00D016DD" w:rsidRDefault="00D016DD" w:rsidP="00E42734"/>
                <w:p w:rsidR="00D016DD" w:rsidRPr="00E42734" w:rsidRDefault="00D016DD" w:rsidP="00E42734">
                  <w:pPr>
                    <w:ind w:firstLine="0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8-10-13-17-?-28</w:t>
                  </w:r>
                </w:p>
              </w:txbxContent>
            </v:textbox>
          </v:roundrect>
        </w:pict>
      </w: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8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Yukarıdaki sayı örüntüsünde “?” yerine hangi sayı yazılmalıdır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 xml:space="preserve">A) </w:t>
      </w:r>
      <w:r>
        <w:rPr>
          <w:rFonts w:ascii="Arial Narrow" w:hAnsi="Arial Narrow" w:cs="Arial Narrow"/>
        </w:rPr>
        <w:t>20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22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C) </w:t>
      </w:r>
      <w:r>
        <w:rPr>
          <w:rFonts w:ascii="Arial Narrow" w:hAnsi="Arial Narrow" w:cs="Arial Narrow"/>
        </w:rPr>
        <w:t>25</w:t>
      </w: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</w:rPr>
      </w:pPr>
    </w:p>
    <w:p w:rsidR="00D016DD" w:rsidRDefault="00D016DD" w:rsidP="00D772EA">
      <w:pPr>
        <w:ind w:firstLine="0"/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9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Aşağıdakilerden hangisi tartılarak alınmaz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>A)</w:t>
      </w:r>
      <w:r>
        <w:rPr>
          <w:noProof/>
          <w:lang w:eastAsia="tr-TR"/>
        </w:rPr>
        <w:t xml:space="preserve"> patates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çilek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C) </w:t>
      </w:r>
      <w:r>
        <w:rPr>
          <w:rFonts w:ascii="Arial Narrow" w:hAnsi="Arial Narrow" w:cs="Arial Narrow"/>
        </w:rPr>
        <w:t>oyuncak</w:t>
      </w:r>
    </w:p>
    <w:p w:rsidR="00D016DD" w:rsidRDefault="00D016DD" w:rsidP="00D772EA">
      <w:pPr>
        <w:ind w:firstLine="0"/>
      </w:pPr>
    </w:p>
    <w:p w:rsidR="00D016DD" w:rsidRDefault="00D016DD" w:rsidP="00D772EA">
      <w:pPr>
        <w:ind w:firstLine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2" type="#_x0000_t32" style="position:absolute;margin-left:61.55pt;margin-top:12.85pt;width:0;height:31.5pt;z-index:251664384;visibility:visible"/>
        </w:pict>
      </w:r>
    </w:p>
    <w:p w:rsidR="00D016DD" w:rsidRPr="00E42734" w:rsidRDefault="00D016DD" w:rsidP="00E42734">
      <w:pPr>
        <w:spacing w:line="276" w:lineRule="auto"/>
        <w:ind w:firstLine="0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  <w:lang w:eastAsia="tr-TR"/>
        </w:rPr>
        <w:pict>
          <v:shape id="AutoShape 9" o:spid="_x0000_s1033" type="#_x0000_t32" style="position:absolute;margin-left:61.55pt;margin-top:17.05pt;width:33.75pt;height:0;z-index:251665408;visibility:visible"/>
        </w:pict>
      </w:r>
      <w:r>
        <w:rPr>
          <w:rFonts w:ascii="Arial Narrow" w:hAnsi="Arial Narrow" w:cs="Arial Narrow"/>
          <w:b/>
          <w:bCs/>
        </w:rPr>
        <w:t xml:space="preserve">               </w:t>
      </w:r>
      <w:r>
        <w:rPr>
          <w:rFonts w:ascii="Arial Narrow" w:hAnsi="Arial Narrow" w:cs="Arial Narrow"/>
          <w:b/>
          <w:bCs/>
          <w:sz w:val="28"/>
          <w:szCs w:val="28"/>
        </w:rPr>
        <w:t>36     4</w:t>
      </w: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10</w:t>
      </w:r>
      <w:r w:rsidRPr="007F7496">
        <w:rPr>
          <w:rFonts w:ascii="Arial Narrow" w:hAnsi="Arial Narrow" w:cs="Arial Narrow"/>
          <w:b/>
          <w:bCs/>
        </w:rPr>
        <w:t xml:space="preserve">. </w:t>
      </w:r>
      <w:r>
        <w:rPr>
          <w:rFonts w:ascii="Arial Narrow" w:hAnsi="Arial Narrow" w:cs="Arial Narrow"/>
          <w:b/>
          <w:bCs/>
        </w:rPr>
        <w:t>Yukarıdaki bölme işleminde “Bölünen ile bölümün” farkı kaçtır</w:t>
      </w:r>
      <w:r w:rsidRPr="007F7496">
        <w:rPr>
          <w:rFonts w:ascii="Arial Narrow" w:hAnsi="Arial Narrow" w:cs="Arial Narrow"/>
          <w:b/>
          <w:bCs/>
        </w:rPr>
        <w:t xml:space="preserve"> ?</w:t>
      </w:r>
    </w:p>
    <w:p w:rsidR="00D016DD" w:rsidRPr="007F7496" w:rsidRDefault="00D016DD" w:rsidP="00E42734">
      <w:pPr>
        <w:spacing w:line="276" w:lineRule="auto"/>
        <w:ind w:firstLine="0"/>
        <w:rPr>
          <w:rFonts w:ascii="Arial Narrow" w:hAnsi="Arial Narrow" w:cs="Arial Narrow"/>
          <w:b/>
          <w:bCs/>
        </w:rPr>
      </w:pPr>
    </w:p>
    <w:p w:rsidR="00D016DD" w:rsidRDefault="00D016DD" w:rsidP="00E42734">
      <w:pPr>
        <w:spacing w:line="276" w:lineRule="auto"/>
        <w:ind w:firstLine="0"/>
        <w:rPr>
          <w:rFonts w:ascii="Arial Narrow" w:hAnsi="Arial Narrow" w:cs="Arial Narrow"/>
        </w:rPr>
      </w:pPr>
      <w:r w:rsidRPr="007F7496">
        <w:rPr>
          <w:rFonts w:ascii="Arial Narrow" w:hAnsi="Arial Narrow" w:cs="Arial Narrow"/>
          <w:b/>
          <w:bCs/>
        </w:rPr>
        <w:t>A)</w:t>
      </w:r>
      <w:r>
        <w:rPr>
          <w:noProof/>
          <w:lang w:eastAsia="tr-TR"/>
        </w:rPr>
        <w:t xml:space="preserve"> </w:t>
      </w:r>
      <w:r w:rsidRPr="00E63C1A">
        <w:rPr>
          <w:rFonts w:ascii="Arial Narrow" w:hAnsi="Arial Narrow" w:cs="Arial Narrow"/>
          <w:noProof/>
          <w:lang w:eastAsia="tr-TR"/>
        </w:rPr>
        <w:t>32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B) </w:t>
      </w:r>
      <w:r>
        <w:rPr>
          <w:rFonts w:ascii="Arial Narrow" w:hAnsi="Arial Narrow" w:cs="Arial Narrow"/>
        </w:rPr>
        <w:t>27</w:t>
      </w:r>
      <w:r w:rsidRPr="007F7496">
        <w:rPr>
          <w:rFonts w:ascii="Arial Narrow" w:hAnsi="Arial Narrow" w:cs="Arial Narrow"/>
          <w:b/>
          <w:bCs/>
        </w:rPr>
        <w:tab/>
      </w:r>
      <w:r>
        <w:rPr>
          <w:rFonts w:ascii="Arial Narrow" w:hAnsi="Arial Narrow" w:cs="Arial Narrow"/>
          <w:b/>
          <w:bCs/>
        </w:rPr>
        <w:tab/>
      </w:r>
      <w:r w:rsidRPr="007F7496">
        <w:rPr>
          <w:rFonts w:ascii="Arial Narrow" w:hAnsi="Arial Narrow" w:cs="Arial Narrow"/>
          <w:b/>
          <w:bCs/>
        </w:rPr>
        <w:t xml:space="preserve">C) </w:t>
      </w:r>
      <w:r>
        <w:rPr>
          <w:rFonts w:ascii="Arial Narrow" w:hAnsi="Arial Narrow" w:cs="Arial Narrow"/>
        </w:rPr>
        <w:t>45</w:t>
      </w:r>
    </w:p>
    <w:p w:rsidR="00D016DD" w:rsidRDefault="00D016DD" w:rsidP="00D772EA">
      <w:pPr>
        <w:ind w:firstLine="0"/>
      </w:pPr>
    </w:p>
    <w:p w:rsidR="00D016DD" w:rsidRDefault="00D016DD" w:rsidP="00D772EA">
      <w:pPr>
        <w:ind w:firstLine="0"/>
      </w:pPr>
      <w:hyperlink r:id="rId6" w:history="1">
        <w:r w:rsidRPr="005D54CC">
          <w:rPr>
            <w:rStyle w:val="Hyperlink"/>
          </w:rPr>
          <w:t>www.sorubak.com</w:t>
        </w:r>
      </w:hyperlink>
      <w:r>
        <w:t xml:space="preserve"> </w:t>
      </w:r>
    </w:p>
    <w:sectPr w:rsidR="00D016DD" w:rsidSect="007F7496">
      <w:pgSz w:w="11906" w:h="16838"/>
      <w:pgMar w:top="851" w:right="56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E6820"/>
    <w:multiLevelType w:val="hybridMultilevel"/>
    <w:tmpl w:val="BBB20CBE"/>
    <w:lvl w:ilvl="0" w:tplc="0E1820CC">
      <w:start w:val="1"/>
      <w:numFmt w:val="bullet"/>
      <w:lvlText w:val="-"/>
      <w:lvlJc w:val="left"/>
      <w:pPr>
        <w:ind w:left="1249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8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40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4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6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0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7496"/>
    <w:rsid w:val="00001515"/>
    <w:rsid w:val="000134CC"/>
    <w:rsid w:val="00053646"/>
    <w:rsid w:val="001470A9"/>
    <w:rsid w:val="0027790E"/>
    <w:rsid w:val="00320053"/>
    <w:rsid w:val="00477F70"/>
    <w:rsid w:val="00506FDF"/>
    <w:rsid w:val="00593010"/>
    <w:rsid w:val="005D54CC"/>
    <w:rsid w:val="005F2924"/>
    <w:rsid w:val="006A4742"/>
    <w:rsid w:val="006B5FCF"/>
    <w:rsid w:val="007276B0"/>
    <w:rsid w:val="00732BE6"/>
    <w:rsid w:val="007C16F8"/>
    <w:rsid w:val="007C4828"/>
    <w:rsid w:val="007E4425"/>
    <w:rsid w:val="007E6153"/>
    <w:rsid w:val="007F7496"/>
    <w:rsid w:val="00846128"/>
    <w:rsid w:val="00866495"/>
    <w:rsid w:val="0089404D"/>
    <w:rsid w:val="008B1AA4"/>
    <w:rsid w:val="00A010DB"/>
    <w:rsid w:val="00D016DD"/>
    <w:rsid w:val="00D238B8"/>
    <w:rsid w:val="00D772EA"/>
    <w:rsid w:val="00E06751"/>
    <w:rsid w:val="00E42734"/>
    <w:rsid w:val="00E63C1A"/>
    <w:rsid w:val="00F4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  <w:pPr>
      <w:ind w:firstLine="709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BE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427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273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536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418</Words>
  <Characters>2388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SOYADI:</dc:title>
  <dc:subject/>
  <dc:creator>experr</dc:creator>
  <cp:keywords>www.sorubak.com</cp:keywords>
  <dc:description/>
  <cp:lastModifiedBy>edanur</cp:lastModifiedBy>
  <cp:revision>3</cp:revision>
  <dcterms:created xsi:type="dcterms:W3CDTF">2016-09-20T20:08:00Z</dcterms:created>
  <dcterms:modified xsi:type="dcterms:W3CDTF">2016-09-22T17:06:00Z</dcterms:modified>
  <cp:category>www.sorubak.com</cp:category>
  <cp:contentStatus>www.sorubak.com</cp:contentStatus>
</cp:coreProperties>
</file>