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"/>
        <w:gridCol w:w="1577"/>
        <w:gridCol w:w="2761"/>
      </w:tblGrid>
      <w:tr w:rsidR="00D23D94" w:rsidRPr="00366A37">
        <w:trPr>
          <w:trHeight w:val="651"/>
        </w:trPr>
        <w:tc>
          <w:tcPr>
            <w:tcW w:w="970" w:type="dxa"/>
          </w:tcPr>
          <w:p w:rsidR="00D23D94" w:rsidRPr="00366A37" w:rsidRDefault="00D23D94" w:rsidP="00234B56">
            <w:pPr>
              <w:rPr>
                <w:lang w:eastAsia="en-US"/>
              </w:rPr>
            </w:pPr>
            <w:r w:rsidRPr="00366A37">
              <w:t>Adı-Soyadı</w:t>
            </w:r>
          </w:p>
        </w:tc>
        <w:tc>
          <w:tcPr>
            <w:tcW w:w="1577" w:type="dxa"/>
          </w:tcPr>
          <w:p w:rsidR="00D23D94" w:rsidRPr="00366A37" w:rsidRDefault="00D23D94" w:rsidP="00007EAE">
            <w:pPr>
              <w:rPr>
                <w:b/>
                <w:bCs/>
                <w:lang w:eastAsia="en-US"/>
              </w:rPr>
            </w:pPr>
          </w:p>
        </w:tc>
        <w:tc>
          <w:tcPr>
            <w:tcW w:w="2761" w:type="dxa"/>
          </w:tcPr>
          <w:p w:rsidR="00D23D94" w:rsidRDefault="00D23D94" w:rsidP="00234B5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KARAAĞAÇ AHMET KARAKAŞ</w:t>
            </w:r>
          </w:p>
          <w:p w:rsidR="00D23D94" w:rsidRPr="00366A37" w:rsidRDefault="00D23D94" w:rsidP="00234B56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</w:t>
            </w:r>
            <w:r w:rsidRPr="00366A37">
              <w:rPr>
                <w:b/>
                <w:bCs/>
                <w:sz w:val="22"/>
                <w:szCs w:val="22"/>
              </w:rPr>
              <w:t>ORTAOKULU</w:t>
            </w:r>
          </w:p>
        </w:tc>
      </w:tr>
      <w:tr w:rsidR="00D23D94" w:rsidRPr="00366A37">
        <w:trPr>
          <w:trHeight w:val="651"/>
        </w:trPr>
        <w:tc>
          <w:tcPr>
            <w:tcW w:w="970" w:type="dxa"/>
          </w:tcPr>
          <w:p w:rsidR="00D23D94" w:rsidRDefault="00D23D94" w:rsidP="00007EAE">
            <w:pPr>
              <w:rPr>
                <w:b/>
                <w:bCs/>
              </w:rPr>
            </w:pPr>
            <w:r w:rsidRPr="00366A37">
              <w:rPr>
                <w:b/>
                <w:bCs/>
                <w:sz w:val="22"/>
                <w:szCs w:val="22"/>
              </w:rPr>
              <w:t>No</w:t>
            </w:r>
          </w:p>
          <w:p w:rsidR="00D23D94" w:rsidRPr="00366A37" w:rsidRDefault="00D23D94" w:rsidP="00007EA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SINIF</w:t>
            </w:r>
          </w:p>
        </w:tc>
        <w:tc>
          <w:tcPr>
            <w:tcW w:w="1577" w:type="dxa"/>
          </w:tcPr>
          <w:p w:rsidR="00D23D94" w:rsidRPr="00366A37" w:rsidRDefault="00D23D94" w:rsidP="00007EAE">
            <w:pPr>
              <w:rPr>
                <w:b/>
                <w:bCs/>
                <w:lang w:eastAsia="en-US"/>
              </w:rPr>
            </w:pPr>
          </w:p>
        </w:tc>
        <w:tc>
          <w:tcPr>
            <w:tcW w:w="2761" w:type="dxa"/>
          </w:tcPr>
          <w:p w:rsidR="00D23D94" w:rsidRPr="00366A37" w:rsidRDefault="00D23D94" w:rsidP="00007EAE">
            <w:pPr>
              <w:jc w:val="center"/>
              <w:rPr>
                <w:b/>
                <w:bCs/>
                <w:lang w:eastAsia="en-US"/>
              </w:rPr>
            </w:pPr>
            <w:r w:rsidRPr="00366A37">
              <w:rPr>
                <w:b/>
                <w:bCs/>
                <w:sz w:val="22"/>
                <w:szCs w:val="22"/>
              </w:rPr>
              <w:t>2017-2018 1. DÖNEM 3. YAZILI YOKLAMA SORULARI</w:t>
            </w:r>
          </w:p>
        </w:tc>
      </w:tr>
      <w:tr w:rsidR="00D23D94" w:rsidRPr="00366A37">
        <w:trPr>
          <w:trHeight w:val="247"/>
        </w:trPr>
        <w:tc>
          <w:tcPr>
            <w:tcW w:w="970" w:type="dxa"/>
          </w:tcPr>
          <w:p w:rsidR="00D23D94" w:rsidRPr="00366A37" w:rsidRDefault="00D23D94" w:rsidP="00007EA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PUAN</w:t>
            </w:r>
          </w:p>
        </w:tc>
        <w:tc>
          <w:tcPr>
            <w:tcW w:w="1577" w:type="dxa"/>
          </w:tcPr>
          <w:p w:rsidR="00D23D94" w:rsidRPr="00366A37" w:rsidRDefault="00D23D94" w:rsidP="00007EAE">
            <w:pPr>
              <w:rPr>
                <w:b/>
                <w:bCs/>
                <w:lang w:eastAsia="en-US"/>
              </w:rPr>
            </w:pPr>
          </w:p>
        </w:tc>
        <w:tc>
          <w:tcPr>
            <w:tcW w:w="2761" w:type="dxa"/>
          </w:tcPr>
          <w:p w:rsidR="00D23D94" w:rsidRPr="00366A37" w:rsidRDefault="00D23D94" w:rsidP="00007EAE">
            <w:pPr>
              <w:jc w:val="center"/>
              <w:rPr>
                <w:b/>
                <w:bCs/>
              </w:rPr>
            </w:pPr>
          </w:p>
        </w:tc>
      </w:tr>
    </w:tbl>
    <w:p w:rsidR="00D23D94" w:rsidRPr="00366A37" w:rsidRDefault="00D23D94" w:rsidP="00C44C50">
      <w:pPr>
        <w:spacing w:after="40"/>
        <w:ind w:left="-283"/>
        <w:rPr>
          <w:b/>
          <w:bCs/>
          <w:sz w:val="22"/>
          <w:szCs w:val="22"/>
        </w:rPr>
      </w:pPr>
    </w:p>
    <w:p w:rsidR="00D23D94" w:rsidRPr="00D00579" w:rsidRDefault="00D23D94" w:rsidP="00C44C50">
      <w:pPr>
        <w:spacing w:after="40"/>
        <w:ind w:left="-283"/>
        <w:rPr>
          <w:b/>
          <w:bCs/>
          <w:sz w:val="20"/>
          <w:szCs w:val="20"/>
        </w:rPr>
      </w:pPr>
    </w:p>
    <w:p w:rsidR="00D23D94" w:rsidRPr="00D00579" w:rsidRDefault="00D23D94" w:rsidP="00C44C50">
      <w:pPr>
        <w:spacing w:after="40"/>
        <w:ind w:left="-283"/>
        <w:rPr>
          <w:b/>
          <w:bCs/>
          <w:i/>
          <w:iCs/>
          <w:sz w:val="20"/>
          <w:szCs w:val="20"/>
        </w:rPr>
      </w:pPr>
      <w:r w:rsidRPr="00D00579">
        <w:rPr>
          <w:b/>
          <w:bCs/>
          <w:i/>
          <w:iCs/>
          <w:sz w:val="20"/>
          <w:szCs w:val="20"/>
        </w:rPr>
        <w:t>1</w:t>
      </w:r>
      <w:r w:rsidRPr="00D00579">
        <w:rPr>
          <w:rFonts w:ascii="NEW TIMES ROMAN" w:hAnsi="NEW TIMES ROMAN" w:cs="NEW TIMES ROMAN"/>
          <w:b/>
          <w:bCs/>
          <w:i/>
          <w:iCs/>
          <w:sz w:val="20"/>
          <w:szCs w:val="20"/>
        </w:rPr>
        <w:t>. Aşağıdakilerden hangisinde 1.kişi ağzıyla anlatım yapılmıştır?</w:t>
      </w:r>
    </w:p>
    <w:p w:rsidR="00D23D94" w:rsidRPr="00D00579" w:rsidRDefault="00D23D94" w:rsidP="00C44C50">
      <w:pPr>
        <w:spacing w:after="40"/>
        <w:ind w:left="-283"/>
        <w:rPr>
          <w:sz w:val="20"/>
          <w:szCs w:val="20"/>
        </w:rPr>
      </w:pPr>
      <w:r w:rsidRPr="00D00579">
        <w:rPr>
          <w:sz w:val="20"/>
          <w:szCs w:val="20"/>
        </w:rPr>
        <w:t>A) Simitçi bütün simitleri sattıktan sonra tepsisini bir kenara bıraktı. Hemen arkasında bulunan bir oyuncakçı dükkanına girdi.</w:t>
      </w:r>
    </w:p>
    <w:p w:rsidR="00D23D94" w:rsidRPr="00D00579" w:rsidRDefault="00D23D94" w:rsidP="00C44C50">
      <w:pPr>
        <w:spacing w:after="40"/>
        <w:ind w:left="-283"/>
        <w:rPr>
          <w:sz w:val="20"/>
          <w:szCs w:val="20"/>
        </w:rPr>
      </w:pPr>
      <w:r w:rsidRPr="00D00579">
        <w:rPr>
          <w:sz w:val="20"/>
          <w:szCs w:val="20"/>
        </w:rPr>
        <w:t>B) Polisler adamın arkasından koşuyorlardı. Saatlerdir süren koşturma herkesi yormuştu.</w:t>
      </w:r>
    </w:p>
    <w:p w:rsidR="00D23D94" w:rsidRPr="00D00579" w:rsidRDefault="00D23D94" w:rsidP="00C44C50">
      <w:pPr>
        <w:spacing w:after="40"/>
        <w:ind w:left="-283"/>
        <w:rPr>
          <w:sz w:val="20"/>
          <w:szCs w:val="20"/>
        </w:rPr>
      </w:pPr>
      <w:r w:rsidRPr="00D00579">
        <w:rPr>
          <w:sz w:val="20"/>
          <w:szCs w:val="20"/>
        </w:rPr>
        <w:t>C) Her yaz mutlaka giderdik Akyaka’ya. Bir dizide görmüştük ilk defa. O zaman daha karar vermiştik gitmeye.</w:t>
      </w:r>
    </w:p>
    <w:p w:rsidR="00D23D94" w:rsidRPr="00D00579" w:rsidRDefault="00D23D94" w:rsidP="00C44C50">
      <w:pPr>
        <w:spacing w:after="40"/>
        <w:ind w:left="-283"/>
        <w:rPr>
          <w:sz w:val="20"/>
          <w:szCs w:val="20"/>
        </w:rPr>
      </w:pPr>
      <w:r w:rsidRPr="00D00579">
        <w:rPr>
          <w:sz w:val="20"/>
          <w:szCs w:val="20"/>
        </w:rPr>
        <w:t>D) En çok çocuklarını severdi yaşlı adam. Her gün işten gelince önce çocuklarını görmek isterdi.</w:t>
      </w:r>
    </w:p>
    <w:p w:rsidR="00D23D94" w:rsidRPr="00D00579" w:rsidRDefault="00D23D94" w:rsidP="00234B56">
      <w:pPr>
        <w:rPr>
          <w:rFonts w:ascii="NEWS TIMES ROMAN" w:hAnsi="NEWS TIMES ROMAN" w:cs="NEWS TIMES ROMAN"/>
          <w:b/>
          <w:bCs/>
          <w:sz w:val="20"/>
          <w:szCs w:val="20"/>
        </w:rPr>
      </w:pPr>
      <w:r w:rsidRPr="00D00579">
        <w:rPr>
          <w:rFonts w:ascii="NEWS TIMES ROMAN" w:hAnsi="NEWS TIMES ROMAN" w:cs="NEWS TIMES ROMAN"/>
          <w:b/>
          <w:bCs/>
          <w:sz w:val="20"/>
          <w:szCs w:val="20"/>
        </w:rPr>
        <w:t xml:space="preserve">2.Aşağıdaki cümlelerin hangisinde neden sonuç ilişkisi </w:t>
      </w:r>
      <w:r w:rsidRPr="00D00579">
        <w:rPr>
          <w:rFonts w:ascii="NEWS TIMES ROMAN" w:hAnsi="NEWS TIMES ROMAN" w:cs="NEWS TIMES ROMAN"/>
          <w:b/>
          <w:bCs/>
          <w:sz w:val="20"/>
          <w:szCs w:val="20"/>
          <w:u w:val="single"/>
        </w:rPr>
        <w:t>yoktur?</w:t>
      </w:r>
    </w:p>
    <w:p w:rsidR="00D23D94" w:rsidRPr="00D00579" w:rsidRDefault="00D23D94" w:rsidP="00234B56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D00579">
        <w:rPr>
          <w:sz w:val="20"/>
          <w:szCs w:val="20"/>
        </w:rPr>
        <w:t>Seni özlediğim için görmeye geldim.</w:t>
      </w:r>
    </w:p>
    <w:p w:rsidR="00D23D94" w:rsidRPr="00D00579" w:rsidRDefault="00D23D94" w:rsidP="00234B56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D00579">
        <w:rPr>
          <w:sz w:val="20"/>
          <w:szCs w:val="20"/>
        </w:rPr>
        <w:t>Kaseti satamadığı için çok üzgündü.</w:t>
      </w:r>
    </w:p>
    <w:p w:rsidR="00D23D94" w:rsidRPr="00D00579" w:rsidRDefault="00D23D94" w:rsidP="00234B56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D00579">
        <w:rPr>
          <w:sz w:val="20"/>
          <w:szCs w:val="20"/>
        </w:rPr>
        <w:t>Yerine göre hareket etmezsen böyle olur.</w:t>
      </w:r>
    </w:p>
    <w:p w:rsidR="00D23D94" w:rsidRPr="00D00579" w:rsidRDefault="00D23D94" w:rsidP="00234B56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D00579">
        <w:rPr>
          <w:sz w:val="20"/>
          <w:szCs w:val="20"/>
        </w:rPr>
        <w:t>Heyecanlandığı için konuşamadı.</w:t>
      </w:r>
    </w:p>
    <w:p w:rsidR="00D23D94" w:rsidRPr="00D00579" w:rsidRDefault="00D23D94" w:rsidP="00234B56">
      <w:pPr>
        <w:pStyle w:val="ListParagraph"/>
        <w:spacing w:after="0" w:line="240" w:lineRule="auto"/>
        <w:ind w:left="360"/>
        <w:rPr>
          <w:rFonts w:cs="Times New Roman"/>
          <w:sz w:val="20"/>
          <w:szCs w:val="20"/>
        </w:rPr>
      </w:pPr>
    </w:p>
    <w:p w:rsidR="00D23D94" w:rsidRPr="00D00579" w:rsidRDefault="00D23D94" w:rsidP="00C5347F">
      <w:pPr>
        <w:autoSpaceDE w:val="0"/>
        <w:autoSpaceDN w:val="0"/>
        <w:adjustRightInd w:val="0"/>
        <w:jc w:val="both"/>
        <w:rPr>
          <w:rFonts w:ascii="NEW TIMES ROMAN" w:hAnsi="NEW TIMES ROMAN" w:cs="NEW TIMES ROMAN"/>
          <w:b/>
          <w:bCs/>
          <w:sz w:val="20"/>
          <w:szCs w:val="20"/>
          <w:u w:val="single"/>
        </w:rPr>
      </w:pPr>
      <w:r w:rsidRPr="00D00579">
        <w:rPr>
          <w:rFonts w:ascii="NEW TIMES ROMAN" w:hAnsi="NEW TIMES ROMAN" w:cs="NEW TIMES ROMAN"/>
          <w:b/>
          <w:bCs/>
          <w:sz w:val="20"/>
          <w:szCs w:val="20"/>
        </w:rPr>
        <w:t xml:space="preserve">3-) aşağıda altı çizili kelimelerden hangisi zarf </w:t>
      </w:r>
      <w:r w:rsidRPr="00D00579">
        <w:rPr>
          <w:rFonts w:ascii="NEW TIMES ROMAN" w:hAnsi="NEW TIMES ROMAN" w:cs="NEW TIMES ROMAN"/>
          <w:b/>
          <w:bCs/>
          <w:sz w:val="20"/>
          <w:szCs w:val="20"/>
          <w:u w:val="single"/>
        </w:rPr>
        <w:t>değildir?</w:t>
      </w:r>
    </w:p>
    <w:p w:rsidR="00D23D94" w:rsidRPr="00D00579" w:rsidRDefault="00D23D94" w:rsidP="00C5347F">
      <w:pPr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</w:p>
    <w:p w:rsidR="00D23D94" w:rsidRPr="00D00579" w:rsidRDefault="00D23D94" w:rsidP="00C5347F">
      <w:pPr>
        <w:rPr>
          <w:sz w:val="20"/>
          <w:szCs w:val="20"/>
        </w:rPr>
      </w:pPr>
      <w:r w:rsidRPr="00D00579">
        <w:rPr>
          <w:sz w:val="20"/>
          <w:szCs w:val="20"/>
        </w:rPr>
        <w:t xml:space="preserve">A) </w:t>
      </w:r>
      <w:r w:rsidRPr="00D00579">
        <w:rPr>
          <w:sz w:val="20"/>
          <w:szCs w:val="20"/>
          <w:u w:val="single"/>
        </w:rPr>
        <w:t>Akşam</w:t>
      </w:r>
      <w:r w:rsidRPr="00D00579">
        <w:rPr>
          <w:sz w:val="20"/>
          <w:szCs w:val="20"/>
        </w:rPr>
        <w:t xml:space="preserve"> öğrenciler tiyatroya gidecek.</w:t>
      </w:r>
    </w:p>
    <w:p w:rsidR="00D23D94" w:rsidRPr="00D00579" w:rsidRDefault="00D23D94" w:rsidP="00C5347F">
      <w:pPr>
        <w:rPr>
          <w:sz w:val="20"/>
          <w:szCs w:val="20"/>
        </w:rPr>
      </w:pPr>
      <w:r w:rsidRPr="00D00579">
        <w:rPr>
          <w:sz w:val="20"/>
          <w:szCs w:val="20"/>
        </w:rPr>
        <w:t xml:space="preserve">B) Bu sınavı kazanmak için </w:t>
      </w:r>
      <w:r w:rsidRPr="00D00579">
        <w:rPr>
          <w:sz w:val="20"/>
          <w:szCs w:val="20"/>
          <w:u w:val="single"/>
        </w:rPr>
        <w:t>çok</w:t>
      </w:r>
      <w:r w:rsidRPr="00D00579">
        <w:rPr>
          <w:sz w:val="20"/>
          <w:szCs w:val="20"/>
        </w:rPr>
        <w:t xml:space="preserve"> çalıştı.</w:t>
      </w:r>
    </w:p>
    <w:p w:rsidR="00D23D94" w:rsidRPr="00D00579" w:rsidRDefault="00D23D94" w:rsidP="00C5347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00579">
        <w:rPr>
          <w:sz w:val="20"/>
          <w:szCs w:val="20"/>
        </w:rPr>
        <w:t xml:space="preserve">C) Saçları siyah ve </w:t>
      </w:r>
      <w:r w:rsidRPr="00D00579">
        <w:rPr>
          <w:sz w:val="20"/>
          <w:szCs w:val="20"/>
          <w:u w:val="single"/>
        </w:rPr>
        <w:t>uzundu</w:t>
      </w:r>
      <w:r w:rsidRPr="00D00579">
        <w:rPr>
          <w:sz w:val="20"/>
          <w:szCs w:val="20"/>
        </w:rPr>
        <w:t>.</w:t>
      </w:r>
    </w:p>
    <w:p w:rsidR="00D23D94" w:rsidRPr="00D00579" w:rsidRDefault="00D23D94" w:rsidP="00C5347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00579">
        <w:rPr>
          <w:sz w:val="20"/>
          <w:szCs w:val="20"/>
        </w:rPr>
        <w:t xml:space="preserve">D) Toplantıdan </w:t>
      </w:r>
      <w:r w:rsidRPr="00D00579">
        <w:rPr>
          <w:sz w:val="20"/>
          <w:szCs w:val="20"/>
          <w:u w:val="single"/>
        </w:rPr>
        <w:t>konuşarak</w:t>
      </w:r>
      <w:r w:rsidRPr="00D00579">
        <w:rPr>
          <w:sz w:val="20"/>
          <w:szCs w:val="20"/>
        </w:rPr>
        <w:t xml:space="preserve"> çıktılar.</w:t>
      </w:r>
    </w:p>
    <w:p w:rsidR="00D23D94" w:rsidRPr="00D00579" w:rsidRDefault="00D23D94" w:rsidP="00C5347F">
      <w:pPr>
        <w:rPr>
          <w:sz w:val="20"/>
          <w:szCs w:val="20"/>
        </w:rPr>
      </w:pPr>
    </w:p>
    <w:p w:rsidR="00D23D94" w:rsidRPr="00D00579" w:rsidRDefault="00D23D94" w:rsidP="00C5347F">
      <w:pPr>
        <w:rPr>
          <w:rFonts w:eastAsia="AvantGardeT"/>
          <w:b/>
          <w:bCs/>
          <w:sz w:val="20"/>
          <w:szCs w:val="20"/>
        </w:rPr>
      </w:pPr>
      <w:r w:rsidRPr="00D00579">
        <w:rPr>
          <w:rFonts w:eastAsia="AvantGardeT"/>
          <w:b/>
          <w:bCs/>
          <w:sz w:val="20"/>
          <w:szCs w:val="20"/>
        </w:rPr>
        <w:t>4-) Aşağıdaki cümlelerin hangisinin kipinde anlam kayması(kip kayması)vardır?</w:t>
      </w:r>
    </w:p>
    <w:p w:rsidR="00D23D94" w:rsidRPr="00D00579" w:rsidRDefault="00D23D94" w:rsidP="00C5347F">
      <w:pPr>
        <w:rPr>
          <w:rFonts w:eastAsia="AvantGardeT"/>
          <w:sz w:val="20"/>
          <w:szCs w:val="20"/>
        </w:rPr>
      </w:pPr>
      <w:r w:rsidRPr="00D00579">
        <w:rPr>
          <w:rFonts w:eastAsia="AvantGardeT"/>
          <w:sz w:val="20"/>
          <w:szCs w:val="20"/>
        </w:rPr>
        <w:t>A)Ben de seninle geleceğim.</w:t>
      </w:r>
    </w:p>
    <w:p w:rsidR="00D23D94" w:rsidRPr="00D00579" w:rsidRDefault="00D23D94" w:rsidP="00C5347F">
      <w:pPr>
        <w:rPr>
          <w:rFonts w:eastAsia="AvantGardeT"/>
          <w:sz w:val="20"/>
          <w:szCs w:val="20"/>
        </w:rPr>
      </w:pPr>
      <w:r w:rsidRPr="00D00579">
        <w:rPr>
          <w:rFonts w:eastAsia="AvantGardeT"/>
          <w:sz w:val="20"/>
          <w:szCs w:val="20"/>
        </w:rPr>
        <w:t>B)Annem mutfakta yemek yapıyor.</w:t>
      </w:r>
    </w:p>
    <w:p w:rsidR="00D23D94" w:rsidRPr="00D00579" w:rsidRDefault="00D23D94" w:rsidP="00C5347F">
      <w:pPr>
        <w:rPr>
          <w:rFonts w:eastAsia="AvantGardeT"/>
          <w:sz w:val="20"/>
          <w:szCs w:val="20"/>
        </w:rPr>
      </w:pPr>
      <w:r w:rsidRPr="00D00579">
        <w:rPr>
          <w:rFonts w:eastAsia="AvantGardeT"/>
          <w:sz w:val="20"/>
          <w:szCs w:val="20"/>
        </w:rPr>
        <w:t>C)Buraya salı günleri tezgah açıyorlar.</w:t>
      </w:r>
    </w:p>
    <w:p w:rsidR="00D23D94" w:rsidRPr="00D00579" w:rsidRDefault="00D23D94" w:rsidP="00C5347F">
      <w:pPr>
        <w:rPr>
          <w:rFonts w:eastAsia="AvantGardeT"/>
          <w:sz w:val="20"/>
          <w:szCs w:val="20"/>
        </w:rPr>
      </w:pPr>
      <w:r w:rsidRPr="00D00579">
        <w:rPr>
          <w:rFonts w:eastAsia="AvantGardeT"/>
          <w:sz w:val="20"/>
          <w:szCs w:val="20"/>
        </w:rPr>
        <w:t>D)Her sabah spor yaparım.</w:t>
      </w:r>
    </w:p>
    <w:p w:rsidR="00D23D94" w:rsidRPr="00D00579" w:rsidRDefault="00D23D94" w:rsidP="00C5347F">
      <w:pPr>
        <w:rPr>
          <w:sz w:val="20"/>
          <w:szCs w:val="20"/>
        </w:rPr>
      </w:pPr>
    </w:p>
    <w:p w:rsidR="00D23D94" w:rsidRPr="00D00579" w:rsidRDefault="00D23D94" w:rsidP="00BF78F8">
      <w:pPr>
        <w:rPr>
          <w:sz w:val="20"/>
          <w:szCs w:val="20"/>
        </w:rPr>
      </w:pPr>
      <w:r w:rsidRPr="00D00579">
        <w:rPr>
          <w:color w:val="000000"/>
          <w:sz w:val="20"/>
          <w:szCs w:val="20"/>
          <w:shd w:val="clear" w:color="auto" w:fill="FFFFFF"/>
        </w:rPr>
        <w:t>Bu bahar havası, bu bahçe, </w:t>
      </w:r>
      <w:r w:rsidRPr="00D00579">
        <w:rPr>
          <w:color w:val="000000"/>
          <w:sz w:val="20"/>
          <w:szCs w:val="20"/>
        </w:rPr>
        <w:br/>
      </w:r>
      <w:r w:rsidRPr="00D00579">
        <w:rPr>
          <w:color w:val="000000"/>
          <w:sz w:val="20"/>
          <w:szCs w:val="20"/>
          <w:shd w:val="clear" w:color="auto" w:fill="FFFFFF"/>
        </w:rPr>
        <w:t>Havuzda su şırıl şırıldır. </w:t>
      </w:r>
      <w:r w:rsidRPr="00D00579">
        <w:rPr>
          <w:color w:val="000000"/>
          <w:sz w:val="20"/>
          <w:szCs w:val="20"/>
        </w:rPr>
        <w:br/>
      </w:r>
      <w:r w:rsidRPr="00D00579">
        <w:rPr>
          <w:color w:val="000000"/>
          <w:sz w:val="20"/>
          <w:szCs w:val="20"/>
          <w:shd w:val="clear" w:color="auto" w:fill="FFFFFF"/>
        </w:rPr>
        <w:t>Uçurtmam bulutlardan yüce, </w:t>
      </w:r>
      <w:r w:rsidRPr="00D00579">
        <w:rPr>
          <w:color w:val="000000"/>
          <w:sz w:val="20"/>
          <w:szCs w:val="20"/>
        </w:rPr>
        <w:br/>
      </w:r>
      <w:r w:rsidRPr="00D00579">
        <w:rPr>
          <w:color w:val="000000"/>
          <w:sz w:val="20"/>
          <w:szCs w:val="20"/>
          <w:shd w:val="clear" w:color="auto" w:fill="FFFFFF"/>
        </w:rPr>
        <w:t>Zıpzıplarım pırıl pırıldır. </w:t>
      </w:r>
      <w:r w:rsidRPr="00D00579">
        <w:rPr>
          <w:color w:val="000000"/>
          <w:sz w:val="20"/>
          <w:szCs w:val="20"/>
        </w:rPr>
        <w:br/>
      </w:r>
      <w:r w:rsidRPr="00D00579">
        <w:rPr>
          <w:color w:val="000000"/>
          <w:sz w:val="20"/>
          <w:szCs w:val="20"/>
          <w:shd w:val="clear" w:color="auto" w:fill="FFFFFF"/>
        </w:rPr>
        <w:t>Ne güzel dönüyor çemberim; </w:t>
      </w:r>
      <w:r w:rsidRPr="00D00579">
        <w:rPr>
          <w:color w:val="000000"/>
          <w:sz w:val="20"/>
          <w:szCs w:val="20"/>
        </w:rPr>
        <w:br/>
      </w:r>
      <w:r w:rsidRPr="00D00579">
        <w:rPr>
          <w:color w:val="000000"/>
          <w:sz w:val="20"/>
          <w:szCs w:val="20"/>
          <w:shd w:val="clear" w:color="auto" w:fill="FFFFFF"/>
        </w:rPr>
        <w:t>Hiç bitmese horoz şekerim! </w:t>
      </w:r>
    </w:p>
    <w:p w:rsidR="00D23D94" w:rsidRPr="00D00579" w:rsidRDefault="00D23D94" w:rsidP="00BF78F8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5-</w:t>
      </w:r>
      <w:r w:rsidRPr="00D00579">
        <w:rPr>
          <w:rStyle w:val="Strong"/>
          <w:color w:val="000000"/>
          <w:sz w:val="20"/>
          <w:szCs w:val="20"/>
          <w:shd w:val="clear" w:color="auto" w:fill="FFFFFF"/>
        </w:rPr>
        <w:t xml:space="preserve"> Yukarıdaki şiirin ana duygusu nedir?</w:t>
      </w:r>
      <w:r w:rsidRPr="00D00579">
        <w:rPr>
          <w:color w:val="000000"/>
          <w:sz w:val="20"/>
          <w:szCs w:val="20"/>
          <w:shd w:val="clear" w:color="auto" w:fill="FFFFFF"/>
        </w:rPr>
        <w:t> </w:t>
      </w:r>
    </w:p>
    <w:p w:rsidR="00D23D94" w:rsidRPr="00D00579" w:rsidRDefault="00D23D94" w:rsidP="00234B56">
      <w:pPr>
        <w:rPr>
          <w:sz w:val="20"/>
          <w:szCs w:val="20"/>
        </w:rPr>
      </w:pPr>
      <w:r w:rsidRPr="00D00579">
        <w:rPr>
          <w:b/>
          <w:bCs/>
          <w:color w:val="000000"/>
          <w:sz w:val="20"/>
          <w:szCs w:val="20"/>
          <w:shd w:val="clear" w:color="auto" w:fill="FFFFFF"/>
        </w:rPr>
        <w:t>A)</w:t>
      </w:r>
      <w:r w:rsidRPr="00D00579">
        <w:rPr>
          <w:color w:val="000000"/>
          <w:sz w:val="20"/>
          <w:szCs w:val="20"/>
          <w:shd w:val="clear" w:color="auto" w:fill="FFFFFF"/>
        </w:rPr>
        <w:t> Özlem </w:t>
      </w:r>
      <w:r w:rsidRPr="00D00579">
        <w:rPr>
          <w:color w:val="000000"/>
          <w:sz w:val="20"/>
          <w:szCs w:val="20"/>
          <w:shd w:val="clear" w:color="auto" w:fill="FFFFFF"/>
        </w:rPr>
        <w:tab/>
      </w:r>
      <w:r w:rsidRPr="00D00579">
        <w:rPr>
          <w:color w:val="000000"/>
          <w:sz w:val="20"/>
          <w:szCs w:val="20"/>
          <w:shd w:val="clear" w:color="auto" w:fill="FFFFFF"/>
        </w:rPr>
        <w:tab/>
      </w:r>
      <w:r w:rsidRPr="00D00579">
        <w:rPr>
          <w:b/>
          <w:bCs/>
          <w:color w:val="000000"/>
          <w:sz w:val="20"/>
          <w:szCs w:val="20"/>
          <w:shd w:val="clear" w:color="auto" w:fill="FFFFFF"/>
        </w:rPr>
        <w:t>B)</w:t>
      </w:r>
      <w:r w:rsidRPr="00D00579">
        <w:rPr>
          <w:color w:val="000000"/>
          <w:sz w:val="20"/>
          <w:szCs w:val="20"/>
          <w:shd w:val="clear" w:color="auto" w:fill="FFFFFF"/>
        </w:rPr>
        <w:t> Umut </w:t>
      </w:r>
      <w:r w:rsidRPr="00D00579">
        <w:rPr>
          <w:color w:val="000000"/>
          <w:sz w:val="20"/>
          <w:szCs w:val="20"/>
        </w:rPr>
        <w:br/>
      </w:r>
      <w:r w:rsidRPr="00D00579">
        <w:rPr>
          <w:b/>
          <w:bCs/>
          <w:color w:val="000000"/>
          <w:sz w:val="20"/>
          <w:szCs w:val="20"/>
          <w:shd w:val="clear" w:color="auto" w:fill="FFFFFF"/>
        </w:rPr>
        <w:t>C)</w:t>
      </w:r>
      <w:r w:rsidRPr="00D00579">
        <w:rPr>
          <w:color w:val="000000"/>
          <w:sz w:val="20"/>
          <w:szCs w:val="20"/>
          <w:shd w:val="clear" w:color="auto" w:fill="FFFFFF"/>
        </w:rPr>
        <w:t> Sevinç </w:t>
      </w:r>
      <w:r w:rsidRPr="00D00579">
        <w:rPr>
          <w:color w:val="000000"/>
          <w:sz w:val="20"/>
          <w:szCs w:val="20"/>
          <w:shd w:val="clear" w:color="auto" w:fill="FFFFFF"/>
        </w:rPr>
        <w:tab/>
      </w:r>
      <w:r w:rsidRPr="00D00579">
        <w:rPr>
          <w:color w:val="000000"/>
          <w:sz w:val="20"/>
          <w:szCs w:val="20"/>
          <w:shd w:val="clear" w:color="auto" w:fill="FFFFFF"/>
        </w:rPr>
        <w:tab/>
      </w:r>
      <w:r w:rsidRPr="00D00579">
        <w:rPr>
          <w:b/>
          <w:bCs/>
          <w:color w:val="000000"/>
          <w:sz w:val="20"/>
          <w:szCs w:val="20"/>
          <w:shd w:val="clear" w:color="auto" w:fill="FFFFFF"/>
        </w:rPr>
        <w:t>D)</w:t>
      </w:r>
      <w:r w:rsidRPr="00D00579">
        <w:rPr>
          <w:color w:val="000000"/>
          <w:sz w:val="20"/>
          <w:szCs w:val="20"/>
          <w:shd w:val="clear" w:color="auto" w:fill="FFFFFF"/>
        </w:rPr>
        <w:t> Yalnızlık korkusu</w:t>
      </w:r>
    </w:p>
    <w:p w:rsidR="00D23D94" w:rsidRPr="00D00579" w:rsidRDefault="00D23D94" w:rsidP="00234B56">
      <w:pPr>
        <w:rPr>
          <w:b/>
          <w:bCs/>
          <w:i/>
          <w:iCs/>
          <w:sz w:val="20"/>
          <w:szCs w:val="20"/>
        </w:rPr>
      </w:pPr>
    </w:p>
    <w:p w:rsidR="00D23D94" w:rsidRPr="00D00579" w:rsidRDefault="00D23D94" w:rsidP="00F50C6A">
      <w:pPr>
        <w:spacing w:line="240" w:lineRule="atLeast"/>
        <w:ind w:right="-143"/>
        <w:jc w:val="both"/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6-“Gitmeliyim–gideceğiz–gitse”</w:t>
      </w:r>
      <w:r w:rsidRPr="00D00579">
        <w:rPr>
          <w:sz w:val="20"/>
          <w:szCs w:val="20"/>
        </w:rPr>
        <w:t xml:space="preserve"> fiillerinin kipleri, hangi seçenekte sırasıyla doğru olarak verilmiştir?</w:t>
      </w:r>
      <w:r w:rsidRPr="00D00579">
        <w:rPr>
          <w:sz w:val="20"/>
          <w:szCs w:val="20"/>
        </w:rPr>
        <w:tab/>
      </w:r>
      <w:r w:rsidRPr="00D00579">
        <w:rPr>
          <w:sz w:val="20"/>
          <w:szCs w:val="20"/>
        </w:rPr>
        <w:tab/>
        <w:t xml:space="preserve">          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A)</w:t>
      </w:r>
      <w:r w:rsidRPr="00D00579">
        <w:rPr>
          <w:sz w:val="20"/>
          <w:szCs w:val="20"/>
        </w:rPr>
        <w:t xml:space="preserve"> Dilek – şart-istek, gereklilik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B)</w:t>
      </w:r>
      <w:r w:rsidRPr="00D00579">
        <w:rPr>
          <w:sz w:val="20"/>
          <w:szCs w:val="20"/>
        </w:rPr>
        <w:t xml:space="preserve"> Dilek – şart, gereklilik, geçmiş zaman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C)</w:t>
      </w:r>
      <w:r w:rsidRPr="00D00579">
        <w:rPr>
          <w:sz w:val="20"/>
          <w:szCs w:val="20"/>
        </w:rPr>
        <w:t xml:space="preserve"> Gereklilik, dilek-şart, istek</w:t>
      </w:r>
    </w:p>
    <w:p w:rsidR="00D23D94" w:rsidRPr="00D00579" w:rsidRDefault="00D23D94" w:rsidP="00F50C6A">
      <w:pPr>
        <w:jc w:val="both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D)</w:t>
      </w:r>
      <w:r w:rsidRPr="00D00579">
        <w:rPr>
          <w:sz w:val="20"/>
          <w:szCs w:val="20"/>
        </w:rPr>
        <w:t xml:space="preserve"> Gereklilik, gelecek zaman-şart  </w:t>
      </w:r>
    </w:p>
    <w:p w:rsidR="00D23D94" w:rsidRPr="00D00579" w:rsidRDefault="00D23D94" w:rsidP="00F50C6A">
      <w:pPr>
        <w:tabs>
          <w:tab w:val="left" w:pos="1440"/>
        </w:tabs>
        <w:rPr>
          <w:b/>
          <w:bCs/>
          <w:sz w:val="20"/>
          <w:szCs w:val="20"/>
        </w:rPr>
      </w:pPr>
    </w:p>
    <w:p w:rsidR="00D23D94" w:rsidRPr="00D00579" w:rsidRDefault="00D23D94" w:rsidP="00F50C6A">
      <w:pPr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7-)</w:t>
      </w:r>
    </w:p>
    <w:p w:rsidR="00D23D94" w:rsidRPr="00D00579" w:rsidRDefault="00D23D94" w:rsidP="00F50C6A">
      <w:pPr>
        <w:rPr>
          <w:b/>
          <w:bCs/>
          <w:sz w:val="20"/>
          <w:szCs w:val="20"/>
        </w:rPr>
      </w:pP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1-</w:t>
      </w:r>
      <w:r w:rsidRPr="00D00579">
        <w:rPr>
          <w:sz w:val="20"/>
          <w:szCs w:val="20"/>
        </w:rPr>
        <w:t xml:space="preserve"> Koltuk değnekleriyle gezebiliyor güneş, </w:t>
      </w:r>
    </w:p>
    <w:p w:rsidR="00D23D94" w:rsidRPr="00D00579" w:rsidRDefault="00D23D94" w:rsidP="00F50C6A">
      <w:pPr>
        <w:rPr>
          <w:b/>
          <w:bCs/>
          <w:sz w:val="20"/>
          <w:szCs w:val="20"/>
        </w:rPr>
      </w:pPr>
      <w:r w:rsidRPr="00D00579">
        <w:rPr>
          <w:sz w:val="20"/>
          <w:szCs w:val="20"/>
        </w:rPr>
        <w:t xml:space="preserve">     Solgun ümitlerin sokaklarında.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2-</w:t>
      </w:r>
      <w:r w:rsidRPr="00D00579">
        <w:rPr>
          <w:sz w:val="20"/>
          <w:szCs w:val="20"/>
        </w:rPr>
        <w:t xml:space="preserve"> Bir bulut geldi bahçenin üstüne, 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sz w:val="20"/>
          <w:szCs w:val="20"/>
        </w:rPr>
        <w:t xml:space="preserve">     Bütün ağaçların keyfi kaçtı.</w:t>
      </w:r>
    </w:p>
    <w:p w:rsidR="00D23D94" w:rsidRPr="00D00579" w:rsidRDefault="00D23D94" w:rsidP="00F50C6A">
      <w:pPr>
        <w:widowControl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3-</w:t>
      </w:r>
      <w:r w:rsidRPr="00D00579">
        <w:rPr>
          <w:sz w:val="20"/>
          <w:szCs w:val="20"/>
        </w:rPr>
        <w:t xml:space="preserve"> Ne vakit Maçka ‘dan geçsem,</w:t>
      </w:r>
      <w:r w:rsidRPr="00D00579">
        <w:rPr>
          <w:sz w:val="20"/>
          <w:szCs w:val="20"/>
        </w:rPr>
        <w:br/>
        <w:t xml:space="preserve">     Limanda hep gemiler olurdu.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4-</w:t>
      </w:r>
      <w:r w:rsidRPr="00D00579">
        <w:rPr>
          <w:sz w:val="20"/>
          <w:szCs w:val="20"/>
        </w:rPr>
        <w:t xml:space="preserve"> Eskici dükkânındaki asma saat, </w:t>
      </w:r>
    </w:p>
    <w:p w:rsidR="00D23D94" w:rsidRPr="00D00579" w:rsidRDefault="00D23D94" w:rsidP="00F50C6A">
      <w:pPr>
        <w:spacing w:line="360" w:lineRule="auto"/>
        <w:rPr>
          <w:sz w:val="20"/>
          <w:szCs w:val="20"/>
        </w:rPr>
      </w:pPr>
      <w:r w:rsidRPr="00D00579">
        <w:rPr>
          <w:sz w:val="20"/>
          <w:szCs w:val="20"/>
        </w:rPr>
        <w:t xml:space="preserve">     Çelik bir şal atmış omuzlarına.</w:t>
      </w:r>
    </w:p>
    <w:p w:rsidR="00D23D94" w:rsidRPr="00D00579" w:rsidRDefault="00D23D94" w:rsidP="00F50C6A">
      <w:pPr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Hangisine ait cümlede kişileştirme yoktur?</w:t>
      </w:r>
    </w:p>
    <w:p w:rsidR="00D23D94" w:rsidRPr="00D00579" w:rsidRDefault="00D23D94" w:rsidP="00F50C6A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A)</w:t>
      </w:r>
      <w:r w:rsidRPr="00D00579">
        <w:rPr>
          <w:sz w:val="20"/>
          <w:szCs w:val="20"/>
        </w:rPr>
        <w:t xml:space="preserve"> 1                  </w:t>
      </w:r>
      <w:r w:rsidRPr="00D00579">
        <w:rPr>
          <w:b/>
          <w:bCs/>
          <w:sz w:val="20"/>
          <w:szCs w:val="20"/>
        </w:rPr>
        <w:t>B)</w:t>
      </w:r>
      <w:r w:rsidRPr="00D00579">
        <w:rPr>
          <w:sz w:val="20"/>
          <w:szCs w:val="20"/>
        </w:rPr>
        <w:t xml:space="preserve"> 2              </w:t>
      </w:r>
      <w:r w:rsidRPr="00D00579">
        <w:rPr>
          <w:b/>
          <w:bCs/>
          <w:sz w:val="20"/>
          <w:szCs w:val="20"/>
        </w:rPr>
        <w:t>C)</w:t>
      </w:r>
      <w:r w:rsidRPr="00D00579">
        <w:rPr>
          <w:sz w:val="20"/>
          <w:szCs w:val="20"/>
        </w:rPr>
        <w:t xml:space="preserve"> 3             </w:t>
      </w:r>
      <w:r w:rsidRPr="00D00579">
        <w:rPr>
          <w:b/>
          <w:bCs/>
          <w:sz w:val="20"/>
          <w:szCs w:val="20"/>
        </w:rPr>
        <w:t>D)</w:t>
      </w:r>
      <w:r w:rsidRPr="00D00579">
        <w:rPr>
          <w:sz w:val="20"/>
          <w:szCs w:val="20"/>
        </w:rPr>
        <w:t xml:space="preserve"> 4</w:t>
      </w:r>
    </w:p>
    <w:p w:rsidR="00D23D94" w:rsidRPr="00D00579" w:rsidRDefault="00D23D94" w:rsidP="00C5347F">
      <w:pPr>
        <w:rPr>
          <w:sz w:val="20"/>
          <w:szCs w:val="20"/>
        </w:rPr>
      </w:pPr>
    </w:p>
    <w:p w:rsidR="00D23D94" w:rsidRPr="00D00579" w:rsidRDefault="00D23D94" w:rsidP="0087585F">
      <w:pPr>
        <w:spacing w:line="276" w:lineRule="auto"/>
        <w:rPr>
          <w:sz w:val="20"/>
          <w:szCs w:val="20"/>
          <w:lang w:eastAsia="en-US"/>
        </w:rPr>
      </w:pPr>
      <w:r w:rsidRPr="00D00579">
        <w:rPr>
          <w:b/>
          <w:bCs/>
          <w:sz w:val="20"/>
          <w:szCs w:val="20"/>
        </w:rPr>
        <w:t>8-)</w:t>
      </w:r>
      <w:r w:rsidRPr="00D00579">
        <w:rPr>
          <w:sz w:val="20"/>
          <w:szCs w:val="20"/>
          <w:lang w:eastAsia="en-US"/>
        </w:rPr>
        <w:t>Aşağıdaki cümlelerin hangisinde dolaylı anlatm vardır.</w:t>
      </w:r>
    </w:p>
    <w:p w:rsidR="00D23D94" w:rsidRPr="00D00579" w:rsidRDefault="00D23D94" w:rsidP="0087585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D00579">
        <w:rPr>
          <w:rFonts w:ascii="Times New Roman" w:hAnsi="Times New Roman" w:cs="Times New Roman"/>
          <w:sz w:val="20"/>
          <w:szCs w:val="20"/>
          <w:lang w:eastAsia="en-US"/>
        </w:rPr>
        <w:t>Annem eve erken gel,dedi</w:t>
      </w:r>
    </w:p>
    <w:p w:rsidR="00D23D94" w:rsidRPr="00D00579" w:rsidRDefault="00D23D94" w:rsidP="0087585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D00579">
        <w:rPr>
          <w:rFonts w:ascii="Times New Roman" w:hAnsi="Times New Roman" w:cs="Times New Roman"/>
          <w:sz w:val="20"/>
          <w:szCs w:val="20"/>
          <w:lang w:eastAsia="en-US"/>
        </w:rPr>
        <w:t>Babamın avukatı davayı kesin kazanırsınız,demiş</w:t>
      </w:r>
    </w:p>
    <w:p w:rsidR="00D23D94" w:rsidRPr="00D00579" w:rsidRDefault="00D23D94" w:rsidP="0087585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D00579">
        <w:rPr>
          <w:rFonts w:ascii="Times New Roman" w:hAnsi="Times New Roman" w:cs="Times New Roman"/>
          <w:sz w:val="20"/>
          <w:szCs w:val="20"/>
          <w:lang w:eastAsia="en-US"/>
        </w:rPr>
        <w:t>Atalarmız üzüm üzüme baka baka kararır,der.</w:t>
      </w:r>
    </w:p>
    <w:p w:rsidR="00D23D94" w:rsidRPr="00D00579" w:rsidRDefault="00D23D94" w:rsidP="0087585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D00579">
        <w:rPr>
          <w:rFonts w:ascii="Times New Roman" w:hAnsi="Times New Roman" w:cs="Times New Roman"/>
          <w:sz w:val="20"/>
          <w:szCs w:val="20"/>
          <w:lang w:eastAsia="en-US"/>
        </w:rPr>
        <w:t>Öğetmenimiz yazılının kolay olduğunu söyledi.</w:t>
      </w:r>
    </w:p>
    <w:p w:rsidR="00D23D94" w:rsidRPr="00D00579" w:rsidRDefault="00D23D94" w:rsidP="00952E9A">
      <w:pPr>
        <w:pStyle w:val="NormalWeb"/>
        <w:spacing w:before="0" w:beforeAutospacing="0" w:after="0" w:afterAutospacing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  <w:lang w:eastAsia="en-US"/>
        </w:rPr>
        <w:t>9-)</w:t>
      </w:r>
      <w:r w:rsidRPr="00D00579">
        <w:rPr>
          <w:b/>
          <w:bCs/>
          <w:sz w:val="20"/>
          <w:szCs w:val="20"/>
        </w:rPr>
        <w:t xml:space="preserve"> Aşağıdaki tümcelerden hangisinde diğerlerinden farklı bir birleşik fiil kullanılmıştır?</w:t>
      </w:r>
    </w:p>
    <w:p w:rsidR="00D23D94" w:rsidRPr="00D00579" w:rsidRDefault="00D23D94" w:rsidP="00952E9A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D23D94" w:rsidRPr="00D00579" w:rsidRDefault="00D23D94" w:rsidP="00952E9A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00579">
        <w:rPr>
          <w:sz w:val="20"/>
          <w:szCs w:val="20"/>
        </w:rPr>
        <w:t>A) Ben bu soruyu çözebilirim.</w:t>
      </w:r>
      <w:r w:rsidRPr="00D00579">
        <w:rPr>
          <w:sz w:val="20"/>
          <w:szCs w:val="20"/>
        </w:rPr>
        <w:br/>
        <w:t>B) Bu tatilde çantamı kaybettim.</w:t>
      </w:r>
      <w:r w:rsidRPr="00D00579">
        <w:rPr>
          <w:sz w:val="20"/>
          <w:szCs w:val="20"/>
        </w:rPr>
        <w:br/>
        <w:t>C) Kazayı sanki hissetmişti.</w:t>
      </w:r>
      <w:r w:rsidRPr="00D00579">
        <w:rPr>
          <w:sz w:val="20"/>
          <w:szCs w:val="20"/>
        </w:rPr>
        <w:br/>
        <w:t>D) Son zamanlarda onu hiçbir şey memnun etmiyor.</w:t>
      </w:r>
    </w:p>
    <w:p w:rsidR="00D23D94" w:rsidRPr="00D00579" w:rsidRDefault="00D23D94" w:rsidP="00C5347F">
      <w:pPr>
        <w:rPr>
          <w:sz w:val="20"/>
          <w:szCs w:val="20"/>
        </w:rPr>
      </w:pPr>
    </w:p>
    <w:p w:rsidR="00D23D94" w:rsidRPr="00D00579" w:rsidRDefault="00D23D94" w:rsidP="00952E9A">
      <w:pPr>
        <w:rPr>
          <w:b/>
          <w:bCs/>
          <w:sz w:val="20"/>
          <w:szCs w:val="20"/>
          <w:lang w:eastAsia="en-US"/>
        </w:rPr>
      </w:pPr>
      <w:r w:rsidRPr="00D00579">
        <w:rPr>
          <w:b/>
          <w:bCs/>
          <w:sz w:val="20"/>
          <w:szCs w:val="20"/>
          <w:lang w:eastAsia="en-US"/>
        </w:rPr>
        <w:t xml:space="preserve">10-) Aşağıdaki cümlelerden hangisinin yüklemi türemiş bir fiil </w:t>
      </w:r>
      <w:r w:rsidRPr="00D00579">
        <w:rPr>
          <w:b/>
          <w:bCs/>
          <w:sz w:val="20"/>
          <w:szCs w:val="20"/>
          <w:u w:val="single"/>
          <w:lang w:eastAsia="en-US"/>
        </w:rPr>
        <w:t>değildir</w:t>
      </w:r>
      <w:r w:rsidRPr="00D00579">
        <w:rPr>
          <w:b/>
          <w:bCs/>
          <w:sz w:val="20"/>
          <w:szCs w:val="20"/>
          <w:lang w:eastAsia="en-US"/>
        </w:rPr>
        <w:t>?</w:t>
      </w:r>
    </w:p>
    <w:p w:rsidR="00D23D94" w:rsidRPr="00D00579" w:rsidRDefault="00D23D94" w:rsidP="00952E9A">
      <w:pPr>
        <w:rPr>
          <w:sz w:val="20"/>
          <w:szCs w:val="20"/>
          <w:lang w:eastAsia="en-US"/>
        </w:rPr>
      </w:pPr>
      <w:r w:rsidRPr="00D00579">
        <w:rPr>
          <w:sz w:val="20"/>
          <w:szCs w:val="20"/>
          <w:lang w:eastAsia="en-US"/>
        </w:rPr>
        <w:br/>
        <w:t xml:space="preserve">A) İtfaiye yangını başarıyla </w:t>
      </w:r>
      <w:r w:rsidRPr="00D00579">
        <w:rPr>
          <w:sz w:val="20"/>
          <w:szCs w:val="20"/>
          <w:u w:val="single"/>
          <w:lang w:eastAsia="en-US"/>
        </w:rPr>
        <w:t>söndürdü</w:t>
      </w:r>
      <w:r w:rsidRPr="00D00579">
        <w:rPr>
          <w:sz w:val="20"/>
          <w:szCs w:val="20"/>
          <w:lang w:eastAsia="en-US"/>
        </w:rPr>
        <w:t>.</w:t>
      </w:r>
      <w:r w:rsidRPr="00D00579">
        <w:rPr>
          <w:sz w:val="20"/>
          <w:szCs w:val="20"/>
          <w:lang w:eastAsia="en-US"/>
        </w:rPr>
        <w:br/>
        <w:t xml:space="preserve">B) Bütün zararını bizden </w:t>
      </w:r>
      <w:r w:rsidRPr="00D00579">
        <w:rPr>
          <w:sz w:val="20"/>
          <w:szCs w:val="20"/>
          <w:u w:val="single"/>
          <w:lang w:eastAsia="en-US"/>
        </w:rPr>
        <w:t>çıkarttı</w:t>
      </w:r>
      <w:r w:rsidRPr="00D00579">
        <w:rPr>
          <w:sz w:val="20"/>
          <w:szCs w:val="20"/>
          <w:lang w:eastAsia="en-US"/>
        </w:rPr>
        <w:t>.</w:t>
      </w:r>
      <w:r w:rsidRPr="00D00579">
        <w:rPr>
          <w:sz w:val="20"/>
          <w:szCs w:val="20"/>
          <w:lang w:eastAsia="en-US"/>
        </w:rPr>
        <w:br/>
        <w:t xml:space="preserve">C) Bu evde iyi günler de </w:t>
      </w:r>
      <w:r w:rsidRPr="00D00579">
        <w:rPr>
          <w:sz w:val="20"/>
          <w:szCs w:val="20"/>
          <w:u w:val="single"/>
          <w:lang w:eastAsia="en-US"/>
        </w:rPr>
        <w:t>yaşandı</w:t>
      </w:r>
      <w:r w:rsidRPr="00D00579">
        <w:rPr>
          <w:sz w:val="20"/>
          <w:szCs w:val="20"/>
          <w:lang w:eastAsia="en-US"/>
        </w:rPr>
        <w:t>.</w:t>
      </w:r>
      <w:r w:rsidRPr="00D00579">
        <w:rPr>
          <w:sz w:val="20"/>
          <w:szCs w:val="20"/>
          <w:lang w:eastAsia="en-US"/>
        </w:rPr>
        <w:br/>
        <w:t>D)</w:t>
      </w:r>
      <w:r w:rsidRPr="00D00579">
        <w:rPr>
          <w:b/>
          <w:bCs/>
          <w:sz w:val="20"/>
          <w:szCs w:val="20"/>
          <w:lang w:eastAsia="en-US"/>
        </w:rPr>
        <w:t> </w:t>
      </w:r>
      <w:r w:rsidRPr="00D00579">
        <w:rPr>
          <w:sz w:val="20"/>
          <w:szCs w:val="20"/>
          <w:lang w:eastAsia="en-US"/>
        </w:rPr>
        <w:t xml:space="preserve">Traktörü tarla komşusuna </w:t>
      </w:r>
      <w:r w:rsidRPr="00D00579">
        <w:rPr>
          <w:sz w:val="20"/>
          <w:szCs w:val="20"/>
          <w:u w:val="single"/>
          <w:lang w:eastAsia="en-US"/>
        </w:rPr>
        <w:t>sattı</w:t>
      </w:r>
      <w:r w:rsidRPr="00D00579">
        <w:rPr>
          <w:sz w:val="20"/>
          <w:szCs w:val="20"/>
          <w:lang w:eastAsia="en-US"/>
        </w:rPr>
        <w:t>.</w:t>
      </w:r>
    </w:p>
    <w:p w:rsidR="00D23D94" w:rsidRPr="00D00579" w:rsidRDefault="00D23D94" w:rsidP="00952E9A">
      <w:pPr>
        <w:rPr>
          <w:b/>
          <w:bCs/>
          <w:sz w:val="20"/>
          <w:szCs w:val="20"/>
          <w:lang w:eastAsia="en-US"/>
        </w:rPr>
      </w:pPr>
    </w:p>
    <w:p w:rsidR="00D23D94" w:rsidRPr="00D00579" w:rsidRDefault="00D23D94" w:rsidP="00952E9A">
      <w:pPr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11-) Aşağıdaki cümlelerin hangisinin yüklemi yapısı yönünden bileşik bir fiildir?</w:t>
      </w:r>
    </w:p>
    <w:p w:rsidR="00D23D94" w:rsidRPr="00D00579" w:rsidRDefault="00D23D94" w:rsidP="00952E9A">
      <w:pPr>
        <w:rPr>
          <w:sz w:val="20"/>
          <w:szCs w:val="20"/>
        </w:rPr>
      </w:pPr>
      <w:r w:rsidRPr="00D00579">
        <w:rPr>
          <w:sz w:val="20"/>
          <w:szCs w:val="20"/>
        </w:rPr>
        <w:br/>
        <w:t>A) Bu işin böyle olacağını hissetmiştim.</w:t>
      </w:r>
      <w:r w:rsidRPr="00D00579">
        <w:rPr>
          <w:sz w:val="20"/>
          <w:szCs w:val="20"/>
        </w:rPr>
        <w:br/>
        <w:t>B) Bu tamiratı kendin yap.</w:t>
      </w:r>
      <w:r w:rsidRPr="00D00579">
        <w:rPr>
          <w:sz w:val="20"/>
          <w:szCs w:val="20"/>
        </w:rPr>
        <w:br/>
        <w:t>C) Uçan kuşu, esen yeli bile özledim.</w:t>
      </w:r>
      <w:r w:rsidRPr="00D00579">
        <w:rPr>
          <w:sz w:val="20"/>
          <w:szCs w:val="20"/>
        </w:rPr>
        <w:br/>
        <w:t>D) Bu yerlerin havası bize yaramadı.</w:t>
      </w:r>
    </w:p>
    <w:p w:rsidR="00D23D94" w:rsidRPr="00D00579" w:rsidRDefault="00D23D94" w:rsidP="00952E9A">
      <w:pPr>
        <w:rPr>
          <w:sz w:val="20"/>
          <w:szCs w:val="20"/>
          <w:lang w:eastAsia="en-US"/>
        </w:rPr>
      </w:pPr>
    </w:p>
    <w:p w:rsidR="00D23D94" w:rsidRPr="00D00579" w:rsidRDefault="00D23D94" w:rsidP="00952E9A">
      <w:pPr>
        <w:rPr>
          <w:b/>
          <w:bCs/>
          <w:color w:val="000000"/>
          <w:sz w:val="20"/>
          <w:szCs w:val="20"/>
        </w:rPr>
      </w:pPr>
      <w:r w:rsidRPr="00D00579">
        <w:rPr>
          <w:b/>
          <w:bCs/>
          <w:color w:val="000000"/>
          <w:sz w:val="20"/>
          <w:szCs w:val="20"/>
        </w:rPr>
        <w:t xml:space="preserve">12.   </w:t>
      </w:r>
      <w:r w:rsidRPr="00D00579">
        <w:rPr>
          <w:color w:val="000000"/>
          <w:sz w:val="20"/>
          <w:szCs w:val="20"/>
        </w:rPr>
        <w:t>“Verdiğim kitabı iki günde okuyuverdi”</w:t>
      </w:r>
    </w:p>
    <w:p w:rsidR="00D23D94" w:rsidRPr="00D00579" w:rsidRDefault="00D23D94" w:rsidP="00952E9A">
      <w:pPr>
        <w:rPr>
          <w:b/>
          <w:bCs/>
          <w:color w:val="000000"/>
          <w:sz w:val="20"/>
          <w:szCs w:val="20"/>
        </w:rPr>
      </w:pPr>
      <w:r w:rsidRPr="00D00579">
        <w:rPr>
          <w:b/>
          <w:bCs/>
          <w:color w:val="000000"/>
          <w:sz w:val="20"/>
          <w:szCs w:val="20"/>
        </w:rPr>
        <w:t>Yukarıdaki cümlenin yüklemi,  aşağıdakilerden hangisine uygundur?</w:t>
      </w:r>
    </w:p>
    <w:p w:rsidR="00D23D94" w:rsidRPr="00D00579" w:rsidRDefault="00D23D94" w:rsidP="00952E9A">
      <w:pPr>
        <w:rPr>
          <w:color w:val="000000"/>
          <w:sz w:val="20"/>
          <w:szCs w:val="20"/>
        </w:rPr>
      </w:pPr>
    </w:p>
    <w:p w:rsidR="00D23D94" w:rsidRPr="00D00579" w:rsidRDefault="00D23D94" w:rsidP="00952E9A">
      <w:pPr>
        <w:rPr>
          <w:color w:val="000000"/>
          <w:sz w:val="20"/>
          <w:szCs w:val="20"/>
        </w:rPr>
      </w:pPr>
      <w:r w:rsidRPr="00D00579">
        <w:rPr>
          <w:color w:val="000000"/>
          <w:sz w:val="20"/>
          <w:szCs w:val="20"/>
        </w:rPr>
        <w:t xml:space="preserve">A) Sürerlilik fiili                 </w:t>
      </w:r>
    </w:p>
    <w:p w:rsidR="00D23D94" w:rsidRPr="00D00579" w:rsidRDefault="00D23D94" w:rsidP="00952E9A">
      <w:pPr>
        <w:rPr>
          <w:color w:val="000000"/>
          <w:sz w:val="20"/>
          <w:szCs w:val="20"/>
        </w:rPr>
      </w:pPr>
      <w:r w:rsidRPr="00D00579">
        <w:rPr>
          <w:color w:val="000000"/>
          <w:sz w:val="20"/>
          <w:szCs w:val="20"/>
        </w:rPr>
        <w:t xml:space="preserve">B) Yeterlik  fiili </w:t>
      </w:r>
    </w:p>
    <w:p w:rsidR="00D23D94" w:rsidRPr="00D00579" w:rsidRDefault="00D23D94" w:rsidP="00952E9A">
      <w:pPr>
        <w:rPr>
          <w:color w:val="000000"/>
          <w:sz w:val="20"/>
          <w:szCs w:val="20"/>
        </w:rPr>
      </w:pPr>
      <w:r w:rsidRPr="00D00579">
        <w:rPr>
          <w:color w:val="000000"/>
          <w:sz w:val="20"/>
          <w:szCs w:val="20"/>
        </w:rPr>
        <w:t xml:space="preserve">C) Yaklaşma fiili                </w:t>
      </w:r>
    </w:p>
    <w:p w:rsidR="00D23D94" w:rsidRPr="00D00579" w:rsidRDefault="00D23D94" w:rsidP="00C5347F">
      <w:pPr>
        <w:rPr>
          <w:color w:val="000000"/>
          <w:sz w:val="20"/>
          <w:szCs w:val="20"/>
        </w:rPr>
      </w:pPr>
      <w:r w:rsidRPr="00D00579">
        <w:rPr>
          <w:color w:val="000000"/>
          <w:sz w:val="20"/>
          <w:szCs w:val="20"/>
        </w:rPr>
        <w:t xml:space="preserve"> D) Tezlik fiil</w:t>
      </w:r>
    </w:p>
    <w:p w:rsidR="00D23D94" w:rsidRPr="00D00579" w:rsidRDefault="00D23D94" w:rsidP="00C5347F">
      <w:pPr>
        <w:rPr>
          <w:color w:val="000000"/>
          <w:sz w:val="20"/>
          <w:szCs w:val="20"/>
        </w:rPr>
      </w:pP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13.I. </w:t>
      </w:r>
      <w:r w:rsidRPr="00D00579">
        <w:rPr>
          <w:rFonts w:ascii="Cambria" w:hAnsi="Cambria" w:cs="Cambria"/>
          <w:sz w:val="20"/>
          <w:szCs w:val="20"/>
        </w:rPr>
        <w:t>Her şey küçük bir adımla başlar.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II. </w:t>
      </w:r>
      <w:r w:rsidRPr="00D00579">
        <w:rPr>
          <w:rFonts w:ascii="Cambria" w:hAnsi="Cambria" w:cs="Cambria"/>
          <w:sz w:val="20"/>
          <w:szCs w:val="20"/>
        </w:rPr>
        <w:t>Bir kıvılcım bir ormanı yok eder.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III. </w:t>
      </w:r>
      <w:r w:rsidRPr="00D00579">
        <w:rPr>
          <w:rFonts w:ascii="Cambria" w:hAnsi="Cambria" w:cs="Cambria"/>
          <w:sz w:val="20"/>
          <w:szCs w:val="20"/>
        </w:rPr>
        <w:t>Küçük bir delik bir gemiyi batırır.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IV. </w:t>
      </w:r>
      <w:r w:rsidRPr="00D00579">
        <w:rPr>
          <w:rFonts w:ascii="Cambria" w:hAnsi="Cambria" w:cs="Cambria"/>
          <w:sz w:val="20"/>
          <w:szCs w:val="20"/>
        </w:rPr>
        <w:t>İlim, aşağıda olanları yükseltir.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>Bu cümlelerden hangileri, anlamca birbirine daha yakındır?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>A</w:t>
      </w:r>
      <w:r w:rsidRPr="00D00579">
        <w:rPr>
          <w:rFonts w:ascii="Cambria" w:hAnsi="Cambria" w:cs="Cambria"/>
          <w:sz w:val="20"/>
          <w:szCs w:val="20"/>
        </w:rPr>
        <w:t>) I – II</w:t>
      </w:r>
      <w:r w:rsidRPr="00D00579">
        <w:rPr>
          <w:rFonts w:ascii="Cambria" w:hAnsi="Cambria" w:cs="Cambria"/>
          <w:b/>
          <w:bCs/>
          <w:sz w:val="20"/>
          <w:szCs w:val="20"/>
        </w:rPr>
        <w:t xml:space="preserve">          B) </w:t>
      </w:r>
      <w:r w:rsidRPr="00D00579">
        <w:rPr>
          <w:rFonts w:ascii="Cambria" w:hAnsi="Cambria" w:cs="Cambria"/>
          <w:sz w:val="20"/>
          <w:szCs w:val="20"/>
        </w:rPr>
        <w:t>II – III</w:t>
      </w:r>
      <w:r w:rsidRPr="00D00579">
        <w:rPr>
          <w:rFonts w:ascii="Cambria" w:hAnsi="Cambria" w:cs="Cambria"/>
          <w:b/>
          <w:bCs/>
          <w:sz w:val="20"/>
          <w:szCs w:val="20"/>
        </w:rPr>
        <w:t xml:space="preserve">          C) </w:t>
      </w:r>
      <w:r w:rsidRPr="00D00579">
        <w:rPr>
          <w:rFonts w:ascii="Cambria" w:hAnsi="Cambria" w:cs="Cambria"/>
          <w:sz w:val="20"/>
          <w:szCs w:val="20"/>
        </w:rPr>
        <w:t>III- IV</w:t>
      </w:r>
      <w:r w:rsidRPr="00D00579">
        <w:rPr>
          <w:rFonts w:ascii="Cambria" w:hAnsi="Cambria" w:cs="Cambria"/>
          <w:b/>
          <w:bCs/>
          <w:sz w:val="20"/>
          <w:szCs w:val="20"/>
        </w:rPr>
        <w:t xml:space="preserve">           D) </w:t>
      </w:r>
      <w:r w:rsidRPr="00D00579">
        <w:rPr>
          <w:rFonts w:ascii="Cambria" w:hAnsi="Cambria" w:cs="Cambria"/>
          <w:sz w:val="20"/>
          <w:szCs w:val="20"/>
        </w:rPr>
        <w:t>I – IV</w:t>
      </w:r>
    </w:p>
    <w:p w:rsidR="00D23D94" w:rsidRPr="00D00579" w:rsidRDefault="00D23D94" w:rsidP="00C5347F">
      <w:pPr>
        <w:rPr>
          <w:sz w:val="20"/>
          <w:szCs w:val="20"/>
        </w:rPr>
      </w:pPr>
    </w:p>
    <w:p w:rsidR="00D23D94" w:rsidRPr="00D00579" w:rsidRDefault="00D23D94" w:rsidP="00D43A44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14-)</w:t>
      </w:r>
      <w:r w:rsidRPr="00D00579">
        <w:rPr>
          <w:sz w:val="20"/>
          <w:szCs w:val="20"/>
        </w:rPr>
        <w:t xml:space="preserve"> Bir kimsenin başından geçen ya da kendi döneminde ortaya çıkan olay ya da olguları, gözlem ve izlenimlerine dayanarak anlatmasıdır. Türün temelinde, geçmişte yaşanılanları sorgulama; yaşadıklarını başkalarıyla paylaşma amacı yatar. </w:t>
      </w:r>
    </w:p>
    <w:p w:rsidR="00D23D94" w:rsidRPr="00D00579" w:rsidRDefault="00D23D94" w:rsidP="00D43A44">
      <w:pPr>
        <w:rPr>
          <w:sz w:val="20"/>
          <w:szCs w:val="20"/>
        </w:rPr>
      </w:pPr>
    </w:p>
    <w:p w:rsidR="00D23D94" w:rsidRPr="00D00579" w:rsidRDefault="00D23D94" w:rsidP="00D43A44">
      <w:pPr>
        <w:ind w:left="-284" w:firstLine="142"/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Yukarıda  anlatılan tür aşağıdakilerden hangisidir?</w:t>
      </w:r>
      <w:r w:rsidRPr="00D00579">
        <w:rPr>
          <w:sz w:val="20"/>
          <w:szCs w:val="20"/>
        </w:rPr>
        <w:br/>
        <w:t xml:space="preserve">       </w:t>
      </w:r>
      <w:r w:rsidRPr="00D00579">
        <w:rPr>
          <w:b/>
          <w:bCs/>
          <w:sz w:val="20"/>
          <w:szCs w:val="20"/>
        </w:rPr>
        <w:t>A)</w:t>
      </w:r>
      <w:r w:rsidRPr="00D00579">
        <w:rPr>
          <w:sz w:val="20"/>
          <w:szCs w:val="20"/>
        </w:rPr>
        <w:t xml:space="preserve"> Anı      </w:t>
      </w:r>
      <w:r w:rsidRPr="00D00579">
        <w:rPr>
          <w:b/>
          <w:bCs/>
          <w:sz w:val="20"/>
          <w:szCs w:val="20"/>
        </w:rPr>
        <w:t>B)</w:t>
      </w:r>
      <w:r w:rsidRPr="00D00579">
        <w:rPr>
          <w:sz w:val="20"/>
          <w:szCs w:val="20"/>
        </w:rPr>
        <w:t xml:space="preserve"> Günlük     </w:t>
      </w:r>
      <w:r w:rsidRPr="00D00579">
        <w:rPr>
          <w:b/>
          <w:bCs/>
          <w:sz w:val="20"/>
          <w:szCs w:val="20"/>
        </w:rPr>
        <w:t>C)</w:t>
      </w:r>
      <w:r w:rsidRPr="00D00579">
        <w:rPr>
          <w:sz w:val="20"/>
          <w:szCs w:val="20"/>
        </w:rPr>
        <w:t xml:space="preserve"> Deneme     </w:t>
      </w:r>
      <w:r w:rsidRPr="00D00579">
        <w:rPr>
          <w:b/>
          <w:bCs/>
          <w:sz w:val="20"/>
          <w:szCs w:val="20"/>
        </w:rPr>
        <w:t>D)</w:t>
      </w:r>
      <w:r w:rsidRPr="00D00579">
        <w:rPr>
          <w:sz w:val="20"/>
          <w:szCs w:val="20"/>
        </w:rPr>
        <w:t xml:space="preserve"> Fıkra   </w:t>
      </w:r>
    </w:p>
    <w:p w:rsidR="00D23D94" w:rsidRPr="00D00579" w:rsidRDefault="00D23D94" w:rsidP="00D00579">
      <w:pPr>
        <w:jc w:val="both"/>
        <w:rPr>
          <w:b/>
          <w:bCs/>
          <w:sz w:val="20"/>
          <w:szCs w:val="20"/>
        </w:rPr>
      </w:pPr>
    </w:p>
    <w:p w:rsidR="00D23D94" w:rsidRPr="00D00579" w:rsidRDefault="00D23D94" w:rsidP="00D00579">
      <w:pPr>
        <w:jc w:val="both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 xml:space="preserve">15-) Aşağıdaki cümlelerin hangisinde büyük  </w:t>
      </w:r>
    </w:p>
    <w:p w:rsidR="00D23D94" w:rsidRPr="00D00579" w:rsidRDefault="00D23D94" w:rsidP="00D00579">
      <w:pPr>
        <w:jc w:val="both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harflerin yazımında yanlışlık yapılmıştır? (5puan)</w:t>
      </w:r>
    </w:p>
    <w:p w:rsidR="00D23D94" w:rsidRDefault="00D23D94" w:rsidP="00D00579">
      <w:pPr>
        <w:jc w:val="both"/>
        <w:rPr>
          <w:b/>
          <w:bCs/>
          <w:sz w:val="20"/>
          <w:szCs w:val="20"/>
        </w:rPr>
      </w:pPr>
    </w:p>
    <w:p w:rsidR="00D23D94" w:rsidRPr="00D00579" w:rsidRDefault="00D23D94" w:rsidP="00D00579">
      <w:pPr>
        <w:jc w:val="both"/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A)</w:t>
      </w:r>
      <w:r w:rsidRPr="00D00579">
        <w:rPr>
          <w:sz w:val="20"/>
          <w:szCs w:val="20"/>
        </w:rPr>
        <w:t>24 Kasım Öğretmenler Günü kutlandı.</w:t>
      </w:r>
    </w:p>
    <w:p w:rsidR="00D23D94" w:rsidRPr="00D00579" w:rsidRDefault="00D23D94" w:rsidP="00D43A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0579">
        <w:rPr>
          <w:rFonts w:ascii="Times New Roman" w:hAnsi="Times New Roman" w:cs="Times New Roman"/>
          <w:sz w:val="20"/>
          <w:szCs w:val="20"/>
        </w:rPr>
        <w:t>Nene Hatun, ülkemiz için simge bir insandı.</w:t>
      </w:r>
    </w:p>
    <w:p w:rsidR="00D23D94" w:rsidRPr="00D00579" w:rsidRDefault="00D23D94" w:rsidP="00D43A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00579">
        <w:rPr>
          <w:rFonts w:ascii="Times New Roman" w:hAnsi="Times New Roman" w:cs="Times New Roman"/>
          <w:sz w:val="20"/>
          <w:szCs w:val="20"/>
        </w:rPr>
        <w:t>Başhekim dr. Murat Doğan toplantı</w:t>
      </w:r>
      <w:r w:rsidRPr="00D0057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00579">
        <w:rPr>
          <w:rFonts w:ascii="Times New Roman" w:hAnsi="Times New Roman" w:cs="Times New Roman"/>
          <w:sz w:val="20"/>
          <w:szCs w:val="20"/>
        </w:rPr>
        <w:t>düzenledi.</w:t>
      </w:r>
    </w:p>
    <w:p w:rsidR="00D23D94" w:rsidRPr="00D00579" w:rsidRDefault="00D23D94" w:rsidP="00D0057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00579">
        <w:rPr>
          <w:rFonts w:ascii="Times New Roman" w:hAnsi="Times New Roman" w:cs="Times New Roman"/>
          <w:sz w:val="20"/>
          <w:szCs w:val="20"/>
        </w:rPr>
        <w:t>Herkes senin kadar düşünceli değil.</w:t>
      </w:r>
    </w:p>
    <w:p w:rsidR="00D23D94" w:rsidRPr="00D00579" w:rsidRDefault="00D23D94" w:rsidP="00AF2AF9">
      <w:pPr>
        <w:adjustRightInd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16-) Aşağıdaki cümlelerin hangisinde yazım yanlışı vardır.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A)</w:t>
      </w:r>
      <w:r w:rsidRPr="00D00579">
        <w:rPr>
          <w:sz w:val="20"/>
          <w:szCs w:val="20"/>
        </w:rPr>
        <w:t>Komşumuz Doktor Ahmet Bey iyi bir insandır.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B)</w:t>
      </w:r>
      <w:r w:rsidRPr="00D00579">
        <w:rPr>
          <w:sz w:val="20"/>
          <w:szCs w:val="20"/>
        </w:rPr>
        <w:t>Bütün ilaçlarımı Şifa eczanesinden aldım.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C</w:t>
      </w:r>
      <w:r w:rsidRPr="00D00579">
        <w:rPr>
          <w:sz w:val="20"/>
          <w:szCs w:val="20"/>
        </w:rPr>
        <w:t>)Mehmet dayım Cumhuriyet Caddesi’nde oturuyor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b/>
          <w:bCs/>
          <w:sz w:val="20"/>
          <w:szCs w:val="20"/>
        </w:rPr>
        <w:t>D</w:t>
      </w:r>
      <w:r w:rsidRPr="00D00579">
        <w:rPr>
          <w:sz w:val="20"/>
          <w:szCs w:val="20"/>
        </w:rPr>
        <w:t>)Sait Faik’in ‟Son Kuşlar” adlı hikâyesini okudun mu?</w:t>
      </w:r>
    </w:p>
    <w:p w:rsidR="00D23D94" w:rsidRPr="00D00579" w:rsidRDefault="00D23D94" w:rsidP="00AF2AF9">
      <w:pPr>
        <w:rPr>
          <w:sz w:val="20"/>
          <w:szCs w:val="20"/>
        </w:rPr>
      </w:pPr>
    </w:p>
    <w:p w:rsidR="00D23D94" w:rsidRPr="00D00579" w:rsidRDefault="00D23D94" w:rsidP="00AF2AF9">
      <w:pPr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 xml:space="preserve">17-)  </w:t>
      </w:r>
      <w:r w:rsidRPr="00D00579">
        <w:rPr>
          <w:sz w:val="20"/>
          <w:szCs w:val="20"/>
        </w:rPr>
        <w:t xml:space="preserve">Toplumdaki bir sıkıntıyı görüp de buna çare bulamayan aydın, </w:t>
      </w:r>
      <w:r w:rsidRPr="00D00579">
        <w:rPr>
          <w:sz w:val="20"/>
          <w:szCs w:val="20"/>
          <w:u w:val="single"/>
        </w:rPr>
        <w:t>dipsiz karanlıklara bağıran çocuk</w:t>
      </w:r>
      <w:r w:rsidRPr="00D00579">
        <w:rPr>
          <w:sz w:val="20"/>
          <w:szCs w:val="20"/>
        </w:rPr>
        <w:t xml:space="preserve"> gibidir. </w:t>
      </w:r>
      <w:r w:rsidRPr="00D00579">
        <w:rPr>
          <w:b/>
          <w:bCs/>
          <w:sz w:val="20"/>
          <w:szCs w:val="20"/>
        </w:rPr>
        <w:t>Altı çizili söz öbeğinin cümleye kattığı anlam hangisinde vardır?</w:t>
      </w:r>
    </w:p>
    <w:p w:rsidR="00D23D94" w:rsidRPr="00D00579" w:rsidRDefault="00D23D94" w:rsidP="00AF2AF9">
      <w:pPr>
        <w:rPr>
          <w:sz w:val="20"/>
          <w:szCs w:val="20"/>
        </w:rPr>
      </w:pP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sz w:val="20"/>
          <w:szCs w:val="20"/>
        </w:rPr>
        <w:t>A) Sesini son raddeye kadar kullanarak etrafına bağırdı.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sz w:val="20"/>
          <w:szCs w:val="20"/>
        </w:rPr>
        <w:t>B) Kazanamayacağını bilmesine rağmen çaresizce bekliyordu.</w:t>
      </w: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sz w:val="20"/>
          <w:szCs w:val="20"/>
        </w:rPr>
        <w:t>C) Çevresindekilerle uyum sorunu yaşıyordu.</w:t>
      </w:r>
    </w:p>
    <w:p w:rsidR="00D23D94" w:rsidRPr="00D00579" w:rsidRDefault="00D23D94" w:rsidP="00AF2AF9">
      <w:pPr>
        <w:spacing w:after="120"/>
        <w:rPr>
          <w:sz w:val="20"/>
          <w:szCs w:val="20"/>
        </w:rPr>
      </w:pPr>
      <w:r w:rsidRPr="00D00579">
        <w:rPr>
          <w:sz w:val="20"/>
          <w:szCs w:val="20"/>
        </w:rPr>
        <w:t>D) Bu hayatta yolunu kaybetmiş zavallı bir seyyahım ben.</w:t>
      </w:r>
    </w:p>
    <w:p w:rsidR="00D23D94" w:rsidRPr="00D00579" w:rsidRDefault="00D23D94" w:rsidP="00AF2AF9">
      <w:pPr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 xml:space="preserve">18-)  </w:t>
      </w:r>
      <w:r w:rsidRPr="00D00579">
        <w:rPr>
          <w:sz w:val="20"/>
          <w:szCs w:val="20"/>
        </w:rPr>
        <w:t xml:space="preserve">Bugünkü dersimizde Arif Nihat Asya ( )nın ( ) Bayrak ( ) şiirini inceleyeceğiz ( ) dedi ( ) </w:t>
      </w:r>
      <w:r w:rsidRPr="00D00579">
        <w:rPr>
          <w:b/>
          <w:bCs/>
          <w:sz w:val="20"/>
          <w:szCs w:val="20"/>
        </w:rPr>
        <w:t>Sırasıyla hangi noktalama işaretleri getirilmelidir?</w:t>
      </w:r>
    </w:p>
    <w:p w:rsidR="00D23D94" w:rsidRPr="00D00579" w:rsidRDefault="00D23D94" w:rsidP="00AF2AF9">
      <w:pPr>
        <w:rPr>
          <w:b/>
          <w:bCs/>
          <w:sz w:val="20"/>
          <w:szCs w:val="20"/>
        </w:rPr>
      </w:pPr>
    </w:p>
    <w:p w:rsidR="00D23D94" w:rsidRPr="00D00579" w:rsidRDefault="00D23D94" w:rsidP="00AF2AF9">
      <w:pPr>
        <w:rPr>
          <w:sz w:val="20"/>
          <w:szCs w:val="20"/>
        </w:rPr>
      </w:pPr>
      <w:r w:rsidRPr="00D00579">
        <w:rPr>
          <w:sz w:val="20"/>
          <w:szCs w:val="20"/>
        </w:rPr>
        <w:t xml:space="preserve">A) </w:t>
      </w:r>
      <w:r w:rsidRPr="00D00579">
        <w:rPr>
          <w:b/>
          <w:bCs/>
          <w:sz w:val="20"/>
          <w:szCs w:val="20"/>
        </w:rPr>
        <w:t>(;) (") (") (,) (.)</w:t>
      </w:r>
      <w:r w:rsidRPr="00D00579">
        <w:rPr>
          <w:sz w:val="20"/>
          <w:szCs w:val="20"/>
        </w:rPr>
        <w:t xml:space="preserve"> </w:t>
      </w:r>
      <w:r w:rsidRPr="00D00579">
        <w:rPr>
          <w:sz w:val="20"/>
          <w:szCs w:val="20"/>
        </w:rPr>
        <w:tab/>
        <w:t xml:space="preserve">B) </w:t>
      </w:r>
      <w:r w:rsidRPr="00D00579">
        <w:rPr>
          <w:b/>
          <w:bCs/>
          <w:sz w:val="20"/>
          <w:szCs w:val="20"/>
        </w:rPr>
        <w:t>(’) (") (") (.) (...)</w:t>
      </w:r>
      <w:r w:rsidRPr="00D00579">
        <w:rPr>
          <w:sz w:val="20"/>
          <w:szCs w:val="20"/>
        </w:rPr>
        <w:t xml:space="preserve"> </w:t>
      </w:r>
    </w:p>
    <w:p w:rsidR="00D23D94" w:rsidRPr="00D00579" w:rsidRDefault="00D23D94" w:rsidP="00AF2AF9">
      <w:pPr>
        <w:rPr>
          <w:b/>
          <w:bCs/>
          <w:sz w:val="20"/>
          <w:szCs w:val="20"/>
        </w:rPr>
      </w:pPr>
      <w:r w:rsidRPr="00D00579">
        <w:rPr>
          <w:sz w:val="20"/>
          <w:szCs w:val="20"/>
        </w:rPr>
        <w:t xml:space="preserve">C) </w:t>
      </w:r>
      <w:r w:rsidRPr="00D00579">
        <w:rPr>
          <w:b/>
          <w:bCs/>
          <w:sz w:val="20"/>
          <w:szCs w:val="20"/>
        </w:rPr>
        <w:t>(’) (") (") (,) (.)</w:t>
      </w:r>
      <w:r w:rsidRPr="00D00579">
        <w:rPr>
          <w:sz w:val="20"/>
          <w:szCs w:val="20"/>
        </w:rPr>
        <w:t xml:space="preserve"> </w:t>
      </w:r>
      <w:r w:rsidRPr="00D00579">
        <w:rPr>
          <w:sz w:val="20"/>
          <w:szCs w:val="20"/>
        </w:rPr>
        <w:tab/>
        <w:t xml:space="preserve">D) </w:t>
      </w:r>
      <w:r w:rsidRPr="00D00579">
        <w:rPr>
          <w:b/>
          <w:bCs/>
          <w:sz w:val="20"/>
          <w:szCs w:val="20"/>
        </w:rPr>
        <w:t>(’) (") (") (.) (.)</w:t>
      </w:r>
    </w:p>
    <w:p w:rsidR="00D23D94" w:rsidRPr="00D00579" w:rsidRDefault="00D23D94" w:rsidP="00AF2AF9">
      <w:pPr>
        <w:rPr>
          <w:b/>
          <w:bCs/>
          <w:sz w:val="20"/>
          <w:szCs w:val="20"/>
        </w:rPr>
      </w:pPr>
    </w:p>
    <w:p w:rsidR="00D23D94" w:rsidRPr="00D00579" w:rsidRDefault="00D23D94" w:rsidP="00BF78F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19-) Aşağıdaki cümlelerin hangisinde “fark etmez”</w:t>
      </w:r>
    </w:p>
    <w:p w:rsidR="00D23D94" w:rsidRPr="00D00579" w:rsidRDefault="00D23D94" w:rsidP="00BF78F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anlamı vardır?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A) Anlattıkları bir macera romanına benziyordu.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B) Büyük olsun, küçük olsun herkesle dost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olurdu.</w:t>
      </w:r>
    </w:p>
    <w:p w:rsidR="00D23D94" w:rsidRPr="00D00579" w:rsidRDefault="00D23D94" w:rsidP="00BF78F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19-) Aşağıdaki cümlelerin hangisinde “fark etmez”</w:t>
      </w:r>
    </w:p>
    <w:p w:rsidR="00D23D94" w:rsidRPr="00D00579" w:rsidRDefault="00D23D94" w:rsidP="00BF78F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anlamı vardır?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A) Anlattıkları bir macera romanına benziyordu.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B) Büyük olsun, küçük olsun herkesle dost olurdu.</w:t>
      </w:r>
    </w:p>
    <w:p w:rsidR="00D23D94" w:rsidRPr="00D00579" w:rsidRDefault="00D23D94" w:rsidP="00BF78F8">
      <w:pPr>
        <w:autoSpaceDE w:val="0"/>
        <w:autoSpaceDN w:val="0"/>
        <w:adjustRightInd w:val="0"/>
        <w:rPr>
          <w:sz w:val="20"/>
          <w:szCs w:val="20"/>
        </w:rPr>
      </w:pPr>
      <w:r w:rsidRPr="00D00579">
        <w:rPr>
          <w:sz w:val="20"/>
          <w:szCs w:val="20"/>
        </w:rPr>
        <w:t>C) Ya ben anlatamadım ya siz anlamadınız.</w:t>
      </w:r>
    </w:p>
    <w:p w:rsidR="00D23D94" w:rsidRPr="00D00579" w:rsidRDefault="00D23D94" w:rsidP="00BF78F8">
      <w:pPr>
        <w:rPr>
          <w:sz w:val="20"/>
          <w:szCs w:val="20"/>
        </w:rPr>
      </w:pPr>
      <w:r w:rsidRPr="00D00579">
        <w:rPr>
          <w:sz w:val="20"/>
          <w:szCs w:val="20"/>
        </w:rPr>
        <w:t>D) O sınıfa adım attığımda çok heyecanlandım</w:t>
      </w:r>
    </w:p>
    <w:p w:rsidR="00D23D94" w:rsidRPr="00D00579" w:rsidRDefault="00D23D94" w:rsidP="00BF78F8">
      <w:pPr>
        <w:rPr>
          <w:sz w:val="20"/>
          <w:szCs w:val="20"/>
        </w:rPr>
      </w:pPr>
    </w:p>
    <w:p w:rsidR="00D23D94" w:rsidRPr="00D00579" w:rsidRDefault="00D23D94" w:rsidP="00242BDA">
      <w:pPr>
        <w:widowControl w:val="0"/>
        <w:tabs>
          <w:tab w:val="left" w:pos="284"/>
        </w:tabs>
        <w:autoSpaceDE w:val="0"/>
        <w:autoSpaceDN w:val="0"/>
        <w:spacing w:line="223" w:lineRule="exact"/>
        <w:ind w:left="-1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>20-) Aşağıdakilerin hangisindeki altı çizili</w:t>
      </w:r>
      <w:r w:rsidRPr="00D00579">
        <w:rPr>
          <w:b/>
          <w:bCs/>
          <w:spacing w:val="33"/>
          <w:sz w:val="20"/>
          <w:szCs w:val="20"/>
        </w:rPr>
        <w:t xml:space="preserve"> </w:t>
      </w:r>
      <w:r w:rsidRPr="00D00579">
        <w:rPr>
          <w:b/>
          <w:bCs/>
          <w:sz w:val="20"/>
          <w:szCs w:val="20"/>
        </w:rPr>
        <w:t>sözcükler</w:t>
      </w:r>
    </w:p>
    <w:p w:rsidR="00D23D94" w:rsidRPr="00D00579" w:rsidRDefault="00D23D94" w:rsidP="00242BDA">
      <w:pPr>
        <w:spacing w:before="34"/>
        <w:rPr>
          <w:b/>
          <w:bCs/>
          <w:sz w:val="20"/>
          <w:szCs w:val="20"/>
        </w:rPr>
      </w:pPr>
      <w:r w:rsidRPr="00D00579">
        <w:rPr>
          <w:b/>
          <w:bCs/>
          <w:sz w:val="20"/>
          <w:szCs w:val="20"/>
        </w:rPr>
        <w:t xml:space="preserve">birbirinin sesteşi olarak </w:t>
      </w:r>
      <w:r w:rsidRPr="00D00579">
        <w:rPr>
          <w:b/>
          <w:bCs/>
          <w:sz w:val="20"/>
          <w:szCs w:val="20"/>
          <w:u w:val="thick"/>
        </w:rPr>
        <w:t>kullanılmamıştır</w:t>
      </w:r>
      <w:r w:rsidRPr="00D00579">
        <w:rPr>
          <w:b/>
          <w:bCs/>
          <w:sz w:val="20"/>
          <w:szCs w:val="20"/>
        </w:rPr>
        <w:t>?</w:t>
      </w:r>
    </w:p>
    <w:p w:rsidR="00D23D94" w:rsidRPr="00D00579" w:rsidRDefault="00D23D94" w:rsidP="00242BDA">
      <w:pPr>
        <w:pStyle w:val="BodyText"/>
        <w:spacing w:before="8"/>
        <w:rPr>
          <w:rFonts w:ascii="Times New Roman" w:hAnsi="Times New Roman" w:cs="Times New Roman"/>
        </w:rPr>
      </w:pPr>
    </w:p>
    <w:p w:rsidR="00D23D94" w:rsidRPr="00D00579" w:rsidRDefault="00D23D94" w:rsidP="00242BDA">
      <w:pPr>
        <w:pStyle w:val="BodyText"/>
        <w:numPr>
          <w:ilvl w:val="1"/>
          <w:numId w:val="3"/>
        </w:numPr>
        <w:tabs>
          <w:tab w:val="left" w:pos="567"/>
        </w:tabs>
        <w:ind w:hanging="283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</w:rPr>
        <w:t xml:space="preserve">57. </w:t>
      </w:r>
      <w:r w:rsidRPr="00D00579">
        <w:rPr>
          <w:rFonts w:ascii="Times New Roman" w:hAnsi="Times New Roman" w:cs="Times New Roman"/>
          <w:u w:val="single"/>
        </w:rPr>
        <w:t>Alay</w:t>
      </w:r>
      <w:r w:rsidRPr="00D00579">
        <w:rPr>
          <w:rFonts w:ascii="Times New Roman" w:hAnsi="Times New Roman" w:cs="Times New Roman"/>
        </w:rPr>
        <w:t>’ın kahramanlıklarını hepimiz</w:t>
      </w:r>
      <w:r w:rsidRPr="00D00579">
        <w:rPr>
          <w:rFonts w:ascii="Times New Roman" w:hAnsi="Times New Roman" w:cs="Times New Roman"/>
          <w:spacing w:val="-13"/>
        </w:rPr>
        <w:t xml:space="preserve"> </w:t>
      </w:r>
      <w:r w:rsidRPr="00D00579">
        <w:rPr>
          <w:rFonts w:ascii="Times New Roman" w:hAnsi="Times New Roman" w:cs="Times New Roman"/>
        </w:rPr>
        <w:t>biliyoruz.</w:t>
      </w:r>
    </w:p>
    <w:p w:rsidR="00D23D94" w:rsidRPr="00D00579" w:rsidRDefault="00D23D94" w:rsidP="00242BDA">
      <w:pPr>
        <w:pStyle w:val="BodyText"/>
        <w:spacing w:before="31"/>
        <w:ind w:left="614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</w:rPr>
        <w:t xml:space="preserve">Çocukla hep </w:t>
      </w:r>
      <w:r w:rsidRPr="00D00579">
        <w:rPr>
          <w:rFonts w:ascii="Times New Roman" w:hAnsi="Times New Roman" w:cs="Times New Roman"/>
          <w:u w:val="single"/>
        </w:rPr>
        <w:t>alay</w:t>
      </w:r>
      <w:r w:rsidRPr="00D00579">
        <w:rPr>
          <w:rFonts w:ascii="Times New Roman" w:hAnsi="Times New Roman" w:cs="Times New Roman"/>
        </w:rPr>
        <w:t xml:space="preserve"> ediyorlar.</w:t>
      </w:r>
    </w:p>
    <w:p w:rsidR="00D23D94" w:rsidRPr="00D00579" w:rsidRDefault="00D23D94" w:rsidP="00242BDA">
      <w:pPr>
        <w:pStyle w:val="BodyText"/>
        <w:numPr>
          <w:ilvl w:val="1"/>
          <w:numId w:val="3"/>
        </w:numPr>
        <w:tabs>
          <w:tab w:val="left" w:pos="567"/>
        </w:tabs>
        <w:spacing w:before="20"/>
        <w:ind w:hanging="283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  <w:u w:val="single"/>
        </w:rPr>
        <w:t>Er</w:t>
      </w:r>
      <w:r w:rsidRPr="00D00579">
        <w:rPr>
          <w:rFonts w:ascii="Times New Roman" w:hAnsi="Times New Roman" w:cs="Times New Roman"/>
        </w:rPr>
        <w:t xml:space="preserve"> vakitte yola</w:t>
      </w:r>
      <w:r w:rsidRPr="00D00579">
        <w:rPr>
          <w:rFonts w:ascii="Times New Roman" w:hAnsi="Times New Roman" w:cs="Times New Roman"/>
          <w:spacing w:val="1"/>
        </w:rPr>
        <w:t xml:space="preserve"> </w:t>
      </w:r>
      <w:r w:rsidRPr="00D00579">
        <w:rPr>
          <w:rFonts w:ascii="Times New Roman" w:hAnsi="Times New Roman" w:cs="Times New Roman"/>
        </w:rPr>
        <w:t>çıktık.</w:t>
      </w:r>
    </w:p>
    <w:p w:rsidR="00D23D94" w:rsidRPr="00D00579" w:rsidRDefault="00D23D94" w:rsidP="00242BDA">
      <w:pPr>
        <w:pStyle w:val="BodyText"/>
        <w:spacing w:before="32"/>
        <w:ind w:left="559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  <w:u w:val="single"/>
        </w:rPr>
        <w:t>Er</w:t>
      </w:r>
      <w:r w:rsidRPr="00D00579">
        <w:rPr>
          <w:rFonts w:ascii="Times New Roman" w:hAnsi="Times New Roman" w:cs="Times New Roman"/>
        </w:rPr>
        <w:t xml:space="preserve"> adam sözünden dönmez.</w:t>
      </w:r>
    </w:p>
    <w:p w:rsidR="00D23D94" w:rsidRPr="00D00579" w:rsidRDefault="00D23D94" w:rsidP="00242BDA">
      <w:pPr>
        <w:pStyle w:val="BodyText"/>
        <w:numPr>
          <w:ilvl w:val="1"/>
          <w:numId w:val="3"/>
        </w:numPr>
        <w:tabs>
          <w:tab w:val="left" w:pos="567"/>
        </w:tabs>
        <w:spacing w:before="22"/>
        <w:ind w:hanging="283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  <w:u w:val="single"/>
        </w:rPr>
        <w:t>Ekşi</w:t>
      </w:r>
      <w:r w:rsidRPr="00D00579">
        <w:rPr>
          <w:rFonts w:ascii="Times New Roman" w:hAnsi="Times New Roman" w:cs="Times New Roman"/>
        </w:rPr>
        <w:t xml:space="preserve"> elmayı çok</w:t>
      </w:r>
      <w:r w:rsidRPr="00D00579">
        <w:rPr>
          <w:rFonts w:ascii="Times New Roman" w:hAnsi="Times New Roman" w:cs="Times New Roman"/>
          <w:spacing w:val="-1"/>
        </w:rPr>
        <w:t xml:space="preserve"> </w:t>
      </w:r>
      <w:r w:rsidRPr="00D00579">
        <w:rPr>
          <w:rFonts w:ascii="Times New Roman" w:hAnsi="Times New Roman" w:cs="Times New Roman"/>
        </w:rPr>
        <w:t>severim.</w:t>
      </w:r>
    </w:p>
    <w:p w:rsidR="00D23D94" w:rsidRPr="00D00579" w:rsidRDefault="00D23D94" w:rsidP="00242BDA">
      <w:pPr>
        <w:pStyle w:val="BodyText"/>
        <w:spacing w:before="31"/>
        <w:ind w:left="559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</w:rPr>
        <w:t xml:space="preserve">Bu yemek biraz </w:t>
      </w:r>
      <w:r w:rsidRPr="00D00579">
        <w:rPr>
          <w:rFonts w:ascii="Times New Roman" w:hAnsi="Times New Roman" w:cs="Times New Roman"/>
          <w:u w:val="single"/>
        </w:rPr>
        <w:t>ekşi</w:t>
      </w:r>
      <w:r w:rsidRPr="00D00579">
        <w:rPr>
          <w:rFonts w:ascii="Times New Roman" w:hAnsi="Times New Roman" w:cs="Times New Roman"/>
        </w:rPr>
        <w:t>miş.</w:t>
      </w:r>
    </w:p>
    <w:p w:rsidR="00D23D94" w:rsidRPr="00D00579" w:rsidRDefault="00D23D94" w:rsidP="00242BDA">
      <w:pPr>
        <w:pStyle w:val="BodyText"/>
        <w:numPr>
          <w:ilvl w:val="1"/>
          <w:numId w:val="3"/>
        </w:numPr>
        <w:tabs>
          <w:tab w:val="left" w:pos="567"/>
        </w:tabs>
        <w:spacing w:before="20"/>
        <w:ind w:hanging="283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</w:rPr>
        <w:t xml:space="preserve">Gazetenin bulmaca </w:t>
      </w:r>
      <w:r w:rsidRPr="00D00579">
        <w:rPr>
          <w:rFonts w:ascii="Times New Roman" w:hAnsi="Times New Roman" w:cs="Times New Roman"/>
          <w:u w:val="single"/>
        </w:rPr>
        <w:t>ek</w:t>
      </w:r>
      <w:r w:rsidRPr="00D00579">
        <w:rPr>
          <w:rFonts w:ascii="Times New Roman" w:hAnsi="Times New Roman" w:cs="Times New Roman"/>
        </w:rPr>
        <w:t>ini</w:t>
      </w:r>
      <w:r w:rsidRPr="00D00579">
        <w:rPr>
          <w:rFonts w:ascii="Times New Roman" w:hAnsi="Times New Roman" w:cs="Times New Roman"/>
          <w:spacing w:val="-5"/>
        </w:rPr>
        <w:t xml:space="preserve"> </w:t>
      </w:r>
      <w:r w:rsidRPr="00D00579">
        <w:rPr>
          <w:rFonts w:ascii="Times New Roman" w:hAnsi="Times New Roman" w:cs="Times New Roman"/>
        </w:rPr>
        <w:t>aldım.</w:t>
      </w:r>
    </w:p>
    <w:p w:rsidR="00D23D94" w:rsidRPr="00D00579" w:rsidRDefault="00D23D94" w:rsidP="00242BDA">
      <w:pPr>
        <w:pStyle w:val="BodyText"/>
        <w:spacing w:before="34"/>
        <w:ind w:left="559"/>
        <w:rPr>
          <w:rFonts w:ascii="Times New Roman" w:hAnsi="Times New Roman" w:cs="Times New Roman"/>
        </w:rPr>
      </w:pPr>
      <w:r w:rsidRPr="00D00579">
        <w:rPr>
          <w:rFonts w:ascii="Times New Roman" w:hAnsi="Times New Roman" w:cs="Times New Roman"/>
        </w:rPr>
        <w:t xml:space="preserve">Bu bahçeye mısır </w:t>
      </w:r>
      <w:r w:rsidRPr="00D00579">
        <w:rPr>
          <w:rFonts w:ascii="Times New Roman" w:hAnsi="Times New Roman" w:cs="Times New Roman"/>
          <w:u w:val="single"/>
        </w:rPr>
        <w:t>ek</w:t>
      </w:r>
      <w:r w:rsidRPr="00D00579">
        <w:rPr>
          <w:rFonts w:ascii="Times New Roman" w:hAnsi="Times New Roman" w:cs="Times New Roman"/>
        </w:rPr>
        <w:t xml:space="preserve"> bence.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>21-Aşağıdakilerin hangisinde yüklem, ek fiilin geniş zamanını almış bir isimdir?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A) </w:t>
      </w:r>
      <w:r w:rsidRPr="00D00579">
        <w:rPr>
          <w:rFonts w:ascii="Cambria" w:hAnsi="Cambria" w:cs="Cambria"/>
          <w:sz w:val="20"/>
          <w:szCs w:val="20"/>
        </w:rPr>
        <w:t>Dev gibi bir orduydu.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B) </w:t>
      </w:r>
      <w:r w:rsidRPr="00D00579">
        <w:rPr>
          <w:rFonts w:ascii="Cambria" w:hAnsi="Cambria" w:cs="Cambria"/>
          <w:sz w:val="20"/>
          <w:szCs w:val="20"/>
        </w:rPr>
        <w:t>Arkadaşlarını ve öğretmenlerini sever.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C) </w:t>
      </w:r>
      <w:r w:rsidRPr="00D00579">
        <w:rPr>
          <w:rFonts w:ascii="Cambria" w:hAnsi="Cambria" w:cs="Cambria"/>
          <w:sz w:val="20"/>
          <w:szCs w:val="20"/>
        </w:rPr>
        <w:t>Her şeyden önce sevgi dolu bir öğretmendir.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sz w:val="20"/>
          <w:szCs w:val="20"/>
        </w:rPr>
        <w:t xml:space="preserve">D) </w:t>
      </w:r>
      <w:r w:rsidRPr="00D00579">
        <w:rPr>
          <w:rFonts w:ascii="Cambria" w:hAnsi="Cambria" w:cs="Cambria"/>
          <w:sz w:val="20"/>
          <w:szCs w:val="20"/>
        </w:rPr>
        <w:t>O günkü röportajı yapan bendim.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b/>
          <w:bCs/>
          <w:i/>
          <w:iCs/>
          <w:sz w:val="20"/>
          <w:szCs w:val="20"/>
        </w:rPr>
        <w:t>22-</w:t>
      </w:r>
      <w:r w:rsidRPr="00D00579">
        <w:rPr>
          <w:rFonts w:ascii="Cambria" w:hAnsi="Cambria" w:cs="Cambria"/>
          <w:sz w:val="20"/>
          <w:szCs w:val="20"/>
        </w:rPr>
        <w:t>Bahçede dut iken bilmezdin sazı</w:t>
      </w:r>
    </w:p>
    <w:p w:rsidR="00D23D94" w:rsidRPr="00D00579" w:rsidRDefault="00D23D94" w:rsidP="00BF78F8">
      <w:pPr>
        <w:jc w:val="both"/>
        <w:rPr>
          <w:rFonts w:ascii="Cambria" w:hAnsi="Cambria" w:cs="Cambria"/>
          <w:sz w:val="20"/>
          <w:szCs w:val="20"/>
        </w:rPr>
      </w:pPr>
      <w:r w:rsidRPr="00D00579">
        <w:rPr>
          <w:rFonts w:ascii="Cambria" w:hAnsi="Cambria" w:cs="Cambria"/>
          <w:sz w:val="20"/>
          <w:szCs w:val="20"/>
        </w:rPr>
        <w:t>Bülbül konar mıydı dalına bazı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D00579">
        <w:rPr>
          <w:rFonts w:ascii="Cambria" w:hAnsi="Cambria" w:cs="Cambria"/>
          <w:b/>
          <w:bCs/>
          <w:i/>
          <w:iCs/>
          <w:sz w:val="20"/>
          <w:szCs w:val="20"/>
        </w:rPr>
        <w:t>Yukarıdaki mısralarda kaç tane basit yapılı fiil vardır?</w:t>
      </w:r>
    </w:p>
    <w:p w:rsidR="00D23D94" w:rsidRPr="00D00579" w:rsidRDefault="00D23D94" w:rsidP="00BF78F8">
      <w:pPr>
        <w:jc w:val="both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D00579">
        <w:rPr>
          <w:rFonts w:ascii="Cambria" w:hAnsi="Cambria" w:cs="Cambria"/>
          <w:b/>
          <w:bCs/>
          <w:i/>
          <w:iCs/>
          <w:sz w:val="20"/>
          <w:szCs w:val="20"/>
        </w:rPr>
        <w:t>A)1              B)2                C)3                  D)4</w:t>
      </w:r>
    </w:p>
    <w:p w:rsidR="00D23D94" w:rsidRPr="00D00579" w:rsidRDefault="00D23D94" w:rsidP="00242BDA">
      <w:pPr>
        <w:pStyle w:val="BodyText"/>
        <w:spacing w:before="34"/>
        <w:ind w:left="559"/>
        <w:rPr>
          <w:rFonts w:ascii="Times New Roman" w:hAnsi="Times New Roman" w:cs="Times New Roman"/>
        </w:rPr>
      </w:pP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</w:p>
    <w:p w:rsidR="00D23D94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</w:p>
    <w:p w:rsidR="00D23D94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ab/>
      </w:r>
      <w:r w:rsidRPr="00D00579">
        <w:rPr>
          <w:rFonts w:ascii="Calibri" w:hAnsi="Calibri" w:cs="Calibri"/>
          <w:sz w:val="20"/>
          <w:szCs w:val="20"/>
        </w:rPr>
        <w:tab/>
        <w:t xml:space="preserve">                   </w:t>
      </w:r>
    </w:p>
    <w:p w:rsidR="00D23D94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“Yabancı ülkelere gitmiş olanlar görmüşlerdir. Orada gün erken başlar. İnsanlar erkenden ayaktadır.Bunca uygarlık yan gelip yatmakla elde edilmemiştir.Bunun karşılığı gece gündüz çalışmaktadır.Gece hayatı,işsiz mirasyedinin harcıdır.”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 xml:space="preserve">                                                                </w:t>
      </w:r>
      <w:r w:rsidRPr="00D00579">
        <w:rPr>
          <w:rFonts w:ascii="Calibri" w:hAnsi="Calibri" w:cs="Calibri"/>
          <w:sz w:val="20"/>
          <w:szCs w:val="20"/>
        </w:rPr>
        <w:t xml:space="preserve"> Haldun TANER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b/>
          <w:bCs/>
          <w:sz w:val="20"/>
          <w:szCs w:val="20"/>
        </w:rPr>
      </w:pPr>
      <w:r w:rsidRPr="00D00579">
        <w:rPr>
          <w:rFonts w:ascii="Calibri" w:hAnsi="Calibri" w:cs="Calibri"/>
          <w:b/>
          <w:bCs/>
          <w:sz w:val="20"/>
          <w:szCs w:val="20"/>
        </w:rPr>
        <w:t>23,24 ve 25. soruyu metne göre cevaplayınız.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b/>
          <w:bCs/>
          <w:sz w:val="20"/>
          <w:szCs w:val="20"/>
        </w:rPr>
      </w:pP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b/>
          <w:bCs/>
          <w:sz w:val="20"/>
          <w:szCs w:val="20"/>
        </w:rPr>
        <w:t>23</w:t>
      </w:r>
      <w:r w:rsidRPr="00D00579">
        <w:rPr>
          <w:rFonts w:ascii="Calibri" w:hAnsi="Calibri" w:cs="Calibri"/>
          <w:sz w:val="20"/>
          <w:szCs w:val="20"/>
        </w:rPr>
        <w:t>.</w:t>
      </w:r>
      <w:r w:rsidRPr="00D00579">
        <w:rPr>
          <w:rFonts w:ascii="Calibri" w:hAnsi="Calibri" w:cs="Calibri"/>
          <w:b/>
          <w:bCs/>
          <w:sz w:val="20"/>
          <w:szCs w:val="20"/>
        </w:rPr>
        <w:t>Bu metinde geçen “Orada gün erken başlar.” Cümlesi ile anlatılmak istenen nedir?</w:t>
      </w: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a)Yabancı ülkelerde güneşin erken doğduğu.</w:t>
      </w: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b)Yabancı ülkelerde kentlerin hep ışıklı olmasından</w:t>
      </w: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c)Yabancı ülkelerdeki insanların erken kalkıp çalışmaya başlamasından</w:t>
      </w: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d)Yabancı ülkelerdeki insanların uykuyu sevmediği</w:t>
      </w:r>
    </w:p>
    <w:p w:rsidR="00D23D94" w:rsidRPr="00D00579" w:rsidRDefault="00D23D94" w:rsidP="00D00579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="Calibri" w:hAnsi="Calibri" w:cs="Calibri"/>
          <w:sz w:val="20"/>
          <w:szCs w:val="20"/>
        </w:rPr>
      </w:pP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b/>
          <w:bCs/>
          <w:sz w:val="20"/>
          <w:szCs w:val="20"/>
        </w:rPr>
        <w:t>24</w:t>
      </w:r>
      <w:r w:rsidRPr="00D00579">
        <w:rPr>
          <w:rFonts w:ascii="Calibri" w:hAnsi="Calibri" w:cs="Calibri"/>
          <w:sz w:val="20"/>
          <w:szCs w:val="20"/>
        </w:rPr>
        <w:t>.</w:t>
      </w:r>
      <w:r w:rsidRPr="00D00579">
        <w:rPr>
          <w:rFonts w:ascii="Calibri" w:hAnsi="Calibri" w:cs="Calibri"/>
          <w:b/>
          <w:bCs/>
          <w:sz w:val="20"/>
          <w:szCs w:val="20"/>
        </w:rPr>
        <w:t>Bu metne göre yabancılar erken kalkmalarının karşılığında ne elde ediyorlar?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 xml:space="preserve">a)Sağlıklı bir yaşam                               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b)Uygarlıkta ilerleme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 xml:space="preserve">c)İş yaşamında mutluluk                        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 xml:space="preserve">d)Güne neşe ile başlama 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b/>
          <w:bCs/>
          <w:sz w:val="20"/>
          <w:szCs w:val="20"/>
        </w:rPr>
        <w:t>25</w:t>
      </w:r>
      <w:r w:rsidRPr="00D00579">
        <w:rPr>
          <w:rFonts w:ascii="Calibri" w:hAnsi="Calibri" w:cs="Calibri"/>
          <w:sz w:val="20"/>
          <w:szCs w:val="20"/>
        </w:rPr>
        <w:t>.</w:t>
      </w:r>
      <w:r w:rsidRPr="00D00579">
        <w:rPr>
          <w:rFonts w:ascii="Calibri" w:hAnsi="Calibri" w:cs="Calibri"/>
          <w:b/>
          <w:bCs/>
          <w:sz w:val="20"/>
          <w:szCs w:val="20"/>
        </w:rPr>
        <w:t>Yazar bu metnin anlatımında aşağıdakilerin hangisinden yararlanmıştır?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 xml:space="preserve">a)Gözlemlerinden                                    b)Düşündüklerinden 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c)Okuduklarından</w:t>
      </w:r>
      <w:r w:rsidRPr="00D00579">
        <w:rPr>
          <w:rFonts w:ascii="Calibri" w:hAnsi="Calibri" w:cs="Calibri"/>
          <w:sz w:val="20"/>
          <w:szCs w:val="20"/>
        </w:rPr>
        <w:tab/>
        <w:t xml:space="preserve">            </w:t>
      </w:r>
    </w:p>
    <w:p w:rsidR="00D23D94" w:rsidRPr="00D00579" w:rsidRDefault="00D23D94" w:rsidP="00D00579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="Calibri" w:hAnsi="Calibri" w:cs="Calibri"/>
          <w:sz w:val="20"/>
          <w:szCs w:val="20"/>
        </w:rPr>
      </w:pPr>
      <w:r w:rsidRPr="00D00579">
        <w:rPr>
          <w:rFonts w:ascii="Calibri" w:hAnsi="Calibri" w:cs="Calibri"/>
          <w:sz w:val="20"/>
          <w:szCs w:val="20"/>
        </w:rPr>
        <w:t>d)Duyduklarından</w:t>
      </w:r>
    </w:p>
    <w:p w:rsidR="00D23D94" w:rsidRPr="00D00579" w:rsidRDefault="00D23D94" w:rsidP="00242BDA">
      <w:pPr>
        <w:ind w:firstLine="708"/>
        <w:rPr>
          <w:sz w:val="20"/>
          <w:szCs w:val="20"/>
        </w:rPr>
      </w:pPr>
    </w:p>
    <w:p w:rsidR="00D23D94" w:rsidRDefault="00D23D94" w:rsidP="00D00579">
      <w:pPr>
        <w:ind w:firstLine="708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-293.4pt;margin-top:396.5pt;width:273.75pt;height:83.25pt;z-index:-251658240;visibility:visible" wrapcoords="-59 0 -59 21405 21600 21405 21600 0 -59 0">
            <v:imagedata r:id="rId5" o:title=""/>
            <w10:wrap type="through"/>
          </v:shape>
        </w:pict>
      </w:r>
      <w:r>
        <w:rPr>
          <w:b/>
          <w:bCs/>
          <w:sz w:val="22"/>
          <w:szCs w:val="22"/>
        </w:rPr>
        <w:t>JOKER SORU (+4 PUAN)</w:t>
      </w:r>
    </w:p>
    <w:p w:rsidR="00D23D94" w:rsidRPr="003C30D4" w:rsidRDefault="00D23D94" w:rsidP="0000336B"/>
    <w:p w:rsidR="00D23D94" w:rsidRPr="0000336B" w:rsidRDefault="00D23D94" w:rsidP="0000336B">
      <w:pPr>
        <w:spacing w:after="40"/>
      </w:pPr>
      <w:r w:rsidRPr="0000336B">
        <w:rPr>
          <w:b/>
          <w:bCs/>
        </w:rPr>
        <w:t>Aşağıdakilerden hangisinde anlatım 1.kişi ağzıyla yapılmıştır?</w:t>
      </w:r>
    </w:p>
    <w:p w:rsidR="00D23D94" w:rsidRPr="003C30D4" w:rsidRDefault="00D23D94" w:rsidP="0000336B">
      <w:pPr>
        <w:pStyle w:val="ListParagraph"/>
        <w:numPr>
          <w:ilvl w:val="0"/>
          <w:numId w:val="9"/>
        </w:numPr>
        <w:spacing w:after="40"/>
        <w:rPr>
          <w:sz w:val="24"/>
          <w:szCs w:val="24"/>
        </w:rPr>
      </w:pPr>
      <w:r w:rsidRPr="003C30D4">
        <w:rPr>
          <w:sz w:val="24"/>
          <w:szCs w:val="24"/>
        </w:rPr>
        <w:t xml:space="preserve">Simitçi bütün simitleri sattıktan sonra tepsisini bir kenara bıraktı. </w:t>
      </w:r>
    </w:p>
    <w:p w:rsidR="00D23D94" w:rsidRPr="003C30D4" w:rsidRDefault="00D23D94" w:rsidP="0000336B">
      <w:pPr>
        <w:pStyle w:val="ListParagraph"/>
        <w:numPr>
          <w:ilvl w:val="0"/>
          <w:numId w:val="9"/>
        </w:numPr>
        <w:spacing w:after="40"/>
        <w:rPr>
          <w:sz w:val="24"/>
          <w:szCs w:val="24"/>
        </w:rPr>
      </w:pPr>
      <w:r w:rsidRPr="003C30D4">
        <w:rPr>
          <w:sz w:val="24"/>
          <w:szCs w:val="24"/>
        </w:rPr>
        <w:t xml:space="preserve">Polisler adamın arkasından koşuyorlardı. </w:t>
      </w:r>
    </w:p>
    <w:p w:rsidR="00D23D94" w:rsidRPr="003C30D4" w:rsidRDefault="00D23D94" w:rsidP="0000336B">
      <w:pPr>
        <w:pStyle w:val="ListParagraph"/>
        <w:numPr>
          <w:ilvl w:val="0"/>
          <w:numId w:val="9"/>
        </w:numPr>
        <w:spacing w:after="40"/>
        <w:rPr>
          <w:sz w:val="24"/>
          <w:szCs w:val="24"/>
        </w:rPr>
      </w:pPr>
      <w:r w:rsidRPr="003C30D4">
        <w:rPr>
          <w:sz w:val="24"/>
          <w:szCs w:val="24"/>
        </w:rPr>
        <w:t xml:space="preserve">Her yaz mutlaka giderdik Akyaka’ya. </w:t>
      </w:r>
    </w:p>
    <w:p w:rsidR="00D23D94" w:rsidRDefault="00D23D94" w:rsidP="0000336B">
      <w:r>
        <w:rPr>
          <w:b/>
          <w:bCs/>
        </w:rPr>
        <w:t>D)</w:t>
      </w:r>
      <w:r w:rsidRPr="003C30D4">
        <w:t>En çok çocuklarını severdi yaşlı adam</w:t>
      </w:r>
    </w:p>
    <w:p w:rsidR="00D23D94" w:rsidRDefault="00D23D94" w:rsidP="0000336B">
      <w:pPr>
        <w:rPr>
          <w:b/>
          <w:bCs/>
          <w:i/>
          <w:iCs/>
        </w:rPr>
      </w:pPr>
    </w:p>
    <w:p w:rsidR="00D23D94" w:rsidRDefault="00D23D94" w:rsidP="0000336B">
      <w:pPr>
        <w:rPr>
          <w:b/>
          <w:bCs/>
          <w:i/>
          <w:i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666666"/>
        </w:rPr>
        <w:br/>
      </w:r>
      <w:r>
        <w:rPr>
          <w:b/>
          <w:bCs/>
          <w:i/>
          <w:iCs/>
          <w:sz w:val="22"/>
          <w:szCs w:val="22"/>
        </w:rPr>
        <w:t>DERS ALINMIŞ BAŞARISIZLIK,BAŞARI DEMEKTİR.</w:t>
      </w:r>
    </w:p>
    <w:p w:rsidR="00D23D94" w:rsidRDefault="00D23D94" w:rsidP="0000336B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                              MALCOM S.FORBES</w:t>
      </w:r>
    </w:p>
    <w:p w:rsidR="00D23D94" w:rsidRPr="0000336B" w:rsidRDefault="00D23D94" w:rsidP="0000336B">
      <w:pPr>
        <w:rPr>
          <w:b/>
          <w:bCs/>
          <w:i/>
          <w:iCs/>
          <w:sz w:val="22"/>
          <w:szCs w:val="22"/>
        </w:rPr>
      </w:pPr>
    </w:p>
    <w:sectPr w:rsidR="00D23D94" w:rsidRPr="0000336B" w:rsidSect="00366A37">
      <w:type w:val="continuous"/>
      <w:pgSz w:w="11906" w:h="16838" w:code="9"/>
      <w:pgMar w:top="567" w:right="424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S 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antGarde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571"/>
    <w:multiLevelType w:val="hybridMultilevel"/>
    <w:tmpl w:val="A378D7DA"/>
    <w:lvl w:ilvl="0" w:tplc="6A20CB22">
      <w:start w:val="2"/>
      <w:numFmt w:val="decimal"/>
      <w:lvlText w:val="%1."/>
      <w:lvlJc w:val="left"/>
      <w:pPr>
        <w:ind w:left="283" w:hanging="284"/>
      </w:pPr>
      <w:rPr>
        <w:rFonts w:ascii="Arial" w:eastAsia="Times New Roman" w:hAnsi="Arial" w:hint="default"/>
        <w:b/>
        <w:bCs/>
        <w:spacing w:val="-1"/>
        <w:w w:val="99"/>
        <w:sz w:val="20"/>
        <w:szCs w:val="20"/>
      </w:rPr>
    </w:lvl>
    <w:lvl w:ilvl="1" w:tplc="4DD8B912">
      <w:start w:val="1"/>
      <w:numFmt w:val="upperLetter"/>
      <w:lvlText w:val="%2)"/>
      <w:lvlJc w:val="left"/>
      <w:pPr>
        <w:ind w:left="566" w:hanging="284"/>
      </w:pPr>
      <w:rPr>
        <w:rFonts w:ascii="Arial" w:eastAsia="Times New Roman" w:hAnsi="Arial" w:hint="default"/>
        <w:spacing w:val="-1"/>
        <w:w w:val="99"/>
        <w:sz w:val="20"/>
        <w:szCs w:val="20"/>
      </w:rPr>
    </w:lvl>
    <w:lvl w:ilvl="2" w:tplc="98D492FC">
      <w:numFmt w:val="bullet"/>
      <w:lvlText w:val="•"/>
      <w:lvlJc w:val="left"/>
      <w:pPr>
        <w:ind w:left="1051" w:hanging="284"/>
      </w:pPr>
      <w:rPr>
        <w:rFonts w:hint="default"/>
      </w:rPr>
    </w:lvl>
    <w:lvl w:ilvl="3" w:tplc="6A387220">
      <w:numFmt w:val="bullet"/>
      <w:lvlText w:val="•"/>
      <w:lvlJc w:val="left"/>
      <w:pPr>
        <w:ind w:left="1543" w:hanging="284"/>
      </w:pPr>
      <w:rPr>
        <w:rFonts w:hint="default"/>
      </w:rPr>
    </w:lvl>
    <w:lvl w:ilvl="4" w:tplc="C92674BC">
      <w:numFmt w:val="bullet"/>
      <w:lvlText w:val="•"/>
      <w:lvlJc w:val="left"/>
      <w:pPr>
        <w:ind w:left="2034" w:hanging="284"/>
      </w:pPr>
      <w:rPr>
        <w:rFonts w:hint="default"/>
      </w:rPr>
    </w:lvl>
    <w:lvl w:ilvl="5" w:tplc="D19871DA">
      <w:numFmt w:val="bullet"/>
      <w:lvlText w:val="•"/>
      <w:lvlJc w:val="left"/>
      <w:pPr>
        <w:ind w:left="2526" w:hanging="284"/>
      </w:pPr>
      <w:rPr>
        <w:rFonts w:hint="default"/>
      </w:rPr>
    </w:lvl>
    <w:lvl w:ilvl="6" w:tplc="136EE2C2">
      <w:numFmt w:val="bullet"/>
      <w:lvlText w:val="•"/>
      <w:lvlJc w:val="left"/>
      <w:pPr>
        <w:ind w:left="3018" w:hanging="284"/>
      </w:pPr>
      <w:rPr>
        <w:rFonts w:hint="default"/>
      </w:rPr>
    </w:lvl>
    <w:lvl w:ilvl="7" w:tplc="E3048C58">
      <w:numFmt w:val="bullet"/>
      <w:lvlText w:val="•"/>
      <w:lvlJc w:val="left"/>
      <w:pPr>
        <w:ind w:left="3509" w:hanging="284"/>
      </w:pPr>
      <w:rPr>
        <w:rFonts w:hint="default"/>
      </w:rPr>
    </w:lvl>
    <w:lvl w:ilvl="8" w:tplc="7FDC969A">
      <w:numFmt w:val="bullet"/>
      <w:lvlText w:val="•"/>
      <w:lvlJc w:val="left"/>
      <w:pPr>
        <w:ind w:left="4001" w:hanging="284"/>
      </w:pPr>
      <w:rPr>
        <w:rFonts w:hint="default"/>
      </w:rPr>
    </w:lvl>
  </w:abstractNum>
  <w:abstractNum w:abstractNumId="1">
    <w:nsid w:val="08460754"/>
    <w:multiLevelType w:val="hybridMultilevel"/>
    <w:tmpl w:val="52062AE6"/>
    <w:lvl w:ilvl="0" w:tplc="2CB0AAD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3B25D0"/>
    <w:multiLevelType w:val="hybridMultilevel"/>
    <w:tmpl w:val="72743C60"/>
    <w:lvl w:ilvl="0" w:tplc="EB34ED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D17CB"/>
    <w:multiLevelType w:val="hybridMultilevel"/>
    <w:tmpl w:val="F676B806"/>
    <w:lvl w:ilvl="0" w:tplc="30B61754">
      <w:start w:val="1"/>
      <w:numFmt w:val="upperLetter"/>
      <w:lvlText w:val="%1)"/>
      <w:lvlJc w:val="left"/>
      <w:pPr>
        <w:ind w:left="43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34CD63E6"/>
    <w:multiLevelType w:val="hybridMultilevel"/>
    <w:tmpl w:val="824AD3E8"/>
    <w:lvl w:ilvl="0" w:tplc="30B6175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3946A8"/>
    <w:multiLevelType w:val="hybridMultilevel"/>
    <w:tmpl w:val="1AB859C4"/>
    <w:lvl w:ilvl="0" w:tplc="DF7C55B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276560"/>
    <w:multiLevelType w:val="hybridMultilevel"/>
    <w:tmpl w:val="F912D548"/>
    <w:lvl w:ilvl="0" w:tplc="685853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688E"/>
    <w:multiLevelType w:val="hybridMultilevel"/>
    <w:tmpl w:val="1CC65D72"/>
    <w:lvl w:ilvl="0" w:tplc="6C50C8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DD3688"/>
    <w:multiLevelType w:val="hybridMultilevel"/>
    <w:tmpl w:val="62F24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F94"/>
    <w:rsid w:val="0000336B"/>
    <w:rsid w:val="00007EAE"/>
    <w:rsid w:val="00103353"/>
    <w:rsid w:val="001A4C7D"/>
    <w:rsid w:val="00215B28"/>
    <w:rsid w:val="00234B56"/>
    <w:rsid w:val="00242BDA"/>
    <w:rsid w:val="00366A37"/>
    <w:rsid w:val="003C30D4"/>
    <w:rsid w:val="004A1DF8"/>
    <w:rsid w:val="00515D1D"/>
    <w:rsid w:val="00775772"/>
    <w:rsid w:val="0087585F"/>
    <w:rsid w:val="008D0F94"/>
    <w:rsid w:val="00952E9A"/>
    <w:rsid w:val="009664CA"/>
    <w:rsid w:val="0098633F"/>
    <w:rsid w:val="009D780A"/>
    <w:rsid w:val="00AF2AF9"/>
    <w:rsid w:val="00B40A25"/>
    <w:rsid w:val="00BF78F8"/>
    <w:rsid w:val="00C44C50"/>
    <w:rsid w:val="00C5347F"/>
    <w:rsid w:val="00CE3E85"/>
    <w:rsid w:val="00D00579"/>
    <w:rsid w:val="00D23D94"/>
    <w:rsid w:val="00D43A44"/>
    <w:rsid w:val="00DB1AB8"/>
    <w:rsid w:val="00DC208F"/>
    <w:rsid w:val="00E95CB5"/>
    <w:rsid w:val="00F50C6A"/>
    <w:rsid w:val="00F6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C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4C7D"/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rsid w:val="00952E9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D43A4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242BDA"/>
    <w:pPr>
      <w:widowControl w:val="0"/>
      <w:autoSpaceDE w:val="0"/>
      <w:autoSpaceDN w:val="0"/>
    </w:pPr>
    <w:rPr>
      <w:rFonts w:ascii="Arial" w:eastAsia="Calibri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42BDA"/>
    <w:rPr>
      <w:rFonts w:ascii="Arial" w:eastAsia="Times New Roman" w:hAnsi="Arial" w:cs="Arial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rsid w:val="00CE3E85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234B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1151</Words>
  <Characters>6561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</dc:title>
  <dc:subject/>
  <dc:creator>wk</dc:creator>
  <cp:keywords/>
  <dc:description/>
  <cp:lastModifiedBy>Edanur</cp:lastModifiedBy>
  <cp:revision>2</cp:revision>
  <dcterms:created xsi:type="dcterms:W3CDTF">2018-01-03T18:49:00Z</dcterms:created>
  <dcterms:modified xsi:type="dcterms:W3CDTF">2018-01-03T18:49:00Z</dcterms:modified>
</cp:coreProperties>
</file>