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       15 TEMMUZ ŞEHİTLERİ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 w:rsidRPr="00450F17">
        <w:rPr>
          <w:rFonts w:ascii="Times New Roman" w:hAnsi="Times New Roman"/>
          <w:color w:val="1A1A1A"/>
          <w:sz w:val="24"/>
          <w:szCs w:val="24"/>
        </w:rPr>
        <w:t>Sen vatan kahramanı, demokrasi şehidi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Yine bir tarih yazdın dünya bunun şahidi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Bir mucize yarattın 15 Temmuz gecesi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Can verdin vatan için yoktu bunun ötesi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 w:rsidRPr="00450F17">
        <w:rPr>
          <w:rFonts w:ascii="Times New Roman" w:hAnsi="Times New Roman"/>
          <w:color w:val="1A1A1A"/>
          <w:sz w:val="24"/>
          <w:szCs w:val="24"/>
        </w:rPr>
        <w:br/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O nasıl bir yürek ki, binlerce tanka bedel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Ölüm bile vız geldi, utandı senden ecel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Seninle gurur duydu Boğaziçi Köprüsü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Yeniden dile geldi Çanakkale türküsü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 w:rsidRPr="00450F17">
        <w:rPr>
          <w:rFonts w:ascii="Times New Roman" w:hAnsi="Times New Roman"/>
          <w:color w:val="1A1A1A"/>
          <w:sz w:val="24"/>
          <w:szCs w:val="24"/>
        </w:rPr>
        <w:br/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Seninle nöbette bak bu ülkenin tamamı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İşte böyle kutlanır demokrasi bayramı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Şimdi daha şanlı bak ay yıldızlı bayrağın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Ey şehit oğlu şehit önderisin her çağın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 w:rsidRPr="00450F17">
        <w:rPr>
          <w:rFonts w:ascii="Times New Roman" w:hAnsi="Times New Roman"/>
          <w:color w:val="1A1A1A"/>
          <w:sz w:val="24"/>
          <w:szCs w:val="24"/>
        </w:rPr>
        <w:br/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Yıldızları yağdırsak azdır senin üstüne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Bak adını nakşettik gönlümüzün büstüne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Şehitler asla ölmez ölümsüz her biriniz</w:t>
      </w:r>
      <w:r w:rsidRPr="00450F17">
        <w:rPr>
          <w:rFonts w:ascii="Times New Roman" w:hAnsi="Times New Roman"/>
          <w:color w:val="1A1A1A"/>
          <w:sz w:val="24"/>
          <w:szCs w:val="24"/>
        </w:rPr>
        <w:br/>
        <w:t>Bil ki mahşere kadar kalbimizde yeriniz.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Şair : Ahmet Selçuk İLKAN</w:t>
      </w:r>
    </w:p>
    <w:p w:rsidR="00067996" w:rsidRDefault="00067996" w:rsidP="00B90B7F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B90B7F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      </w:t>
      </w:r>
      <w:r w:rsidRPr="00634ADC">
        <w:rPr>
          <w:rFonts w:ascii="Times New Roman" w:hAnsi="Times New Roman"/>
          <w:color w:val="1A1A1A"/>
          <w:sz w:val="24"/>
          <w:szCs w:val="24"/>
        </w:rPr>
        <w:t>BU VATAN BİZİM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Destanın şanlı oğlu Oğuz bizim,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Çaldıranı toz eden Yavuz bizim,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Yürüdük tankların tam üzerine,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Çocuklar rahat olun, Temmuz bizim.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Cumhurbaşkanım emretti : “sokağa çıkın”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Cesaret devini göğsüne takın,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Şu koşan nineye, dedeye bakın,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Çocuklar rahat olun, Temmuz bizim.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Köprüler tutulmuş maşa ellerce,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İnsanlar sokağa aktılar sellerce,</w:t>
      </w:r>
    </w:p>
    <w:p w:rsidR="00067996" w:rsidRDefault="00067996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Türküler söylenir kalır yıllarca,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Çocuklar rahat olun, Temmuz bizim.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Şanlı bayrak elde gider hainin üstüne,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Ya kuzgun leşe der, ya devlet başa,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Millet bir oldukça yok telaşa,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Çocuklar rahat olun Temmuz bizim, bu vatan bizim.</w:t>
      </w: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634ADC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Şair : Ekrem CİNOĞLU</w:t>
      </w:r>
    </w:p>
    <w:p w:rsidR="00067996" w:rsidRDefault="00067996" w:rsidP="004268CA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 xml:space="preserve">      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15 TEMMUZ DEMOKRASİ MARŞI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15 Temmuz gecesiydi hava sıcaktı,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Bir ihanet kalkışması ülkeyi yaktı.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Gün bugündü, bütün millet ayağa kalktı,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Çoluk çocuk ihtiyar genç sokağa aktı.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Demokrasi darbe yemiş, şaşkındı millet,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Ya özgürlük bundan sonra, ya da zillet.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Milyonların ayak sesi titretti yeri,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Elde bayrak, dilde tekbir koştu ileri.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Demokrasi destanında şahitler biziz,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Bir ölünce bin dirilen şehitler biziz.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Başkomutan emir verdi : “inin meydana”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Sahip çıkın al bayrağa, aziz vatana.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Serden geçtik vatan, millet, Allah aşkına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Bütün dünya bunu görüp döndü şaşkına.</w:t>
      </w:r>
    </w:p>
    <w:p w:rsidR="00067996" w:rsidRDefault="00067996" w:rsidP="00054A61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Başkomutan emir verdi : “inin meydana”</w:t>
      </w:r>
    </w:p>
    <w:p w:rsidR="00067996" w:rsidRDefault="00067996" w:rsidP="00054A61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Sahip çıkın al bayrağa, aziz vatana.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Şair : Anonim</w:t>
      </w:r>
    </w:p>
    <w:p w:rsidR="00067996" w:rsidRDefault="00067996" w:rsidP="008B2FD3">
      <w:pPr>
        <w:rPr>
          <w:rFonts w:ascii="Times New Roman" w:hAnsi="Times New Roman"/>
          <w:color w:val="1A1A1A"/>
          <w:sz w:val="24"/>
          <w:szCs w:val="24"/>
        </w:rPr>
      </w:pPr>
    </w:p>
    <w:p w:rsidR="00067996" w:rsidRPr="009521BC" w:rsidRDefault="00067996" w:rsidP="009521BC">
      <w:pPr>
        <w:jc w:val="center"/>
        <w:rPr>
          <w:rFonts w:ascii="Times New Roman" w:hAnsi="Times New Roman"/>
          <w:color w:val="1A1A1A"/>
          <w:sz w:val="20"/>
          <w:szCs w:val="20"/>
        </w:rPr>
      </w:pPr>
      <w:r w:rsidRPr="009521BC">
        <w:rPr>
          <w:rFonts w:ascii="Times New Roman" w:hAnsi="Times New Roman"/>
          <w:color w:val="1A1A1A"/>
          <w:sz w:val="20"/>
          <w:szCs w:val="20"/>
        </w:rPr>
        <w:t>Hazırlayan : Yüksel YILMAZ / Sarıkamış 29 Eylül İlkokulu Sınıf Öğretmeni</w:t>
      </w:r>
    </w:p>
    <w:sectPr w:rsidR="00067996" w:rsidRPr="009521BC" w:rsidSect="00DC3A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F17"/>
    <w:rsid w:val="00054A61"/>
    <w:rsid w:val="00067996"/>
    <w:rsid w:val="0021155F"/>
    <w:rsid w:val="002438B6"/>
    <w:rsid w:val="00304913"/>
    <w:rsid w:val="003D7226"/>
    <w:rsid w:val="004268CA"/>
    <w:rsid w:val="00450F17"/>
    <w:rsid w:val="005242FD"/>
    <w:rsid w:val="005B4469"/>
    <w:rsid w:val="00634ADC"/>
    <w:rsid w:val="00866B98"/>
    <w:rsid w:val="008715B4"/>
    <w:rsid w:val="008B2FD3"/>
    <w:rsid w:val="009521BC"/>
    <w:rsid w:val="00A423DD"/>
    <w:rsid w:val="00A61B82"/>
    <w:rsid w:val="00B163BA"/>
    <w:rsid w:val="00B90B7F"/>
    <w:rsid w:val="00C15416"/>
    <w:rsid w:val="00D732F8"/>
    <w:rsid w:val="00DC3AF3"/>
    <w:rsid w:val="00E60F7E"/>
    <w:rsid w:val="00F71078"/>
    <w:rsid w:val="00FC1865"/>
    <w:rsid w:val="00FF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AF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450F17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3</Pages>
  <Words>305</Words>
  <Characters>1741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mavikar</dc:creator>
  <cp:keywords/>
  <dc:description/>
  <cp:lastModifiedBy>BİRSEN</cp:lastModifiedBy>
  <cp:revision>17</cp:revision>
  <dcterms:created xsi:type="dcterms:W3CDTF">2016-09-03T08:47:00Z</dcterms:created>
  <dcterms:modified xsi:type="dcterms:W3CDTF">2016-09-03T10:48:00Z</dcterms:modified>
</cp:coreProperties>
</file>