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SURUÇ ANADOLU İMAM HATİP LİSESİ                              04.05.2016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2015-2016 EĞİTİM ÖĞRETİM YILI PSİKOLOJİ DERSİ 2.DÖNEM 2.YAZILISI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S)1.Öğrenme nedir?(10p)</w:t>
      </w: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S)2.Aşağıdakilerden hangisi insanların toplu halde yaşamalarından kaynaklanan bir güdü değildir?(10p)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A)Saygınlık  B)Sevecenlik  C)Birlikte Olma  D)Açlık  E)Başarılı Olma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S)3.Boşluğa uygun olan sözleri yazın(10p)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Duyumların örgütlenerek anlamlı bütünler haline getirilmesine ……………………………………denir.</w:t>
      </w: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S)4.Dkkat nedir? Dikkat türlerini yazın(15p)</w:t>
      </w: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S)5.Gizil öğrenmeyi açıklayarak örnek verin(15p)</w:t>
      </w: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S)6.Psikodinamik kuramın temel kavramları olan id,ego ve süperegoyu tanımlayın(15p)</w:t>
      </w: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  <w:bookmarkStart w:id="0" w:name="_GoBack"/>
      <w:bookmarkEnd w:id="0"/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S)7.Bellek nedir? Bellek türlerini yazın(25p)</w:t>
      </w: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</w:p>
    <w:p w:rsidR="00CB14FB" w:rsidRDefault="00CB14FB">
      <w:pPr>
        <w:rPr>
          <w:sz w:val="24"/>
          <w:szCs w:val="24"/>
        </w:rPr>
      </w:pPr>
      <w:hyperlink r:id="rId4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p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Halit  KARADENİZ</w:t>
      </w:r>
    </w:p>
    <w:p w:rsidR="00CB14FB" w:rsidRPr="00813593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Felsefe Grubu Öğretmeni</w:t>
      </w:r>
    </w:p>
    <w:sectPr w:rsidR="00CB14FB" w:rsidRPr="00813593" w:rsidSect="00774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593"/>
    <w:rsid w:val="003512E1"/>
    <w:rsid w:val="004E55CE"/>
    <w:rsid w:val="004F2EC5"/>
    <w:rsid w:val="005650D5"/>
    <w:rsid w:val="005D0808"/>
    <w:rsid w:val="00774D5F"/>
    <w:rsid w:val="00813593"/>
    <w:rsid w:val="00CB14FB"/>
    <w:rsid w:val="00D3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5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51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144</Words>
  <Characters>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dionysos ares</dc:creator>
  <cp:keywords>www.sorubak.com</cp:keywords>
  <dc:description/>
  <cp:lastModifiedBy>edanur</cp:lastModifiedBy>
  <cp:revision>3</cp:revision>
  <dcterms:created xsi:type="dcterms:W3CDTF">2016-04-28T10:13:00Z</dcterms:created>
  <dcterms:modified xsi:type="dcterms:W3CDTF">2016-05-22T12:03:00Z</dcterms:modified>
</cp:coreProperties>
</file>