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5A" w:rsidRDefault="006D295A" w:rsidP="00BC784F">
      <w:pPr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6D295A" w:rsidRDefault="006D295A" w:rsidP="00BC784F">
      <w:pPr>
        <w:jc w:val="center"/>
        <w:rPr>
          <w:rFonts w:ascii="Times New Roman" w:hAnsi="Times New Roman"/>
          <w:b/>
          <w:color w:val="002060"/>
          <w:sz w:val="32"/>
          <w:szCs w:val="32"/>
        </w:rPr>
      </w:pPr>
      <w:r>
        <w:rPr>
          <w:rFonts w:ascii="Times New Roman" w:hAnsi="Times New Roman"/>
          <w:b/>
          <w:color w:val="002060"/>
          <w:sz w:val="32"/>
          <w:szCs w:val="32"/>
        </w:rPr>
        <w:t>SIDIKA İLKOKULU</w:t>
      </w:r>
    </w:p>
    <w:p w:rsidR="006D295A" w:rsidRPr="00577F46" w:rsidRDefault="006D295A" w:rsidP="00BC784F">
      <w:pPr>
        <w:jc w:val="center"/>
        <w:rPr>
          <w:rFonts w:ascii="Times New Roman" w:hAnsi="Times New Roman"/>
          <w:b/>
          <w:color w:val="002060"/>
          <w:sz w:val="20"/>
          <w:szCs w:val="20"/>
        </w:rPr>
      </w:pPr>
      <w:r>
        <w:rPr>
          <w:rFonts w:ascii="Times New Roman" w:hAnsi="Times New Roman"/>
          <w:b/>
          <w:color w:val="002060"/>
          <w:sz w:val="32"/>
          <w:szCs w:val="32"/>
        </w:rPr>
        <w:t>1.</w:t>
      </w:r>
      <w:r w:rsidRPr="00B7395C">
        <w:rPr>
          <w:rFonts w:ascii="Times New Roman" w:hAnsi="Times New Roman"/>
          <w:b/>
          <w:color w:val="002060"/>
          <w:sz w:val="32"/>
          <w:szCs w:val="32"/>
        </w:rPr>
        <w:t xml:space="preserve"> SINIF HAFTALIK BESLENME PROGRAMI</w:t>
      </w:r>
    </w:p>
    <w:p w:rsidR="006D295A" w:rsidRPr="00091F06" w:rsidRDefault="006D295A" w:rsidP="00055E28">
      <w:pPr>
        <w:pStyle w:val="ListParagraph"/>
        <w:numPr>
          <w:ilvl w:val="0"/>
          <w:numId w:val="2"/>
        </w:numPr>
        <w:rPr>
          <w:rFonts w:ascii="Times New Roman" w:hAnsi="Times New Roman"/>
          <w:b/>
          <w:color w:val="002060"/>
        </w:rPr>
      </w:pPr>
      <w:r w:rsidRPr="008456FD">
        <w:rPr>
          <w:rFonts w:ascii="Times New Roman" w:hAnsi="Times New Roman"/>
          <w:b/>
        </w:rPr>
        <w:t>Sabah kahvaltı etmeden okula gelen çocuk daha ilk derste acıktığını söyleyerek  derse motive olamamaktadır</w:t>
      </w:r>
      <w:r w:rsidRPr="008456FD">
        <w:rPr>
          <w:rFonts w:ascii="Times New Roman" w:hAnsi="Times New Roman"/>
          <w:b/>
          <w:color w:val="002060"/>
        </w:rPr>
        <w:t xml:space="preserve">. </w:t>
      </w:r>
      <w:r w:rsidRPr="008456FD">
        <w:rPr>
          <w:rFonts w:ascii="Times New Roman" w:hAnsi="Times New Roman"/>
          <w:b/>
        </w:rPr>
        <w:t xml:space="preserve">Lütfen çocuğunuza kahvaltı alışkanlığı kazandırınız. </w:t>
      </w:r>
    </w:p>
    <w:p w:rsidR="006D295A" w:rsidRPr="00091F06" w:rsidRDefault="006D295A" w:rsidP="001D2420">
      <w:pPr>
        <w:pStyle w:val="ListParagraph"/>
        <w:ind w:left="360"/>
        <w:rPr>
          <w:rFonts w:ascii="Times New Roman" w:hAnsi="Times New Roman"/>
          <w:b/>
          <w:color w:val="002060"/>
        </w:rPr>
      </w:pPr>
    </w:p>
    <w:p w:rsidR="006D295A" w:rsidRPr="00695D5C" w:rsidRDefault="006D295A" w:rsidP="00BC784F">
      <w:pPr>
        <w:pStyle w:val="ListParagraph"/>
        <w:numPr>
          <w:ilvl w:val="0"/>
          <w:numId w:val="2"/>
        </w:numPr>
        <w:rPr>
          <w:rFonts w:ascii="Times New Roman" w:hAnsi="Times New Roman"/>
          <w:b/>
          <w:color w:val="002060"/>
        </w:rPr>
      </w:pPr>
      <w:r w:rsidRPr="008456FD">
        <w:rPr>
          <w:rFonts w:ascii="Times New Roman" w:hAnsi="Times New Roman"/>
          <w:b/>
        </w:rPr>
        <w:t>Ceviz- fındık- badem- kuru üzüm hepsi birden konulmayacak. 3-5 tane olacak. Çocuğunuzun sevdiği başka kuruyemişler de olabilir.</w:t>
      </w:r>
      <w:r>
        <w:rPr>
          <w:rFonts w:ascii="Times New Roman" w:hAnsi="Times New Roman"/>
          <w:b/>
        </w:rPr>
        <w:t>Kabuklu kuruyemiş olmayacak.</w:t>
      </w:r>
    </w:p>
    <w:tbl>
      <w:tblPr>
        <w:tblpPr w:leftFromText="141" w:rightFromText="141" w:vertAnchor="page" w:horzAnchor="margin" w:tblpXSpec="center" w:tblpY="5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27"/>
        <w:gridCol w:w="3205"/>
        <w:gridCol w:w="2230"/>
        <w:gridCol w:w="2822"/>
      </w:tblGrid>
      <w:tr w:rsidR="006D295A" w:rsidRPr="001F4629" w:rsidTr="00695D5C">
        <w:trPr>
          <w:trHeight w:val="151"/>
        </w:trPr>
        <w:tc>
          <w:tcPr>
            <w:tcW w:w="1527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PAZARTESİ</w:t>
            </w:r>
          </w:p>
        </w:tc>
        <w:tc>
          <w:tcPr>
            <w:tcW w:w="3205" w:type="dxa"/>
            <w:tcBorders>
              <w:top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Poğaça ,k</w:t>
            </w:r>
            <w:r w:rsidRPr="001F4629">
              <w:rPr>
                <w:rFonts w:ascii="Times New Roman" w:hAnsi="Times New Roman"/>
                <w:sz w:val="24"/>
                <w:szCs w:val="24"/>
              </w:rPr>
              <w:t>ek</w:t>
            </w:r>
            <w:r>
              <w:rPr>
                <w:rFonts w:ascii="Times New Roman" w:hAnsi="Times New Roman"/>
                <w:sz w:val="24"/>
                <w:szCs w:val="24"/>
              </w:rPr>
              <w:t>,kurabiye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Ceviz –Fındık-Badem</w:t>
            </w:r>
            <w:r>
              <w:rPr>
                <w:rFonts w:ascii="Times New Roman" w:hAnsi="Times New Roman"/>
                <w:sz w:val="24"/>
                <w:szCs w:val="24"/>
              </w:rPr>
              <w:t>-Kuru Üzüm</w:t>
            </w:r>
          </w:p>
        </w:tc>
        <w:tc>
          <w:tcPr>
            <w:tcW w:w="2822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Ayran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veya süt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1 Meyve (Mevsimine Göre)</w:t>
            </w:r>
          </w:p>
        </w:tc>
      </w:tr>
      <w:tr w:rsidR="006D295A" w:rsidRPr="001F4629" w:rsidTr="00695D5C">
        <w:trPr>
          <w:trHeight w:val="151"/>
        </w:trPr>
        <w:tc>
          <w:tcPr>
            <w:tcW w:w="1527" w:type="dxa"/>
            <w:tcBorders>
              <w:lef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SALI</w:t>
            </w:r>
          </w:p>
        </w:tc>
        <w:tc>
          <w:tcPr>
            <w:tcW w:w="3205" w:type="dxa"/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Peynir- Zeytin-domates gibi kahvaltılık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2 Dilim Ekmek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Ceviz –Fındık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-Badem-Kuru Üzüm 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Süt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- 1 Meyve (Mevsimine Göre)</w:t>
            </w:r>
          </w:p>
        </w:tc>
      </w:tr>
      <w:tr w:rsidR="006D295A" w:rsidRPr="001F4629" w:rsidTr="00695D5C">
        <w:trPr>
          <w:trHeight w:val="151"/>
        </w:trPr>
        <w:tc>
          <w:tcPr>
            <w:tcW w:w="1527" w:type="dxa"/>
            <w:tcBorders>
              <w:lef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ÇARŞAMBA</w:t>
            </w:r>
          </w:p>
        </w:tc>
        <w:tc>
          <w:tcPr>
            <w:tcW w:w="3205" w:type="dxa"/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Haşlanmış ya da Kızartılmış Patates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2 Dilim Ekmek</w:t>
            </w:r>
          </w:p>
        </w:tc>
        <w:tc>
          <w:tcPr>
            <w:tcW w:w="2230" w:type="dxa"/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Ceviz –F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ındık-Badem-Kuru Üzüm 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Ayran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Salatalık  ya da 1 Adet Havuç</w:t>
            </w:r>
          </w:p>
        </w:tc>
      </w:tr>
      <w:tr w:rsidR="006D295A" w:rsidRPr="001F4629" w:rsidTr="00695D5C">
        <w:trPr>
          <w:trHeight w:val="151"/>
        </w:trPr>
        <w:tc>
          <w:tcPr>
            <w:tcW w:w="1527" w:type="dxa"/>
            <w:tcBorders>
              <w:lef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PERŞEMBE</w:t>
            </w:r>
          </w:p>
        </w:tc>
        <w:tc>
          <w:tcPr>
            <w:tcW w:w="3205" w:type="dxa"/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Peynirli Tost ya da Sandviç</w:t>
            </w:r>
          </w:p>
        </w:tc>
        <w:tc>
          <w:tcPr>
            <w:tcW w:w="2230" w:type="dxa"/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Ceviz –Fındık-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Badem-Kuru Üzüm 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Süt</w:t>
            </w:r>
          </w:p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1 Meyve (Mevsimine Göre)</w:t>
            </w:r>
          </w:p>
        </w:tc>
      </w:tr>
      <w:tr w:rsidR="006D295A" w:rsidRPr="001F4629" w:rsidTr="00695D5C">
        <w:trPr>
          <w:trHeight w:val="151"/>
        </w:trPr>
        <w:tc>
          <w:tcPr>
            <w:tcW w:w="1527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CUMA</w:t>
            </w:r>
          </w:p>
        </w:tc>
        <w:tc>
          <w:tcPr>
            <w:tcW w:w="3205" w:type="dxa"/>
            <w:tcBorders>
              <w:bottom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SERBEST GÜN</w:t>
            </w:r>
          </w:p>
        </w:tc>
        <w:tc>
          <w:tcPr>
            <w:tcW w:w="2230" w:type="dxa"/>
            <w:tcBorders>
              <w:bottom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Ceviz –Fındık-Badem-Kuru Üzüm</w:t>
            </w:r>
          </w:p>
        </w:tc>
        <w:tc>
          <w:tcPr>
            <w:tcW w:w="2822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6D295A" w:rsidRPr="001F4629" w:rsidRDefault="006D295A" w:rsidP="00695D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629">
              <w:rPr>
                <w:rFonts w:ascii="Times New Roman" w:hAnsi="Times New Roman"/>
                <w:sz w:val="24"/>
                <w:szCs w:val="24"/>
              </w:rPr>
              <w:t>SERBEST GÜN</w:t>
            </w:r>
          </w:p>
        </w:tc>
      </w:tr>
    </w:tbl>
    <w:p w:rsidR="006D295A" w:rsidRDefault="006D295A" w:rsidP="008456F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BC784F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</w:t>
      </w:r>
    </w:p>
    <w:p w:rsidR="006D295A" w:rsidRPr="00A43ED9" w:rsidRDefault="006D295A" w:rsidP="00D95BA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43ED9">
        <w:rPr>
          <w:rFonts w:ascii="Times New Roman" w:hAnsi="Times New Roman"/>
          <w:sz w:val="24"/>
          <w:szCs w:val="24"/>
        </w:rPr>
        <w:t>Beslenme çantasında mutlaka çatal, peçete, ıslak ve kâğıt mendil bulundurunuz.</w:t>
      </w:r>
    </w:p>
    <w:p w:rsidR="006D295A" w:rsidRPr="00055E28" w:rsidRDefault="006D295A" w:rsidP="00D95BA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43ED9">
        <w:rPr>
          <w:rFonts w:ascii="Times New Roman" w:hAnsi="Times New Roman"/>
          <w:sz w:val="24"/>
          <w:szCs w:val="24"/>
        </w:rPr>
        <w:t>Yiyecekleri uygun kapalı kaplar içinde çantaya yerleştiriniz.</w:t>
      </w:r>
      <w:r w:rsidRPr="00A43ED9">
        <w:rPr>
          <w:noProof/>
          <w:sz w:val="24"/>
          <w:szCs w:val="24"/>
        </w:rPr>
        <w:t xml:space="preserve"> </w:t>
      </w:r>
    </w:p>
    <w:p w:rsidR="006D295A" w:rsidRPr="00055E28" w:rsidRDefault="006D295A" w:rsidP="00055E2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u w:val="single"/>
        </w:rPr>
        <w:t>KESİNLİKLE CAM KAP KULLANMAYINIZ !</w:t>
      </w:r>
      <w:r>
        <w:rPr>
          <w:noProof/>
          <w:sz w:val="24"/>
          <w:szCs w:val="24"/>
        </w:rPr>
        <w:t xml:space="preserve"> Düşüp kırıldığında sınıf içinde kazalara </w:t>
      </w:r>
    </w:p>
    <w:p w:rsidR="006D295A" w:rsidRPr="00055E28" w:rsidRDefault="006D295A" w:rsidP="00055E28">
      <w:pPr>
        <w:pStyle w:val="ListParagrap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sebep olmaktadır. </w:t>
      </w:r>
    </w:p>
    <w:p w:rsidR="006D295A" w:rsidRPr="00055E28" w:rsidRDefault="006D295A" w:rsidP="00055E2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Miktarı çok iyi ayarlayınız. </w:t>
      </w:r>
      <w:r w:rsidRPr="00A43ED9">
        <w:rPr>
          <w:rFonts w:ascii="Times New Roman" w:hAnsi="Times New Roman"/>
          <w:sz w:val="24"/>
          <w:szCs w:val="24"/>
        </w:rPr>
        <w:t>Çocuğunuzun tüketebildiği kadar yiyecek hazırlayınız.</w:t>
      </w:r>
    </w:p>
    <w:p w:rsidR="006D295A" w:rsidRPr="00A43ED9" w:rsidRDefault="006D295A" w:rsidP="00D95BA2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43ED9">
        <w:rPr>
          <w:rFonts w:ascii="Times New Roman" w:hAnsi="Times New Roman"/>
          <w:sz w:val="24"/>
          <w:szCs w:val="24"/>
        </w:rPr>
        <w:t>Beslenme çantasının temizliğini günlük yapınız.</w:t>
      </w:r>
      <w:r w:rsidRPr="00A43ED9">
        <w:rPr>
          <w:rFonts w:ascii="Times New Roman" w:hAnsi="Times New Roman"/>
          <w:noProof/>
          <w:sz w:val="24"/>
          <w:szCs w:val="24"/>
        </w:rPr>
        <w:t xml:space="preserve"> </w:t>
      </w:r>
    </w:p>
    <w:p w:rsidR="006D295A" w:rsidRDefault="006D295A" w:rsidP="00055E2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43ED9">
        <w:rPr>
          <w:rFonts w:ascii="Times New Roman" w:hAnsi="Times New Roman"/>
          <w:sz w:val="24"/>
          <w:szCs w:val="24"/>
        </w:rPr>
        <w:t>Lütfen ders saatleri içinde beslenme getirmeyiniz.</w:t>
      </w:r>
    </w:p>
    <w:p w:rsidR="006D295A" w:rsidRPr="001D2420" w:rsidRDefault="006D295A" w:rsidP="008456FD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Rectangle 2" o:spid="_x0000_s1026" style="position:absolute;left:0;text-align:left;margin-left:101.7pt;margin-top:17.15pt;width:1in;height:28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" strokecolor="white"/>
        </w:pict>
      </w:r>
      <w:r w:rsidRPr="008456FD">
        <w:rPr>
          <w:rFonts w:ascii="Times New Roman" w:hAnsi="Times New Roman"/>
          <w:sz w:val="24"/>
          <w:szCs w:val="24"/>
          <w:u w:val="single"/>
        </w:rPr>
        <w:t>Gazlı içecekl</w:t>
      </w:r>
      <w:r>
        <w:rPr>
          <w:rFonts w:ascii="Times New Roman" w:hAnsi="Times New Roman"/>
          <w:sz w:val="24"/>
          <w:szCs w:val="24"/>
          <w:u w:val="single"/>
        </w:rPr>
        <w:t>er kesinlikle getirilmeyecektir !</w:t>
      </w:r>
    </w:p>
    <w:p w:rsidR="006D295A" w:rsidRPr="001D2420" w:rsidRDefault="006D295A" w:rsidP="001D2420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6D295A" w:rsidRPr="004F4522" w:rsidRDefault="006D295A" w:rsidP="001D2420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6D295A" w:rsidRDefault="006D295A" w:rsidP="004F4522">
      <w:pPr>
        <w:pStyle w:val="ListParagraph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D295A" w:rsidRPr="00BC784F" w:rsidRDefault="006D295A" w:rsidP="00BC784F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D295A" w:rsidRPr="00BC784F" w:rsidSect="00055E28">
      <w:pgSz w:w="11907" w:h="16386" w:code="9"/>
      <w:pgMar w:top="567" w:right="567" w:bottom="567" w:left="567" w:header="709" w:footer="709" w:gutter="0"/>
      <w:pgBorders w:offsetFrom="page">
        <w:top w:val="apples" w:sz="14" w:space="24" w:color="auto"/>
        <w:left w:val="apples" w:sz="14" w:space="24" w:color="auto"/>
        <w:bottom w:val="apples" w:sz="14" w:space="24" w:color="auto"/>
        <w:right w:val="apple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B2E7D"/>
    <w:multiLevelType w:val="hybridMultilevel"/>
    <w:tmpl w:val="4EF0D10C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84F"/>
    <w:rsid w:val="00017B70"/>
    <w:rsid w:val="00055E28"/>
    <w:rsid w:val="00091F06"/>
    <w:rsid w:val="00127E49"/>
    <w:rsid w:val="00167DA1"/>
    <w:rsid w:val="00197BAF"/>
    <w:rsid w:val="001A106D"/>
    <w:rsid w:val="001D2420"/>
    <w:rsid w:val="001E7516"/>
    <w:rsid w:val="001F4629"/>
    <w:rsid w:val="00243407"/>
    <w:rsid w:val="0029558D"/>
    <w:rsid w:val="002C61F8"/>
    <w:rsid w:val="002F72D7"/>
    <w:rsid w:val="004A7E16"/>
    <w:rsid w:val="004E3AFE"/>
    <w:rsid w:val="004F4522"/>
    <w:rsid w:val="00520304"/>
    <w:rsid w:val="00577F46"/>
    <w:rsid w:val="00580E4C"/>
    <w:rsid w:val="00605F14"/>
    <w:rsid w:val="00616EF5"/>
    <w:rsid w:val="006926ED"/>
    <w:rsid w:val="00695D5C"/>
    <w:rsid w:val="006D295A"/>
    <w:rsid w:val="00736E39"/>
    <w:rsid w:val="00820659"/>
    <w:rsid w:val="008456FD"/>
    <w:rsid w:val="008E4E5B"/>
    <w:rsid w:val="00932687"/>
    <w:rsid w:val="009B1CA2"/>
    <w:rsid w:val="00A1499E"/>
    <w:rsid w:val="00A2647E"/>
    <w:rsid w:val="00A43ED9"/>
    <w:rsid w:val="00A61656"/>
    <w:rsid w:val="00A74678"/>
    <w:rsid w:val="00A93D7A"/>
    <w:rsid w:val="00AB0F0F"/>
    <w:rsid w:val="00B408E1"/>
    <w:rsid w:val="00B7395C"/>
    <w:rsid w:val="00BB1584"/>
    <w:rsid w:val="00BC784F"/>
    <w:rsid w:val="00C46425"/>
    <w:rsid w:val="00CE06E1"/>
    <w:rsid w:val="00D364D1"/>
    <w:rsid w:val="00D95BA2"/>
    <w:rsid w:val="00EB5322"/>
    <w:rsid w:val="00F73E24"/>
    <w:rsid w:val="00F81D65"/>
    <w:rsid w:val="00F835AA"/>
    <w:rsid w:val="00F8677E"/>
    <w:rsid w:val="00FC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8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5B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7B7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16E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228</Words>
  <Characters>1301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SIDIKA İLKOKULU</dc:title>
  <dc:subject/>
  <dc:creator>comp</dc:creator>
  <cp:keywords/>
  <dc:description/>
  <cp:lastModifiedBy>Turbo</cp:lastModifiedBy>
  <cp:revision>2</cp:revision>
  <cp:lastPrinted>2013-09-22T12:45:00Z</cp:lastPrinted>
  <dcterms:created xsi:type="dcterms:W3CDTF">2018-09-05T11:18:00Z</dcterms:created>
  <dcterms:modified xsi:type="dcterms:W3CDTF">2018-09-05T11:18:00Z</dcterms:modified>
</cp:coreProperties>
</file>