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D5F" w:rsidRPr="002E56BE" w:rsidRDefault="00E54D5F" w:rsidP="00EE18CE">
      <w:pPr>
        <w:pStyle w:val="Header"/>
        <w:rPr>
          <w:rFonts w:ascii="Segoe UI" w:hAnsi="Segoe UI" w:cs="Segoe UI"/>
        </w:rPr>
      </w:pPr>
      <w:r w:rsidRPr="002E56BE">
        <w:rPr>
          <w:rFonts w:ascii="Segoe UI" w:hAnsi="Segoe UI" w:cs="Segoe UI"/>
        </w:rPr>
        <w:t>Adı, Soyadı : ……………………………………</w:t>
      </w:r>
      <w:r w:rsidRPr="002E56BE">
        <w:rPr>
          <w:rFonts w:ascii="Segoe UI" w:hAnsi="Segoe UI" w:cs="Segoe UI"/>
        </w:rPr>
        <w:tab/>
      </w:r>
      <w:r w:rsidRPr="002E56BE">
        <w:rPr>
          <w:rFonts w:ascii="Segoe UI" w:hAnsi="Segoe UI" w:cs="Segoe UI"/>
        </w:rPr>
        <w:tab/>
        <w:t xml:space="preserve">Tarih: </w:t>
      </w:r>
      <w:r w:rsidRPr="002E56BE">
        <w:rPr>
          <w:rFonts w:ascii="Segoe UI" w:hAnsi="Segoe UI" w:cs="Segoe UI"/>
        </w:rPr>
        <w:fldChar w:fldCharType="begin"/>
      </w:r>
      <w:r w:rsidRPr="002E56BE">
        <w:rPr>
          <w:rFonts w:ascii="Segoe UI" w:hAnsi="Segoe UI" w:cs="Segoe UI"/>
        </w:rPr>
        <w:instrText xml:space="preserve"> TIME \@ "dd.MM.yyyy" </w:instrText>
      </w:r>
      <w:r w:rsidRPr="002E56BE">
        <w:rPr>
          <w:rFonts w:ascii="Segoe UI" w:hAnsi="Segoe UI" w:cs="Segoe UI"/>
        </w:rPr>
        <w:fldChar w:fldCharType="separate"/>
      </w:r>
      <w:r>
        <w:rPr>
          <w:rFonts w:ascii="Segoe UI" w:hAnsi="Segoe UI" w:cs="Segoe UI"/>
          <w:noProof/>
        </w:rPr>
        <w:t>24.09.2017</w:t>
      </w:r>
      <w:r w:rsidRPr="002E56BE">
        <w:rPr>
          <w:rFonts w:ascii="Segoe UI" w:hAnsi="Segoe UI" w:cs="Segoe UI"/>
        </w:rPr>
        <w:fldChar w:fldCharType="end"/>
      </w:r>
    </w:p>
    <w:tbl>
      <w:tblPr>
        <w:tblW w:w="10050" w:type="dxa"/>
        <w:jc w:val="center"/>
        <w:tblCellMar>
          <w:left w:w="70" w:type="dxa"/>
          <w:right w:w="70" w:type="dxa"/>
        </w:tblCellMar>
        <w:tblLook w:val="00A0"/>
      </w:tblPr>
      <w:tblGrid>
        <w:gridCol w:w="1130"/>
        <w:gridCol w:w="7383"/>
        <w:gridCol w:w="1537"/>
      </w:tblGrid>
      <w:tr w:rsidR="00E54D5F" w:rsidRPr="003705C3">
        <w:trPr>
          <w:trHeight w:val="80"/>
          <w:jc w:val="center"/>
        </w:trPr>
        <w:tc>
          <w:tcPr>
            <w:tcW w:w="1130" w:type="dxa"/>
            <w:tcBorders>
              <w:top w:val="nil"/>
              <w:left w:val="nil"/>
              <w:bottom w:val="threeDEngrave" w:sz="12" w:space="0" w:color="FF0000"/>
              <w:right w:val="nil"/>
            </w:tcBorders>
            <w:vAlign w:val="center"/>
          </w:tcPr>
          <w:p w:rsidR="00E54D5F" w:rsidRDefault="00E54D5F" w:rsidP="002B7C19">
            <w:pPr>
              <w:pStyle w:val="Header"/>
              <w:spacing w:line="276" w:lineRule="auto"/>
              <w:ind w:left="-6"/>
              <w:rPr>
                <w:sz w:val="28"/>
                <w:szCs w:val="28"/>
              </w:rPr>
            </w:pPr>
            <w:r w:rsidRPr="00116A2D">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ataturk ilkogretim okulu logo" style="width:47.25pt;height:40.5pt;visibility:visible">
                  <v:imagedata r:id="rId4" o:title=""/>
                </v:shape>
              </w:pict>
            </w:r>
          </w:p>
        </w:tc>
        <w:tc>
          <w:tcPr>
            <w:tcW w:w="7383" w:type="dxa"/>
            <w:tcBorders>
              <w:top w:val="nil"/>
              <w:left w:val="nil"/>
              <w:bottom w:val="threeDEngrave" w:sz="12" w:space="0" w:color="FF0000"/>
              <w:right w:val="nil"/>
            </w:tcBorders>
            <w:vAlign w:val="center"/>
          </w:tcPr>
          <w:p w:rsidR="00E54D5F" w:rsidRPr="00697575" w:rsidRDefault="00E54D5F" w:rsidP="002B7C19">
            <w:pPr>
              <w:pStyle w:val="NoSpacing"/>
            </w:pPr>
            <w:r w:rsidRPr="00F80C12">
              <w:t>ANTALYA /MURATPAŞA ATATÜRK İLKOKULU</w:t>
            </w:r>
            <w:r>
              <w:t xml:space="preserve"> </w:t>
            </w:r>
            <w:r w:rsidRPr="00F80C12">
              <w:t xml:space="preserve">2014- 2015 EĞİTİM ÖĞRETİMYILI 3.SINIFLAR </w:t>
            </w:r>
            <w:r>
              <w:rPr>
                <w:color w:val="000000"/>
              </w:rPr>
              <w:t>HAYAT BİLGİSİ OKUL HEYECANIM</w:t>
            </w:r>
            <w:r>
              <w:t xml:space="preserve">  TESTİ 26.2 </w:t>
            </w:r>
            <w:r>
              <w:rPr>
                <w:b/>
                <w:bCs/>
              </w:rPr>
              <w:t xml:space="preserve">RDALMIŞ </w:t>
            </w:r>
          </w:p>
        </w:tc>
        <w:tc>
          <w:tcPr>
            <w:tcW w:w="1537" w:type="dxa"/>
            <w:tcBorders>
              <w:top w:val="nil"/>
              <w:left w:val="nil"/>
              <w:bottom w:val="threeDEngrave" w:sz="12" w:space="0" w:color="FF0000"/>
              <w:right w:val="nil"/>
            </w:tcBorders>
            <w:vAlign w:val="center"/>
          </w:tcPr>
          <w:p w:rsidR="00E54D5F" w:rsidRDefault="00E54D5F" w:rsidP="002B7C19">
            <w:pPr>
              <w:pStyle w:val="Header"/>
              <w:spacing w:line="276" w:lineRule="auto"/>
              <w:jc w:val="right"/>
              <w:rPr>
                <w:b/>
                <w:bCs/>
                <w:sz w:val="36"/>
                <w:szCs w:val="36"/>
              </w:rPr>
            </w:pPr>
            <w:r w:rsidRPr="00116A2D">
              <w:rPr>
                <w:noProof/>
                <w:lang w:eastAsia="tr-TR"/>
              </w:rPr>
              <w:pict>
                <v:shape id="Resim 2" o:spid="_x0000_i1026" type="#_x0000_t75" style="width:40.5pt;height:41.25pt;visibility:visible">
                  <v:imagedata r:id="rId5" o:title=""/>
                </v:shape>
              </w:pict>
            </w:r>
          </w:p>
        </w:tc>
      </w:tr>
    </w:tbl>
    <w:p w:rsidR="00E54D5F" w:rsidRDefault="00E54D5F"/>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50"/>
        <w:gridCol w:w="5172"/>
      </w:tblGrid>
      <w:tr w:rsidR="00E54D5F" w:rsidRPr="003705C3">
        <w:tc>
          <w:tcPr>
            <w:tcW w:w="5349" w:type="dxa"/>
          </w:tcPr>
          <w:p w:rsidR="00E54D5F" w:rsidRPr="003705C3" w:rsidRDefault="00E54D5F" w:rsidP="003705C3">
            <w:pPr>
              <w:autoSpaceDE w:val="0"/>
              <w:autoSpaceDN w:val="0"/>
              <w:adjustRightInd w:val="0"/>
              <w:spacing w:after="0" w:line="240" w:lineRule="auto"/>
              <w:rPr>
                <w:rFonts w:ascii="Times New Roman" w:eastAsia="VagRoundedBold" w:hAnsi="Times New Roman" w:cs="Times New Roman"/>
                <w:b/>
                <w:bCs/>
                <w:color w:val="000000"/>
                <w:sz w:val="24"/>
                <w:szCs w:val="24"/>
              </w:rPr>
            </w:pPr>
            <w:r w:rsidRPr="003705C3">
              <w:rPr>
                <w:rFonts w:ascii="Times New Roman" w:eastAsia="VagRoundedBold" w:hAnsi="Times New Roman" w:cs="Times New Roman"/>
                <w:b/>
                <w:bCs/>
                <w:color w:val="000000"/>
                <w:sz w:val="24"/>
                <w:szCs w:val="24"/>
              </w:rPr>
              <w:t>1. Düşüncelerimizi söylerken aşağıdakilerden hangisine dikkat etmeliyiz?</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a. </w:t>
            </w:r>
            <w:r w:rsidRPr="003705C3">
              <w:rPr>
                <w:rFonts w:ascii="Times New Roman" w:eastAsia="VagRoundedBold" w:hAnsi="Times New Roman" w:cs="Times New Roman"/>
                <w:color w:val="000000"/>
                <w:sz w:val="24"/>
                <w:szCs w:val="24"/>
              </w:rPr>
              <w:t>Kendi düşüncelerimizi kabul ettirmeye</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b. </w:t>
            </w:r>
            <w:r w:rsidRPr="003705C3">
              <w:rPr>
                <w:rFonts w:ascii="Times New Roman" w:eastAsia="VagRoundedBold" w:hAnsi="Times New Roman" w:cs="Times New Roman"/>
                <w:color w:val="000000"/>
                <w:sz w:val="24"/>
                <w:szCs w:val="24"/>
              </w:rPr>
              <w:t>Düşüncelerimizi başkalarını incitmeden söylemeye</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c. </w:t>
            </w:r>
            <w:r w:rsidRPr="003705C3">
              <w:rPr>
                <w:rFonts w:ascii="Times New Roman" w:eastAsia="VagRoundedBold" w:hAnsi="Times New Roman" w:cs="Times New Roman"/>
                <w:color w:val="000000"/>
                <w:sz w:val="24"/>
                <w:szCs w:val="24"/>
              </w:rPr>
              <w:t xml:space="preserve">Karşımızdakinin duygularını önemsememeye </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p>
          <w:p w:rsidR="00E54D5F" w:rsidRPr="003705C3" w:rsidRDefault="00E54D5F" w:rsidP="003705C3">
            <w:pPr>
              <w:autoSpaceDE w:val="0"/>
              <w:autoSpaceDN w:val="0"/>
              <w:adjustRightInd w:val="0"/>
              <w:spacing w:after="0" w:line="240" w:lineRule="auto"/>
              <w:rPr>
                <w:rFonts w:ascii="Times New Roman" w:eastAsia="VagRoundedBold" w:hAnsi="Times New Roman"/>
                <w:color w:val="000000"/>
                <w:sz w:val="24"/>
                <w:szCs w:val="24"/>
              </w:rPr>
            </w:pPr>
            <w:r w:rsidRPr="003705C3">
              <w:rPr>
                <w:rFonts w:ascii="Times New Roman" w:eastAsia="VagRoundedBold" w:hAnsi="Times New Roman" w:cs="Times New Roman"/>
                <w:color w:val="000000"/>
                <w:sz w:val="24"/>
                <w:szCs w:val="24"/>
              </w:rPr>
              <w:t xml:space="preserve">2. </w:t>
            </w:r>
            <w:r w:rsidRPr="003705C3">
              <w:rPr>
                <w:rFonts w:ascii="Times New Roman" w:eastAsia="VagRoundedBold" w:hAnsi="Times New Roman" w:cs="Times New Roman"/>
                <w:b/>
                <w:bCs/>
                <w:color w:val="000000"/>
                <w:sz w:val="24"/>
                <w:szCs w:val="24"/>
              </w:rPr>
              <w:t>Ezgi’nin arkadaşına karşı hangi davranışı olumludur?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a. </w:t>
            </w:r>
            <w:r w:rsidRPr="003705C3">
              <w:rPr>
                <w:rFonts w:ascii="Times New Roman" w:eastAsia="VagRoundedBold" w:hAnsi="Times New Roman" w:cs="Times New Roman"/>
                <w:color w:val="000000"/>
                <w:sz w:val="24"/>
                <w:szCs w:val="24"/>
              </w:rPr>
              <w:t>Boyu ile alay etmesi</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b. </w:t>
            </w:r>
            <w:r w:rsidRPr="003705C3">
              <w:rPr>
                <w:rFonts w:ascii="Times New Roman" w:eastAsia="VagRoundedBold" w:hAnsi="Times New Roman" w:cs="Times New Roman"/>
                <w:color w:val="000000"/>
                <w:sz w:val="24"/>
                <w:szCs w:val="24"/>
              </w:rPr>
              <w:t>Lakap (takma ad) takması</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c. </w:t>
            </w:r>
            <w:r w:rsidRPr="003705C3">
              <w:rPr>
                <w:rFonts w:ascii="Times New Roman" w:eastAsia="VagRoundedBold" w:hAnsi="Times New Roman" w:cs="Times New Roman"/>
                <w:color w:val="000000"/>
                <w:sz w:val="24"/>
                <w:szCs w:val="24"/>
              </w:rPr>
              <w:t xml:space="preserve">Şaka yapması  </w:t>
            </w:r>
          </w:p>
          <w:p w:rsidR="00E54D5F" w:rsidRPr="003705C3" w:rsidRDefault="00E54D5F" w:rsidP="003705C3">
            <w:pPr>
              <w:autoSpaceDE w:val="0"/>
              <w:autoSpaceDN w:val="0"/>
              <w:adjustRightInd w:val="0"/>
              <w:spacing w:after="0" w:line="240" w:lineRule="auto"/>
              <w:rPr>
                <w:rFonts w:ascii="Times New Roman" w:eastAsia="VagRoundedBold" w:hAnsi="Times New Roman"/>
                <w:color w:val="000000"/>
                <w:sz w:val="26"/>
                <w:szCs w:val="26"/>
              </w:rPr>
            </w:pPr>
          </w:p>
          <w:p w:rsidR="00E54D5F" w:rsidRPr="003705C3" w:rsidRDefault="00E54D5F" w:rsidP="003705C3">
            <w:pPr>
              <w:autoSpaceDE w:val="0"/>
              <w:autoSpaceDN w:val="0"/>
              <w:adjustRightInd w:val="0"/>
              <w:spacing w:after="0" w:line="240" w:lineRule="auto"/>
              <w:rPr>
                <w:rFonts w:ascii="Times New Roman" w:eastAsia="VagRoundedBold" w:hAnsi="Times New Roman"/>
                <w:color w:val="000000"/>
                <w:sz w:val="24"/>
                <w:szCs w:val="24"/>
              </w:rPr>
            </w:pPr>
            <w:r w:rsidRPr="003705C3">
              <w:rPr>
                <w:rFonts w:ascii="Times New Roman" w:eastAsia="VagRoundedBold" w:hAnsi="Times New Roman" w:cs="Times New Roman"/>
                <w:color w:val="000000"/>
                <w:sz w:val="24"/>
                <w:szCs w:val="24"/>
              </w:rPr>
              <w:t>4. Deniz, arkadaşı Burcu’nun saçları kıvırcık olduğundan onunla alay ediyormuş. Burcu da Deniz’e öfkelenip kitaplarını yere atıyormuş. Elif ise Deniz’e insanların özellikleri ile alay etmemesi gerektiğini söylüyormuş.</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b/>
                <w:bCs/>
                <w:color w:val="000000"/>
                <w:sz w:val="24"/>
                <w:szCs w:val="24"/>
              </w:rPr>
            </w:pPr>
            <w:r w:rsidRPr="003705C3">
              <w:rPr>
                <w:rFonts w:ascii="Times New Roman" w:eastAsia="VagRoundedBold" w:hAnsi="Times New Roman" w:cs="Times New Roman"/>
                <w:b/>
                <w:bCs/>
                <w:color w:val="000000"/>
                <w:sz w:val="24"/>
                <w:szCs w:val="24"/>
              </w:rPr>
              <w:t>Bu durumda üç arkadaştan hangisinin davranışı doğrudur?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6"/>
                <w:szCs w:val="26"/>
              </w:rPr>
            </w:pPr>
            <w:r w:rsidRPr="003705C3">
              <w:rPr>
                <w:rFonts w:ascii="Times New Roman" w:eastAsia="VagRoundedBold" w:hAnsi="Times New Roman" w:cs="Times New Roman"/>
                <w:b/>
                <w:bCs/>
                <w:color w:val="000000"/>
                <w:sz w:val="26"/>
                <w:szCs w:val="26"/>
              </w:rPr>
              <w:t xml:space="preserve">a. </w:t>
            </w:r>
            <w:r w:rsidRPr="003705C3">
              <w:rPr>
                <w:rFonts w:ascii="Times New Roman" w:eastAsia="VagRoundedBold" w:hAnsi="Times New Roman" w:cs="Times New Roman"/>
                <w:color w:val="000000"/>
                <w:sz w:val="26"/>
                <w:szCs w:val="26"/>
              </w:rPr>
              <w:t xml:space="preserve">Elif        </w:t>
            </w:r>
            <w:r w:rsidRPr="003705C3">
              <w:rPr>
                <w:rFonts w:ascii="Times New Roman" w:eastAsia="VagRoundedBold" w:hAnsi="Times New Roman" w:cs="Times New Roman"/>
                <w:b/>
                <w:bCs/>
                <w:color w:val="000000"/>
                <w:sz w:val="26"/>
                <w:szCs w:val="26"/>
              </w:rPr>
              <w:t xml:space="preserve">b. </w:t>
            </w:r>
            <w:r w:rsidRPr="003705C3">
              <w:rPr>
                <w:rFonts w:ascii="Times New Roman" w:eastAsia="VagRoundedBold" w:hAnsi="Times New Roman" w:cs="Times New Roman"/>
                <w:color w:val="000000"/>
                <w:sz w:val="26"/>
                <w:szCs w:val="26"/>
              </w:rPr>
              <w:t xml:space="preserve">Burcu        </w:t>
            </w:r>
            <w:r w:rsidRPr="003705C3">
              <w:rPr>
                <w:rFonts w:ascii="Times New Roman" w:eastAsia="VagRoundedBold" w:hAnsi="Times New Roman" w:cs="Times New Roman"/>
                <w:b/>
                <w:bCs/>
                <w:color w:val="000000"/>
                <w:sz w:val="26"/>
                <w:szCs w:val="26"/>
              </w:rPr>
              <w:t xml:space="preserve">c. </w:t>
            </w:r>
            <w:r w:rsidRPr="003705C3">
              <w:rPr>
                <w:rFonts w:ascii="Times New Roman" w:eastAsia="VagRoundedBold" w:hAnsi="Times New Roman" w:cs="Times New Roman"/>
                <w:color w:val="000000"/>
                <w:sz w:val="26"/>
                <w:szCs w:val="26"/>
              </w:rPr>
              <w:t xml:space="preserve">Deniz </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6"/>
                <w:szCs w:val="26"/>
              </w:rPr>
            </w:pP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b/>
                <w:bCs/>
                <w:color w:val="000000"/>
                <w:sz w:val="24"/>
                <w:szCs w:val="24"/>
              </w:rPr>
            </w:pPr>
            <w:r w:rsidRPr="003705C3">
              <w:rPr>
                <w:rFonts w:ascii="Times New Roman" w:eastAsia="VagRoundedBold" w:hAnsi="Times New Roman" w:cs="Times New Roman"/>
                <w:color w:val="000000"/>
                <w:sz w:val="26"/>
                <w:szCs w:val="26"/>
              </w:rPr>
              <w:t xml:space="preserve">5. </w:t>
            </w:r>
            <w:r w:rsidRPr="003705C3">
              <w:rPr>
                <w:rFonts w:ascii="Times New Roman" w:eastAsia="VagRoundedBold" w:hAnsi="Times New Roman" w:cs="Times New Roman"/>
                <w:color w:val="000000"/>
                <w:sz w:val="24"/>
                <w:szCs w:val="24"/>
              </w:rPr>
              <w:t>Mert, teneffüste bisküvi yemiş. Paketini yere atmış. Okuldaki temizlik görevlisi onu uyarmış.</w:t>
            </w:r>
            <w:r w:rsidRPr="003705C3">
              <w:rPr>
                <w:rFonts w:ascii="Times New Roman" w:eastAsia="VagRoundedBold" w:hAnsi="Times New Roman" w:cs="Times New Roman"/>
                <w:b/>
                <w:bCs/>
                <w:color w:val="000000"/>
                <w:sz w:val="24"/>
                <w:szCs w:val="24"/>
              </w:rPr>
              <w:t xml:space="preserve"> </w:t>
            </w:r>
          </w:p>
          <w:p w:rsidR="00E54D5F" w:rsidRPr="003705C3" w:rsidRDefault="00E54D5F" w:rsidP="003705C3">
            <w:pPr>
              <w:autoSpaceDE w:val="0"/>
              <w:autoSpaceDN w:val="0"/>
              <w:adjustRightInd w:val="0"/>
              <w:spacing w:after="0" w:line="240" w:lineRule="auto"/>
              <w:rPr>
                <w:rFonts w:ascii="Times New Roman" w:eastAsia="VagRoundedBold" w:hAnsi="Times New Roman"/>
                <w:color w:val="000000"/>
                <w:sz w:val="24"/>
                <w:szCs w:val="24"/>
              </w:rPr>
            </w:pPr>
            <w:r w:rsidRPr="003705C3">
              <w:rPr>
                <w:rFonts w:ascii="Times New Roman" w:eastAsia="VagRoundedBold" w:hAnsi="Times New Roman" w:cs="Times New Roman"/>
                <w:b/>
                <w:bCs/>
                <w:color w:val="000000"/>
                <w:sz w:val="24"/>
                <w:szCs w:val="24"/>
              </w:rPr>
              <w:t xml:space="preserve">   Bu durumda Mert aşağıdakilerden</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b/>
                <w:bCs/>
                <w:color w:val="000000"/>
                <w:sz w:val="24"/>
                <w:szCs w:val="24"/>
              </w:rPr>
            </w:pPr>
            <w:r w:rsidRPr="003705C3">
              <w:rPr>
                <w:rFonts w:ascii="Times New Roman" w:eastAsia="VagRoundedBold" w:hAnsi="Times New Roman" w:cs="Times New Roman"/>
                <w:b/>
                <w:bCs/>
                <w:color w:val="000000"/>
                <w:sz w:val="24"/>
                <w:szCs w:val="24"/>
              </w:rPr>
              <w:t>hangisini yapmalıdır?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a. </w:t>
            </w:r>
            <w:r w:rsidRPr="003705C3">
              <w:rPr>
                <w:rFonts w:ascii="Times New Roman" w:eastAsia="VagRoundedBold" w:hAnsi="Times New Roman" w:cs="Times New Roman"/>
                <w:color w:val="000000"/>
                <w:sz w:val="24"/>
                <w:szCs w:val="24"/>
              </w:rPr>
              <w:t>Duymazlıktan gelip sınıfa gitmelidir.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b. </w:t>
            </w:r>
            <w:r w:rsidRPr="003705C3">
              <w:rPr>
                <w:rFonts w:ascii="Times New Roman" w:eastAsia="VagRoundedBold" w:hAnsi="Times New Roman" w:cs="Times New Roman"/>
                <w:color w:val="000000"/>
                <w:sz w:val="24"/>
                <w:szCs w:val="24"/>
              </w:rPr>
              <w:t>Çöpü yere başkasının attığını söylemelidir.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c. </w:t>
            </w:r>
            <w:r w:rsidRPr="003705C3">
              <w:rPr>
                <w:rFonts w:ascii="Times New Roman" w:eastAsia="VagRoundedBold" w:hAnsi="Times New Roman" w:cs="Times New Roman"/>
                <w:color w:val="000000"/>
                <w:sz w:val="24"/>
                <w:szCs w:val="24"/>
              </w:rPr>
              <w:t>Özür dilemeli, çöpü alıp çöp kutusuna atmalıdır.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p>
          <w:p w:rsidR="00E54D5F" w:rsidRPr="003705C3" w:rsidRDefault="00E54D5F" w:rsidP="003705C3">
            <w:pPr>
              <w:autoSpaceDE w:val="0"/>
              <w:autoSpaceDN w:val="0"/>
              <w:adjustRightInd w:val="0"/>
              <w:spacing w:after="0" w:line="240" w:lineRule="auto"/>
              <w:rPr>
                <w:rFonts w:ascii="Times New Roman" w:eastAsia="VagRoundedBold" w:hAnsi="Times New Roman"/>
                <w:b/>
                <w:bCs/>
                <w:color w:val="000000"/>
                <w:sz w:val="24"/>
                <w:szCs w:val="24"/>
              </w:rPr>
            </w:pPr>
            <w:r w:rsidRPr="003705C3">
              <w:rPr>
                <w:rFonts w:ascii="Times New Roman" w:eastAsia="VagRoundedBold" w:hAnsi="Times New Roman" w:cs="Times New Roman"/>
                <w:color w:val="000000"/>
                <w:sz w:val="24"/>
                <w:szCs w:val="24"/>
              </w:rPr>
              <w:t>6.</w:t>
            </w:r>
            <w:r w:rsidRPr="003705C3">
              <w:rPr>
                <w:rFonts w:ascii="Times New Roman" w:eastAsia="VagRoundedBold" w:hAnsi="Times New Roman" w:cs="Times New Roman"/>
                <w:b/>
                <w:bCs/>
                <w:color w:val="000000"/>
                <w:sz w:val="24"/>
                <w:szCs w:val="24"/>
              </w:rPr>
              <w:t>Ali, arkadaşları ile bahçede top oynuyormuş. Top yanlışlıkla nöbetçi öğretmene gelmiş. Öğretmen de Ali’ye kızmış.</w:t>
            </w:r>
            <w:r w:rsidRPr="003705C3">
              <w:rPr>
                <w:rFonts w:ascii="Times New Roman" w:eastAsia="VagRoundedBold" w:hAnsi="Times New Roman" w:cs="Times New Roman"/>
                <w:b/>
                <w:bCs/>
                <w:color w:val="000000"/>
                <w:sz w:val="26"/>
                <w:szCs w:val="26"/>
              </w:rPr>
              <w:t xml:space="preserve"> </w:t>
            </w:r>
          </w:p>
          <w:p w:rsidR="00E54D5F" w:rsidRPr="003705C3" w:rsidRDefault="00E54D5F" w:rsidP="003705C3">
            <w:pPr>
              <w:autoSpaceDE w:val="0"/>
              <w:autoSpaceDN w:val="0"/>
              <w:adjustRightInd w:val="0"/>
              <w:spacing w:after="0" w:line="240" w:lineRule="auto"/>
              <w:rPr>
                <w:rFonts w:ascii="Times New Roman" w:eastAsia="VagRoundedBold" w:hAnsi="Times New Roman"/>
                <w:b/>
                <w:bCs/>
                <w:color w:val="000000"/>
                <w:sz w:val="16"/>
                <w:szCs w:val="16"/>
              </w:rPr>
            </w:pPr>
            <w:r w:rsidRPr="003705C3">
              <w:rPr>
                <w:rFonts w:ascii="Times New Roman" w:eastAsia="VagRoundedBold" w:hAnsi="Times New Roman" w:cs="Times New Roman"/>
                <w:b/>
                <w:bCs/>
                <w:color w:val="000000"/>
                <w:sz w:val="26"/>
                <w:szCs w:val="26"/>
              </w:rPr>
              <w:t xml:space="preserve">  </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b/>
                <w:bCs/>
                <w:color w:val="000000"/>
                <w:sz w:val="26"/>
                <w:szCs w:val="26"/>
              </w:rPr>
            </w:pPr>
            <w:r w:rsidRPr="003705C3">
              <w:rPr>
                <w:rFonts w:ascii="Times New Roman" w:eastAsia="VagRoundedBold" w:hAnsi="Times New Roman" w:cs="Times New Roman"/>
                <w:b/>
                <w:bCs/>
                <w:color w:val="000000"/>
                <w:sz w:val="26"/>
                <w:szCs w:val="26"/>
              </w:rPr>
              <w:t>Ali bu durumda ne yapmalıdır?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sz w:val="26"/>
                <w:szCs w:val="26"/>
              </w:rPr>
            </w:pPr>
            <w:r w:rsidRPr="003705C3">
              <w:rPr>
                <w:rFonts w:ascii="Times New Roman" w:eastAsia="VagRoundedBold" w:hAnsi="Times New Roman" w:cs="Times New Roman"/>
                <w:b/>
                <w:bCs/>
                <w:sz w:val="26"/>
                <w:szCs w:val="26"/>
              </w:rPr>
              <w:t xml:space="preserve">a. </w:t>
            </w:r>
            <w:r w:rsidRPr="003705C3">
              <w:rPr>
                <w:rFonts w:ascii="Times New Roman" w:eastAsia="VagRoundedBold" w:hAnsi="Times New Roman" w:cs="Times New Roman"/>
                <w:sz w:val="26"/>
                <w:szCs w:val="26"/>
              </w:rPr>
              <w:t>Arkadaşının yaptığını söylemelidir.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sz w:val="26"/>
                <w:szCs w:val="26"/>
              </w:rPr>
            </w:pPr>
            <w:r w:rsidRPr="003705C3">
              <w:rPr>
                <w:rFonts w:ascii="Times New Roman" w:eastAsia="VagRoundedBold" w:hAnsi="Times New Roman" w:cs="Times New Roman"/>
                <w:b/>
                <w:bCs/>
                <w:sz w:val="26"/>
                <w:szCs w:val="26"/>
              </w:rPr>
              <w:t xml:space="preserve">b. </w:t>
            </w:r>
            <w:r w:rsidRPr="003705C3">
              <w:rPr>
                <w:rFonts w:ascii="Times New Roman" w:eastAsia="VagRoundedBold" w:hAnsi="Times New Roman" w:cs="Times New Roman"/>
                <w:sz w:val="26"/>
                <w:szCs w:val="26"/>
              </w:rPr>
              <w:t>Özür dilemeli, bir daha yapmamalıdır.</w:t>
            </w:r>
          </w:p>
          <w:p w:rsidR="00E54D5F" w:rsidRPr="003705C3" w:rsidRDefault="00E54D5F" w:rsidP="003705C3">
            <w:pPr>
              <w:spacing w:after="0" w:line="240" w:lineRule="auto"/>
              <w:rPr>
                <w:rFonts w:ascii="Times New Roman" w:hAnsi="Times New Roman" w:cs="Times New Roman"/>
                <w:sz w:val="26"/>
                <w:szCs w:val="26"/>
              </w:rPr>
            </w:pPr>
            <w:r w:rsidRPr="003705C3">
              <w:rPr>
                <w:rFonts w:ascii="Times New Roman" w:eastAsia="VagRoundedBold" w:hAnsi="Times New Roman" w:cs="Times New Roman"/>
                <w:b/>
                <w:bCs/>
                <w:sz w:val="26"/>
                <w:szCs w:val="26"/>
              </w:rPr>
              <w:t xml:space="preserve">c. </w:t>
            </w:r>
            <w:r w:rsidRPr="003705C3">
              <w:rPr>
                <w:rFonts w:ascii="Times New Roman" w:eastAsia="VagRoundedBold" w:hAnsi="Times New Roman" w:cs="Times New Roman"/>
                <w:sz w:val="26"/>
                <w:szCs w:val="26"/>
              </w:rPr>
              <w:t>Hiçbir şey olmamış gibi davranmalıdır.</w:t>
            </w:r>
          </w:p>
          <w:p w:rsidR="00E54D5F" w:rsidRPr="003705C3" w:rsidRDefault="00E54D5F" w:rsidP="003705C3">
            <w:pPr>
              <w:spacing w:after="0" w:line="240" w:lineRule="auto"/>
              <w:rPr>
                <w:rFonts w:ascii="Times New Roman" w:hAnsi="Times New Roman" w:cs="Times New Roman"/>
                <w:sz w:val="16"/>
                <w:szCs w:val="16"/>
              </w:rPr>
            </w:pP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b/>
                <w:bCs/>
                <w:color w:val="000000"/>
                <w:sz w:val="24"/>
                <w:szCs w:val="24"/>
              </w:rPr>
            </w:pPr>
            <w:r w:rsidRPr="003705C3">
              <w:rPr>
                <w:rFonts w:ascii="Times New Roman" w:eastAsia="VagRoundedBold" w:hAnsi="Times New Roman" w:cs="Times New Roman"/>
                <w:b/>
                <w:bCs/>
                <w:color w:val="000000"/>
                <w:sz w:val="24"/>
                <w:szCs w:val="24"/>
              </w:rPr>
              <w:t>7. Canan, okulunun tarihi ile ilgili araştırma yapacaktır. Araştırmasında aşağıdaki kaynakların hangisinden yararlanabilir?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a. </w:t>
            </w:r>
            <w:r w:rsidRPr="003705C3">
              <w:rPr>
                <w:rFonts w:ascii="Times New Roman" w:eastAsia="VagRoundedBold" w:hAnsi="Times New Roman" w:cs="Times New Roman"/>
                <w:color w:val="000000"/>
                <w:sz w:val="24"/>
                <w:szCs w:val="24"/>
              </w:rPr>
              <w:t xml:space="preserve">okul müdürü </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b. </w:t>
            </w:r>
            <w:r w:rsidRPr="003705C3">
              <w:rPr>
                <w:rFonts w:ascii="Times New Roman" w:eastAsia="VagRoundedBold" w:hAnsi="Times New Roman" w:cs="Times New Roman"/>
                <w:color w:val="000000"/>
                <w:sz w:val="24"/>
                <w:szCs w:val="24"/>
              </w:rPr>
              <w:t xml:space="preserve">4. sınıftaki arkadaşı  </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6"/>
                <w:szCs w:val="26"/>
              </w:rPr>
            </w:pPr>
            <w:r w:rsidRPr="003705C3">
              <w:rPr>
                <w:rFonts w:ascii="Times New Roman" w:eastAsia="VagRoundedBold" w:hAnsi="Times New Roman" w:cs="Times New Roman"/>
                <w:b/>
                <w:bCs/>
                <w:color w:val="000000"/>
                <w:sz w:val="24"/>
                <w:szCs w:val="24"/>
              </w:rPr>
              <w:t xml:space="preserve">c. </w:t>
            </w:r>
            <w:r w:rsidRPr="003705C3">
              <w:rPr>
                <w:rFonts w:ascii="Times New Roman" w:eastAsia="VagRoundedBold" w:hAnsi="Times New Roman" w:cs="Times New Roman"/>
                <w:color w:val="000000"/>
                <w:sz w:val="24"/>
                <w:szCs w:val="24"/>
              </w:rPr>
              <w:t>gazeteler</w:t>
            </w:r>
            <w:r w:rsidRPr="003705C3">
              <w:rPr>
                <w:rFonts w:ascii="Times New Roman" w:eastAsia="VagRoundedBold" w:hAnsi="Times New Roman" w:cs="Times New Roman"/>
                <w:color w:val="000000"/>
                <w:sz w:val="26"/>
                <w:szCs w:val="26"/>
              </w:rPr>
              <w:t xml:space="preserve"> </w:t>
            </w:r>
          </w:p>
        </w:tc>
        <w:tc>
          <w:tcPr>
            <w:tcW w:w="5221" w:type="dxa"/>
          </w:tcPr>
          <w:p w:rsidR="00E54D5F" w:rsidRPr="003705C3" w:rsidRDefault="00E54D5F" w:rsidP="003705C3">
            <w:pPr>
              <w:autoSpaceDE w:val="0"/>
              <w:autoSpaceDN w:val="0"/>
              <w:adjustRightInd w:val="0"/>
              <w:spacing w:after="0" w:line="240" w:lineRule="auto"/>
              <w:rPr>
                <w:rFonts w:ascii="Times New Roman" w:eastAsia="VagRoundedBold" w:hAnsi="Times New Roman"/>
                <w:color w:val="000000"/>
                <w:sz w:val="24"/>
                <w:szCs w:val="24"/>
              </w:rPr>
            </w:pPr>
            <w:r w:rsidRPr="003705C3">
              <w:rPr>
                <w:rFonts w:ascii="Times New Roman" w:eastAsia="VagRoundedBold" w:hAnsi="Times New Roman" w:cs="Times New Roman"/>
                <w:color w:val="000000"/>
                <w:sz w:val="24"/>
                <w:szCs w:val="24"/>
              </w:rPr>
              <w:t>8.</w:t>
            </w:r>
            <w:r w:rsidRPr="003705C3">
              <w:rPr>
                <w:rFonts w:ascii="Times New Roman" w:eastAsia="VagRoundedBold" w:hAnsi="Times New Roman" w:cs="Times New Roman"/>
                <w:b/>
                <w:bCs/>
                <w:color w:val="000000"/>
                <w:sz w:val="24"/>
                <w:szCs w:val="24"/>
              </w:rPr>
              <w:t>Okulunun tarihini araştıran bir öğrenci için aşağıdaki bilgilerden hangisi gereksizdir?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6"/>
                <w:szCs w:val="26"/>
              </w:rPr>
            </w:pPr>
            <w:r w:rsidRPr="003705C3">
              <w:rPr>
                <w:rFonts w:ascii="Times New Roman" w:eastAsia="VagRoundedBold" w:hAnsi="Times New Roman" w:cs="Times New Roman"/>
                <w:b/>
                <w:bCs/>
                <w:color w:val="000000"/>
                <w:sz w:val="26"/>
                <w:szCs w:val="26"/>
              </w:rPr>
              <w:t xml:space="preserve">a. </w:t>
            </w:r>
            <w:r w:rsidRPr="003705C3">
              <w:rPr>
                <w:rFonts w:ascii="Times New Roman" w:eastAsia="VagRoundedBold" w:hAnsi="Times New Roman" w:cs="Times New Roman"/>
                <w:color w:val="000000"/>
                <w:sz w:val="26"/>
                <w:szCs w:val="26"/>
              </w:rPr>
              <w:t>Okulun yapılış tarihi</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6"/>
                <w:szCs w:val="26"/>
              </w:rPr>
            </w:pPr>
            <w:r w:rsidRPr="003705C3">
              <w:rPr>
                <w:rFonts w:ascii="Times New Roman" w:eastAsia="VagRoundedBold" w:hAnsi="Times New Roman" w:cs="Times New Roman"/>
                <w:b/>
                <w:bCs/>
                <w:color w:val="000000"/>
                <w:sz w:val="26"/>
                <w:szCs w:val="26"/>
              </w:rPr>
              <w:t xml:space="preserve">b. </w:t>
            </w:r>
            <w:r w:rsidRPr="003705C3">
              <w:rPr>
                <w:rFonts w:ascii="Times New Roman" w:eastAsia="VagRoundedBold" w:hAnsi="Times New Roman" w:cs="Times New Roman"/>
                <w:color w:val="000000"/>
                <w:sz w:val="26"/>
                <w:szCs w:val="26"/>
              </w:rPr>
              <w:t>Okulda okumuş ünlü kişiler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b/>
                <w:bCs/>
                <w:color w:val="000000"/>
                <w:sz w:val="26"/>
                <w:szCs w:val="26"/>
              </w:rPr>
            </w:pPr>
            <w:r w:rsidRPr="003705C3">
              <w:rPr>
                <w:rFonts w:ascii="Times New Roman" w:eastAsia="VagRoundedBold" w:hAnsi="Times New Roman" w:cs="Times New Roman"/>
                <w:b/>
                <w:bCs/>
                <w:color w:val="000000"/>
                <w:sz w:val="26"/>
                <w:szCs w:val="26"/>
              </w:rPr>
              <w:t xml:space="preserve">c. </w:t>
            </w:r>
            <w:r w:rsidRPr="003705C3">
              <w:rPr>
                <w:rFonts w:ascii="Times New Roman" w:eastAsia="VagRoundedBold" w:hAnsi="Times New Roman" w:cs="Times New Roman"/>
                <w:color w:val="000000"/>
                <w:sz w:val="26"/>
                <w:szCs w:val="26"/>
              </w:rPr>
              <w:t>Okul müdürünün özgeçmişi</w:t>
            </w:r>
            <w:r w:rsidRPr="003705C3">
              <w:rPr>
                <w:rFonts w:ascii="Times New Roman" w:eastAsia="VagRoundedBold" w:hAnsi="Times New Roman" w:cs="Times New Roman"/>
                <w:b/>
                <w:bCs/>
                <w:color w:val="000000"/>
                <w:sz w:val="26"/>
                <w:szCs w:val="26"/>
              </w:rPr>
              <w:t xml:space="preserve"> </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b/>
                <w:bCs/>
                <w:color w:val="000000"/>
                <w:sz w:val="26"/>
                <w:szCs w:val="26"/>
              </w:rPr>
            </w:pP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b/>
                <w:bCs/>
                <w:color w:val="000000"/>
                <w:sz w:val="26"/>
                <w:szCs w:val="26"/>
              </w:rPr>
            </w:pP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b/>
                <w:bCs/>
                <w:color w:val="000000"/>
                <w:sz w:val="24"/>
                <w:szCs w:val="24"/>
              </w:rPr>
            </w:pPr>
            <w:r w:rsidRPr="003705C3">
              <w:rPr>
                <w:rFonts w:ascii="Times New Roman" w:eastAsia="VagRoundedBold" w:hAnsi="Times New Roman" w:cs="Times New Roman"/>
                <w:b/>
                <w:bCs/>
                <w:color w:val="000000"/>
                <w:sz w:val="24"/>
                <w:szCs w:val="24"/>
              </w:rPr>
              <w:t>9. Aşağıdakilerden hangisi okul eşyalarını özenli kullanmaya örnektir?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a. </w:t>
            </w:r>
            <w:r w:rsidRPr="003705C3">
              <w:rPr>
                <w:rFonts w:ascii="Times New Roman" w:eastAsia="VagRoundedBold" w:hAnsi="Times New Roman" w:cs="Times New Roman"/>
                <w:color w:val="000000"/>
                <w:sz w:val="24"/>
                <w:szCs w:val="24"/>
              </w:rPr>
              <w:t>Laboratuvarda deney yapmak</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b. </w:t>
            </w:r>
            <w:r w:rsidRPr="003705C3">
              <w:rPr>
                <w:rFonts w:ascii="Times New Roman" w:eastAsia="VagRoundedBold" w:hAnsi="Times New Roman" w:cs="Times New Roman"/>
                <w:color w:val="000000"/>
                <w:sz w:val="24"/>
                <w:szCs w:val="24"/>
              </w:rPr>
              <w:t>Sınıf kapısını  tıklatarak sınıfa girmek</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c. </w:t>
            </w:r>
            <w:r w:rsidRPr="003705C3">
              <w:rPr>
                <w:rFonts w:ascii="Times New Roman" w:eastAsia="VagRoundedBold" w:hAnsi="Times New Roman" w:cs="Times New Roman"/>
                <w:color w:val="000000"/>
                <w:sz w:val="24"/>
                <w:szCs w:val="24"/>
              </w:rPr>
              <w:t>Sıraları, üzerini çizmeden kullanmak</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p>
          <w:p w:rsidR="00E54D5F" w:rsidRPr="003705C3" w:rsidRDefault="00E54D5F" w:rsidP="003705C3">
            <w:pPr>
              <w:autoSpaceDE w:val="0"/>
              <w:autoSpaceDN w:val="0"/>
              <w:adjustRightInd w:val="0"/>
              <w:spacing w:after="0" w:line="240" w:lineRule="auto"/>
              <w:rPr>
                <w:rFonts w:ascii="Times New Roman" w:eastAsia="VagRoundedBold" w:hAnsi="Times New Roman"/>
                <w:color w:val="000000"/>
                <w:sz w:val="24"/>
                <w:szCs w:val="24"/>
              </w:rPr>
            </w:pPr>
            <w:r w:rsidRPr="003705C3">
              <w:rPr>
                <w:rFonts w:ascii="Times New Roman" w:eastAsia="VagRoundedBold" w:hAnsi="Times New Roman" w:cs="Times New Roman"/>
                <w:color w:val="000000"/>
                <w:sz w:val="26"/>
                <w:szCs w:val="26"/>
              </w:rPr>
              <w:t xml:space="preserve">10. </w:t>
            </w:r>
            <w:r w:rsidRPr="003705C3">
              <w:rPr>
                <w:rFonts w:ascii="Times New Roman" w:eastAsia="VagRoundedBold" w:hAnsi="Times New Roman" w:cs="Times New Roman"/>
                <w:b/>
                <w:bCs/>
                <w:color w:val="000000"/>
                <w:sz w:val="24"/>
                <w:szCs w:val="24"/>
              </w:rPr>
              <w:t>Okul ve sınıf eşyaları niçin özenli kullanılmalıdır?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6"/>
                <w:szCs w:val="26"/>
              </w:rPr>
            </w:pPr>
            <w:r w:rsidRPr="003705C3">
              <w:rPr>
                <w:rFonts w:ascii="Times New Roman" w:eastAsia="VagRoundedBold" w:hAnsi="Times New Roman" w:cs="Times New Roman"/>
                <w:b/>
                <w:bCs/>
                <w:color w:val="000000"/>
                <w:sz w:val="26"/>
                <w:szCs w:val="26"/>
              </w:rPr>
              <w:t xml:space="preserve">a. </w:t>
            </w:r>
            <w:r w:rsidRPr="003705C3">
              <w:rPr>
                <w:rFonts w:ascii="Times New Roman" w:eastAsia="VagRoundedBold" w:hAnsi="Times New Roman" w:cs="Times New Roman"/>
                <w:color w:val="000000"/>
                <w:sz w:val="26"/>
                <w:szCs w:val="26"/>
              </w:rPr>
              <w:t>Birçok öğrenci yararlanacağı için</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6"/>
                <w:szCs w:val="26"/>
              </w:rPr>
            </w:pPr>
            <w:r w:rsidRPr="003705C3">
              <w:rPr>
                <w:rFonts w:ascii="Times New Roman" w:eastAsia="VagRoundedBold" w:hAnsi="Times New Roman" w:cs="Times New Roman"/>
                <w:b/>
                <w:bCs/>
                <w:color w:val="000000"/>
                <w:sz w:val="26"/>
                <w:szCs w:val="26"/>
              </w:rPr>
              <w:t xml:space="preserve">b. </w:t>
            </w:r>
            <w:r w:rsidRPr="003705C3">
              <w:rPr>
                <w:rFonts w:ascii="Times New Roman" w:eastAsia="VagRoundedBold" w:hAnsi="Times New Roman" w:cs="Times New Roman"/>
                <w:color w:val="000000"/>
                <w:sz w:val="26"/>
                <w:szCs w:val="26"/>
              </w:rPr>
              <w:t>Aile bütçesi zarar göreceği için</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6"/>
                <w:szCs w:val="26"/>
              </w:rPr>
            </w:pPr>
            <w:r w:rsidRPr="003705C3">
              <w:rPr>
                <w:rFonts w:ascii="Times New Roman" w:eastAsia="VagRoundedBold" w:hAnsi="Times New Roman" w:cs="Times New Roman"/>
                <w:b/>
                <w:bCs/>
                <w:color w:val="000000"/>
                <w:sz w:val="26"/>
                <w:szCs w:val="26"/>
              </w:rPr>
              <w:t xml:space="preserve">c. </w:t>
            </w:r>
            <w:r w:rsidRPr="003705C3">
              <w:rPr>
                <w:rFonts w:ascii="Times New Roman" w:eastAsia="VagRoundedBold" w:hAnsi="Times New Roman" w:cs="Times New Roman"/>
                <w:color w:val="000000"/>
                <w:sz w:val="26"/>
                <w:szCs w:val="26"/>
              </w:rPr>
              <w:t xml:space="preserve">Öğretmenlerle ilişkiler bozulacağı için </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6"/>
                <w:szCs w:val="26"/>
              </w:rPr>
            </w:pP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6"/>
                <w:szCs w:val="26"/>
              </w:rPr>
            </w:pP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color w:val="000000"/>
                <w:sz w:val="24"/>
                <w:szCs w:val="24"/>
              </w:rPr>
              <w:t xml:space="preserve">11. Burcu, Cemil ve Tuğba sınıfta oyun oynarlar. Oyun sırasında sınıftaki bilgisayara çarparlar. Bilgisayar duvara çarpar ve zarar görür. </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Burcu, kimse görmeden tamir edebileceklerini söyler.</w:t>
            </w:r>
            <w:r w:rsidRPr="003705C3">
              <w:rPr>
                <w:rFonts w:ascii="Times New Roman" w:eastAsia="VagRoundedBold" w:hAnsi="Times New Roman" w:cs="Times New Roman"/>
                <w:color w:val="000000"/>
                <w:sz w:val="24"/>
                <w:szCs w:val="24"/>
              </w:rPr>
              <w:t xml:space="preserve"> </w:t>
            </w:r>
            <w:r w:rsidRPr="003705C3">
              <w:rPr>
                <w:rFonts w:ascii="Times New Roman" w:eastAsia="VagRoundedBold" w:hAnsi="Times New Roman" w:cs="Times New Roman"/>
                <w:i/>
                <w:iCs/>
                <w:color w:val="000000"/>
                <w:sz w:val="24"/>
                <w:szCs w:val="24"/>
              </w:rPr>
              <w:t>Cemil, öğretmenlerine haber vermeyi önerir.</w:t>
            </w:r>
            <w:r w:rsidRPr="003705C3">
              <w:rPr>
                <w:rFonts w:ascii="Times New Roman" w:eastAsia="VagRoundedBold" w:hAnsi="Times New Roman" w:cs="Times New Roman"/>
                <w:color w:val="000000"/>
                <w:sz w:val="24"/>
                <w:szCs w:val="24"/>
              </w:rPr>
              <w:t xml:space="preserve"> Tuğba ise hiçbir şey olmamış gibi davranmalarını ister.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b/>
                <w:bCs/>
                <w:color w:val="000000"/>
                <w:sz w:val="24"/>
                <w:szCs w:val="24"/>
              </w:rPr>
            </w:pPr>
            <w:r w:rsidRPr="003705C3">
              <w:rPr>
                <w:rFonts w:ascii="Times New Roman" w:eastAsia="VagRoundedBold" w:hAnsi="Times New Roman" w:cs="Times New Roman"/>
                <w:b/>
                <w:bCs/>
                <w:color w:val="000000"/>
                <w:sz w:val="24"/>
                <w:szCs w:val="24"/>
              </w:rPr>
              <w:t>Bu durumda kimin çözüm önerisi doğrudur?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6"/>
                <w:szCs w:val="26"/>
              </w:rPr>
            </w:pPr>
            <w:r w:rsidRPr="003705C3">
              <w:rPr>
                <w:rFonts w:ascii="Times New Roman" w:eastAsia="VagRoundedBold" w:hAnsi="Times New Roman" w:cs="Times New Roman"/>
                <w:b/>
                <w:bCs/>
                <w:color w:val="000000"/>
                <w:sz w:val="26"/>
                <w:szCs w:val="26"/>
              </w:rPr>
              <w:t xml:space="preserve">a. </w:t>
            </w:r>
            <w:r w:rsidRPr="003705C3">
              <w:rPr>
                <w:rFonts w:ascii="Times New Roman" w:eastAsia="VagRoundedBold" w:hAnsi="Times New Roman" w:cs="Times New Roman"/>
                <w:color w:val="000000"/>
                <w:sz w:val="26"/>
                <w:szCs w:val="26"/>
              </w:rPr>
              <w:t xml:space="preserve">Burcu        </w:t>
            </w:r>
            <w:r w:rsidRPr="003705C3">
              <w:rPr>
                <w:rFonts w:ascii="Times New Roman" w:eastAsia="VagRoundedBold" w:hAnsi="Times New Roman" w:cs="Times New Roman"/>
                <w:b/>
                <w:bCs/>
                <w:color w:val="000000"/>
                <w:sz w:val="26"/>
                <w:szCs w:val="26"/>
              </w:rPr>
              <w:t xml:space="preserve">b. </w:t>
            </w:r>
            <w:r w:rsidRPr="003705C3">
              <w:rPr>
                <w:rFonts w:ascii="Times New Roman" w:eastAsia="VagRoundedBold" w:hAnsi="Times New Roman" w:cs="Times New Roman"/>
                <w:color w:val="000000"/>
                <w:sz w:val="26"/>
                <w:szCs w:val="26"/>
              </w:rPr>
              <w:t xml:space="preserve">Cemil      </w:t>
            </w:r>
            <w:r w:rsidRPr="003705C3">
              <w:rPr>
                <w:rFonts w:ascii="Times New Roman" w:eastAsia="VagRoundedBold" w:hAnsi="Times New Roman" w:cs="Times New Roman"/>
                <w:b/>
                <w:bCs/>
                <w:color w:val="000000"/>
                <w:sz w:val="26"/>
                <w:szCs w:val="26"/>
              </w:rPr>
              <w:t xml:space="preserve">c. </w:t>
            </w:r>
            <w:r w:rsidRPr="003705C3">
              <w:rPr>
                <w:rFonts w:ascii="Times New Roman" w:eastAsia="VagRoundedBold" w:hAnsi="Times New Roman" w:cs="Times New Roman"/>
                <w:color w:val="000000"/>
                <w:sz w:val="26"/>
                <w:szCs w:val="26"/>
              </w:rPr>
              <w:t xml:space="preserve">Tuğba </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6"/>
                <w:szCs w:val="26"/>
              </w:rPr>
            </w:pP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color w:val="000000"/>
                <w:sz w:val="24"/>
                <w:szCs w:val="24"/>
              </w:rPr>
              <w:t>12. Arda okul bahçesinde ağlar. Öğretmeni yanına gider, niçin ağladığını sorar. Arda, arkadaşları ile maç yaptıklarını fakat kazanamadıklarını söyler. Bir daha maç yapmayacağını söyleyerek ağlamaya devam eder. Bunun  üzerine öğretmeni, Arda’ya ....................................................... der.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b/>
                <w:bCs/>
                <w:color w:val="000000"/>
                <w:sz w:val="24"/>
                <w:szCs w:val="24"/>
              </w:rPr>
            </w:pPr>
            <w:r w:rsidRPr="003705C3">
              <w:rPr>
                <w:rFonts w:ascii="Times New Roman" w:eastAsia="VagRoundedBold" w:hAnsi="Times New Roman" w:cs="Times New Roman"/>
                <w:b/>
                <w:bCs/>
                <w:color w:val="000000"/>
                <w:sz w:val="24"/>
                <w:szCs w:val="24"/>
              </w:rPr>
              <w:t>Yukarıdaki paragraf hangi cümle ile tamamlanmalıdır?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a. </w:t>
            </w:r>
            <w:r w:rsidRPr="003705C3">
              <w:rPr>
                <w:rFonts w:ascii="Times New Roman" w:eastAsia="VagRoundedBold" w:hAnsi="Times New Roman" w:cs="Times New Roman"/>
                <w:color w:val="000000"/>
                <w:sz w:val="24"/>
                <w:szCs w:val="24"/>
              </w:rPr>
              <w:t>“Oyunda kazanmak ve kaybetmek doğaldır.”</w:t>
            </w:r>
          </w:p>
          <w:p w:rsidR="00E54D5F" w:rsidRPr="003705C3" w:rsidRDefault="00E54D5F" w:rsidP="003705C3">
            <w:pPr>
              <w:autoSpaceDE w:val="0"/>
              <w:autoSpaceDN w:val="0"/>
              <w:adjustRightInd w:val="0"/>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b. </w:t>
            </w:r>
            <w:r w:rsidRPr="003705C3">
              <w:rPr>
                <w:rFonts w:ascii="Times New Roman" w:eastAsia="VagRoundedBold" w:hAnsi="Times New Roman" w:cs="Times New Roman"/>
                <w:color w:val="000000"/>
                <w:sz w:val="24"/>
                <w:szCs w:val="24"/>
              </w:rPr>
              <w:t>“Oyunu kazanıncaya kadar devam etmeliydin.”</w:t>
            </w:r>
          </w:p>
          <w:p w:rsidR="00E54D5F" w:rsidRPr="003705C3" w:rsidRDefault="00E54D5F" w:rsidP="003705C3">
            <w:pPr>
              <w:spacing w:after="0" w:line="240" w:lineRule="auto"/>
              <w:rPr>
                <w:rFonts w:ascii="Times New Roman" w:eastAsia="VagRoundedBold" w:hAnsi="Times New Roman" w:cs="Times New Roman"/>
                <w:color w:val="000000"/>
                <w:sz w:val="24"/>
                <w:szCs w:val="24"/>
              </w:rPr>
            </w:pPr>
            <w:r w:rsidRPr="003705C3">
              <w:rPr>
                <w:rFonts w:ascii="Times New Roman" w:eastAsia="VagRoundedBold" w:hAnsi="Times New Roman" w:cs="Times New Roman"/>
                <w:b/>
                <w:bCs/>
                <w:color w:val="000000"/>
                <w:sz w:val="24"/>
                <w:szCs w:val="24"/>
              </w:rPr>
              <w:t xml:space="preserve">c. </w:t>
            </w:r>
            <w:r w:rsidRPr="003705C3">
              <w:rPr>
                <w:rFonts w:ascii="Times New Roman" w:eastAsia="VagRoundedBold" w:hAnsi="Times New Roman" w:cs="Times New Roman"/>
                <w:color w:val="000000"/>
                <w:sz w:val="24"/>
                <w:szCs w:val="24"/>
              </w:rPr>
              <w:t>“Başarılı olabileceğin oyunları oynamalısın.”</w:t>
            </w:r>
          </w:p>
          <w:p w:rsidR="00E54D5F" w:rsidRPr="003705C3" w:rsidRDefault="00E54D5F" w:rsidP="003705C3">
            <w:pPr>
              <w:spacing w:after="0" w:line="240" w:lineRule="auto"/>
              <w:rPr>
                <w:rFonts w:ascii="Times New Roman" w:hAnsi="Times New Roman" w:cs="Times New Roman"/>
                <w:sz w:val="26"/>
                <w:szCs w:val="26"/>
              </w:rPr>
            </w:pPr>
          </w:p>
          <w:p w:rsidR="00E54D5F" w:rsidRPr="003705C3" w:rsidRDefault="00E54D5F" w:rsidP="003705C3">
            <w:pPr>
              <w:spacing w:after="0" w:line="240" w:lineRule="auto"/>
              <w:rPr>
                <w:rFonts w:ascii="Times New Roman" w:hAnsi="Times New Roman" w:cs="Times New Roman"/>
                <w:sz w:val="26"/>
                <w:szCs w:val="26"/>
              </w:rPr>
            </w:pPr>
          </w:p>
          <w:p w:rsidR="00E54D5F" w:rsidRPr="003705C3" w:rsidRDefault="00E54D5F" w:rsidP="003705C3">
            <w:pPr>
              <w:spacing w:after="0" w:line="240" w:lineRule="auto"/>
              <w:rPr>
                <w:rFonts w:ascii="Times New Roman" w:hAnsi="Times New Roman" w:cs="Times New Roman"/>
                <w:sz w:val="26"/>
                <w:szCs w:val="26"/>
              </w:rPr>
            </w:pPr>
            <w:r w:rsidRPr="003705C3">
              <w:rPr>
                <w:rFonts w:ascii="Times New Roman" w:hAnsi="Times New Roman" w:cs="Times New Roman"/>
                <w:sz w:val="26"/>
                <w:szCs w:val="26"/>
              </w:rPr>
              <w:t>Resul DALMIŞ</w:t>
            </w:r>
          </w:p>
        </w:tc>
      </w:tr>
    </w:tbl>
    <w:p w:rsidR="00E54D5F" w:rsidRPr="00EE18CE" w:rsidRDefault="00E54D5F">
      <w:pPr>
        <w:rPr>
          <w:rFonts w:ascii="Times New Roman" w:hAnsi="Times New Roman" w:cs="Times New Roman"/>
          <w:sz w:val="26"/>
          <w:szCs w:val="26"/>
        </w:rPr>
      </w:pPr>
    </w:p>
    <w:sectPr w:rsidR="00E54D5F" w:rsidRPr="00EE18CE" w:rsidSect="0070025A">
      <w:pgSz w:w="11906" w:h="16838"/>
      <w:pgMar w:top="851" w:right="707"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Segoe UI">
    <w:panose1 w:val="020B0502040204020203"/>
    <w:charset w:val="A2"/>
    <w:family w:val="swiss"/>
    <w:pitch w:val="variable"/>
    <w:sig w:usb0="E00022FF" w:usb1="C000205B" w:usb2="00000009" w:usb3="00000000" w:csb0="000001DF"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18CE"/>
    <w:rsid w:val="00116A2D"/>
    <w:rsid w:val="002B7C19"/>
    <w:rsid w:val="002E56BE"/>
    <w:rsid w:val="003162D3"/>
    <w:rsid w:val="003705C3"/>
    <w:rsid w:val="00574DB9"/>
    <w:rsid w:val="005C3160"/>
    <w:rsid w:val="00680768"/>
    <w:rsid w:val="00697575"/>
    <w:rsid w:val="0070025A"/>
    <w:rsid w:val="00C27C16"/>
    <w:rsid w:val="00D171BC"/>
    <w:rsid w:val="00E54D5F"/>
    <w:rsid w:val="00EE18CE"/>
    <w:rsid w:val="00F80C1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8C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E18C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EE18CE"/>
    <w:rPr>
      <w:rFonts w:ascii="Calibri" w:eastAsia="Times New Roman" w:hAnsi="Calibri" w:cs="Calibri"/>
    </w:rPr>
  </w:style>
  <w:style w:type="paragraph" w:styleId="NoSpacing">
    <w:name w:val="No Spacing"/>
    <w:uiPriority w:val="99"/>
    <w:qFormat/>
    <w:rsid w:val="00EE18CE"/>
    <w:rPr>
      <w:rFonts w:cs="Calibri"/>
      <w:lang w:eastAsia="en-US"/>
    </w:rPr>
  </w:style>
  <w:style w:type="paragraph" w:styleId="BalloonText">
    <w:name w:val="Balloon Text"/>
    <w:basedOn w:val="Normal"/>
    <w:link w:val="BalloonTextChar"/>
    <w:uiPriority w:val="99"/>
    <w:semiHidden/>
    <w:rsid w:val="00EE18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E18CE"/>
    <w:rPr>
      <w:rFonts w:ascii="Tahoma" w:hAnsi="Tahoma" w:cs="Tahoma"/>
      <w:sz w:val="16"/>
      <w:szCs w:val="16"/>
    </w:rPr>
  </w:style>
  <w:style w:type="table" w:styleId="TableGrid">
    <w:name w:val="Table Grid"/>
    <w:basedOn w:val="TableNormal"/>
    <w:uiPriority w:val="99"/>
    <w:rsid w:val="00EE18CE"/>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453</Words>
  <Characters>2585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 Soyadı : ……………………………………</dc:title>
  <dc:subject>OKUL HEYECAIM 26.2</dc:subject>
  <dc:creator>RESUL DALMIŞ</dc:creator>
  <cp:keywords/>
  <dc:description/>
  <cp:lastModifiedBy>Edanur</cp:lastModifiedBy>
  <cp:revision>2</cp:revision>
  <dcterms:created xsi:type="dcterms:W3CDTF">2017-09-24T12:53:00Z</dcterms:created>
  <dcterms:modified xsi:type="dcterms:W3CDTF">2017-09-24T12:53:00Z</dcterms:modified>
</cp:coreProperties>
</file>