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39" w:rsidRDefault="00AB6339" w:rsidP="00451E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Default="00AB6339" w:rsidP="00451E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………. EĞİTİM ÖĞRETİM YILI AŞIK VEYSEL İLKOKULU </w:t>
      </w:r>
    </w:p>
    <w:p w:rsidR="00AB6339" w:rsidRPr="00451E04" w:rsidRDefault="00AB6339" w:rsidP="00451E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İNSAN HAKLARI VE DEMOKRASİ DERSİ 2.DÖNEM 1.SINAVI</w:t>
      </w:r>
    </w:p>
    <w:p w:rsidR="00AB6339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451E04">
        <w:rPr>
          <w:rFonts w:ascii="Times New Roman" w:hAnsi="Times New Roman" w:cs="Times New Roman"/>
          <w:sz w:val="24"/>
          <w:szCs w:val="24"/>
        </w:rPr>
        <w:t xml:space="preserve">Temel haklar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kim tarafından</w:t>
      </w:r>
      <w:r w:rsidRPr="00451E04">
        <w:rPr>
          <w:rFonts w:ascii="Times New Roman" w:hAnsi="Times New Roman" w:cs="Times New Roman"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güvenceye</w:t>
      </w:r>
      <w:r w:rsidRPr="00451E04">
        <w:rPr>
          <w:rFonts w:ascii="Times New Roman" w:hAnsi="Times New Roman" w:cs="Times New Roman"/>
          <w:sz w:val="24"/>
          <w:szCs w:val="24"/>
        </w:rPr>
        <w:t xml:space="preserve"> alınmıştır?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 xml:space="preserve"> A) Anne-Baba                         B) Öğretmen                   C) Polis                         D) Devlet   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2</w:t>
      </w:r>
      <w:r w:rsidRPr="00451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Aşağıdakilerden hangisi bir öğrenci olarak sahip olduğunuz </w:t>
      </w:r>
      <w:r w:rsidRPr="00451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haklardan </w:t>
      </w:r>
      <w:r w:rsidRPr="00451E0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değildir?</w:t>
      </w:r>
    </w:p>
    <w:p w:rsidR="00AB6339" w:rsidRPr="00451E04" w:rsidRDefault="00AB6339" w:rsidP="00451E0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Eğitim alma hakkı                                                                B) Oyun oynama hakkı.</w:t>
      </w:r>
    </w:p>
    <w:p w:rsidR="00AB6339" w:rsidRPr="00451E04" w:rsidRDefault="00AB6339" w:rsidP="00451E0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Büyüklerimizle seyahat etme hakkı.                                    D) Bir işte çalışma hakkı..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Pr="00451E04">
        <w:rPr>
          <w:rFonts w:ascii="Times New Roman" w:hAnsi="Times New Roman" w:cs="Times New Roman"/>
          <w:sz w:val="24"/>
          <w:szCs w:val="24"/>
        </w:rPr>
        <w:t>Osman 9 yaşındadır. Ailesi onun okumasını istemediği için okula göndermiyor.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sz w:val="24"/>
          <w:szCs w:val="24"/>
        </w:rPr>
        <w:t>Yaşıtları gibi okula gidemeyen Osman ayakkabı boyacılığı yapıyor.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”  ailesi Osman’ın hangi hakkını elinden alıyor?</w:t>
      </w:r>
    </w:p>
    <w:p w:rsidR="00AB6339" w:rsidRPr="00451E04" w:rsidRDefault="00AB6339" w:rsidP="00451E04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 Eğitim H</w:t>
      </w:r>
      <w:r>
        <w:rPr>
          <w:rFonts w:ascii="Times New Roman" w:hAnsi="Times New Roman" w:cs="Times New Roman"/>
          <w:sz w:val="24"/>
          <w:szCs w:val="24"/>
        </w:rPr>
        <w:t xml:space="preserve">akkı                   </w:t>
      </w:r>
      <w:r w:rsidRPr="00451E04">
        <w:rPr>
          <w:rFonts w:ascii="Times New Roman" w:hAnsi="Times New Roman" w:cs="Times New Roman"/>
          <w:sz w:val="24"/>
          <w:szCs w:val="24"/>
        </w:rPr>
        <w:t xml:space="preserve">B) Yaşama Hakkı        </w:t>
      </w:r>
      <w:r>
        <w:rPr>
          <w:rFonts w:ascii="Times New Roman" w:hAnsi="Times New Roman" w:cs="Times New Roman"/>
          <w:sz w:val="24"/>
          <w:szCs w:val="24"/>
        </w:rPr>
        <w:t xml:space="preserve"> C) Sağlık Hakkı        </w:t>
      </w:r>
      <w:r w:rsidRPr="00451E04">
        <w:rPr>
          <w:rFonts w:ascii="Times New Roman" w:hAnsi="Times New Roman" w:cs="Times New Roman"/>
          <w:sz w:val="24"/>
          <w:szCs w:val="24"/>
        </w:rPr>
        <w:t xml:space="preserve">D) Seçme ve Seçilme Hakkı   </w:t>
      </w:r>
    </w:p>
    <w:p w:rsidR="00AB6339" w:rsidRDefault="00AB6339" w:rsidP="00451E04">
      <w:pPr>
        <w:spacing w:after="0" w:line="259" w:lineRule="auto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AB6339" w:rsidRPr="00451E04" w:rsidRDefault="00AB6339" w:rsidP="00451E04">
      <w:pPr>
        <w:spacing w:after="0" w:line="259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4.</w:t>
      </w:r>
      <w:r w:rsidRPr="00451E04">
        <w:rPr>
          <w:rFonts w:ascii="Times New Roman" w:hAnsi="Times New Roman" w:cs="Times New Roman"/>
          <w:b/>
          <w:bCs/>
          <w:noProof/>
          <w:sz w:val="24"/>
          <w:szCs w:val="24"/>
        </w:rPr>
        <w:t>Toplu yaşamın</w:t>
      </w:r>
      <w:r w:rsidRPr="00451E04">
        <w:rPr>
          <w:rFonts w:ascii="Times New Roman" w:hAnsi="Times New Roman" w:cs="Times New Roman"/>
          <w:noProof/>
          <w:sz w:val="24"/>
          <w:szCs w:val="24"/>
        </w:rPr>
        <w:t xml:space="preserve"> bir gereği olarak aşağıdakilerden </w:t>
      </w:r>
      <w:r w:rsidRPr="00451E04">
        <w:rPr>
          <w:rFonts w:ascii="Times New Roman" w:hAnsi="Times New Roman" w:cs="Times New Roman"/>
          <w:b/>
          <w:bCs/>
          <w:noProof/>
          <w:sz w:val="24"/>
          <w:szCs w:val="24"/>
        </w:rPr>
        <w:t>hangisine önem vermeliyiz?</w:t>
      </w:r>
      <w:r w:rsidRPr="00451E04">
        <w:rPr>
          <w:rFonts w:ascii="Times New Roman" w:hAnsi="Times New Roman" w:cs="Times New Roman"/>
          <w:noProof/>
          <w:color w:val="00B050"/>
          <w:sz w:val="24"/>
          <w:szCs w:val="24"/>
        </w:rPr>
        <w:t xml:space="preserve"> </w:t>
      </w:r>
    </w:p>
    <w:p w:rsidR="00AB6339" w:rsidRPr="00451E04" w:rsidRDefault="00AB6339" w:rsidP="00451E04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MuseoSans-300" w:hAnsi="Times New Roman"/>
          <w:noProof/>
          <w:sz w:val="24"/>
          <w:szCs w:val="24"/>
        </w:rPr>
      </w:pPr>
      <w:r w:rsidRPr="00451E04">
        <w:rPr>
          <w:rFonts w:ascii="Times New Roman" w:eastAsia="MuseoSans-300" w:hAnsi="Times New Roman" w:cs="Times New Roman"/>
          <w:noProof/>
          <w:sz w:val="24"/>
          <w:szCs w:val="24"/>
        </w:rPr>
        <w:t xml:space="preserve">A) Uzlaşmacı olmaya                                                  </w:t>
      </w:r>
      <w:r w:rsidRPr="00451E04">
        <w:rPr>
          <w:rFonts w:ascii="Times New Roman" w:hAnsi="Times New Roman" w:cs="Times New Roman"/>
          <w:noProof/>
          <w:sz w:val="24"/>
          <w:szCs w:val="24"/>
        </w:rPr>
        <w:t xml:space="preserve">B) Kararları tek elden almaya </w:t>
      </w:r>
    </w:p>
    <w:p w:rsidR="00AB6339" w:rsidRPr="00451E04" w:rsidRDefault="00AB6339" w:rsidP="00451E04">
      <w:pPr>
        <w:spacing w:after="0" w:line="259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51E04">
        <w:rPr>
          <w:rFonts w:ascii="Times New Roman" w:hAnsi="Times New Roman" w:cs="Times New Roman"/>
          <w:noProof/>
          <w:sz w:val="24"/>
          <w:szCs w:val="24"/>
        </w:rPr>
        <w:t>C) Belirli düşüncelere sahip çıkmaya                          D) Düşüncelerimizi asla değiştirmemeye</w:t>
      </w:r>
    </w:p>
    <w:p w:rsidR="00AB6339" w:rsidRDefault="00AB6339" w:rsidP="00451E04">
      <w:pPr>
        <w:spacing w:after="0" w:line="259" w:lineRule="auto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AB6339" w:rsidRPr="00451E04" w:rsidRDefault="00AB6339" w:rsidP="00451E04">
      <w:pPr>
        <w:spacing w:after="0" w:line="259" w:lineRule="auto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5</w:t>
      </w:r>
      <w:r w:rsidRPr="00451E04">
        <w:rPr>
          <w:rFonts w:ascii="Times New Roman" w:hAnsi="Times New Roman" w:cs="Times New Roman"/>
          <w:noProof/>
          <w:color w:val="000000"/>
          <w:sz w:val="24"/>
          <w:szCs w:val="24"/>
        </w:rPr>
        <w:t>. “</w:t>
      </w:r>
      <w:r w:rsidRPr="00451E0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Karşımızdakinin duygu ve düşüncelerini hesaba katabilmek için önce onun duygu ve düşüncelerini anlamamız gerekir.”</w:t>
      </w:r>
      <w:r w:rsidRPr="00451E0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diyen biri için aşağıdakilerden hangisi söylenebilir? </w:t>
      </w:r>
    </w:p>
    <w:p w:rsidR="00AB6339" w:rsidRDefault="00AB6339" w:rsidP="00451E04">
      <w:pPr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451E0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A) Kendini düşünen biri                                                B) Empati kurmak isteyen biri   </w:t>
      </w:r>
    </w:p>
    <w:p w:rsidR="00AB6339" w:rsidRPr="00451E04" w:rsidRDefault="00AB6339" w:rsidP="00451E04">
      <w:pPr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451E04">
        <w:rPr>
          <w:rFonts w:ascii="Times New Roman" w:hAnsi="Times New Roman" w:cs="Times New Roman"/>
          <w:noProof/>
          <w:color w:val="000000"/>
          <w:sz w:val="24"/>
          <w:szCs w:val="24"/>
        </w:rPr>
        <w:t>C) Karşısındakilere değer vermeyen biri                      D) Duygu ve düşüncelere önem vermeyen biri</w:t>
      </w:r>
    </w:p>
    <w:p w:rsidR="00AB6339" w:rsidRDefault="00AB6339" w:rsidP="00451E0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B6339" w:rsidRPr="00451E04" w:rsidRDefault="00AB6339" w:rsidP="00451E0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6. </w:t>
      </w:r>
      <w:r w:rsidRPr="00451E04">
        <w:rPr>
          <w:rFonts w:ascii="Times New Roman" w:hAnsi="Times New Roman" w:cs="Times New Roman"/>
          <w:sz w:val="24"/>
          <w:szCs w:val="24"/>
          <w:lang w:eastAsia="tr-TR"/>
        </w:rPr>
        <w:t xml:space="preserve">Aşağıdakilerden hangisi </w:t>
      </w:r>
      <w:r w:rsidRPr="00451E04">
        <w:rPr>
          <w:rFonts w:ascii="Times New Roman" w:hAnsi="Times New Roman" w:cs="Times New Roman"/>
          <w:sz w:val="24"/>
          <w:szCs w:val="24"/>
          <w:u w:val="single"/>
          <w:lang w:eastAsia="tr-TR"/>
        </w:rPr>
        <w:t>yazılı kurallardandır?</w:t>
      </w:r>
    </w:p>
    <w:p w:rsidR="00AB6339" w:rsidRDefault="00AB6339" w:rsidP="00451E04">
      <w:pPr>
        <w:spacing w:after="0" w:line="100" w:lineRule="atLeast"/>
        <w:rPr>
          <w:rFonts w:ascii="Times New Roman" w:hAnsi="Times New Roman" w:cs="Times New Roman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sz w:val="24"/>
          <w:szCs w:val="24"/>
          <w:lang w:eastAsia="tr-TR"/>
        </w:rPr>
        <w:t>A) Bayramlarda el öpmek.                                                     B) Trafik kurallarına uymak.</w:t>
      </w:r>
    </w:p>
    <w:p w:rsidR="00AB6339" w:rsidRPr="00451E04" w:rsidRDefault="00AB6339" w:rsidP="00451E04">
      <w:pPr>
        <w:spacing w:after="0" w:line="100" w:lineRule="atLeast"/>
        <w:rPr>
          <w:rFonts w:ascii="Times New Roman" w:hAnsi="Times New Roman" w:cs="Times New Roman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sz w:val="24"/>
          <w:szCs w:val="24"/>
          <w:lang w:eastAsia="tr-TR"/>
        </w:rPr>
        <w:t>C) Otobüste yaşlı ve hamilelere yer vermek.                         D) Yemek yerken ağzımızı kapatmak.</w:t>
      </w:r>
    </w:p>
    <w:p w:rsidR="00AB6339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sz w:val="24"/>
          <w:szCs w:val="24"/>
        </w:rPr>
        <w:t>Hangisinin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sz w:val="24"/>
          <w:szCs w:val="24"/>
        </w:rPr>
        <w:t>yapılması bireylerin arasındaki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anlaşmazlıkların büyümesine neden olur?</w:t>
      </w:r>
      <w:r w:rsidRPr="00451E0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 xml:space="preserve">A)Karşımızdakine kendini ifade etmesi için fırsat vermek   </w:t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B)Sorunu görmezden gelmek</w:t>
      </w:r>
    </w:p>
    <w:p w:rsidR="00AB6339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 xml:space="preserve">C)Karşımızdaki kişiyle empati kurmak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D)İnsanlara karşı önyargılı olmamak.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339" w:rsidRPr="00451E04" w:rsidRDefault="00AB6339" w:rsidP="00451E0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E3662">
        <w:rPr>
          <w:rFonts w:ascii="Times New Roman" w:hAnsi="Times New Roman" w:cs="Times New Roman"/>
          <w:sz w:val="24"/>
          <w:szCs w:val="24"/>
        </w:rPr>
        <w:t>. Hangisi okulda öğretmenin, öğrencilerine karşı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adil davranışlarından biridir?</w:t>
      </w:r>
    </w:p>
    <w:p w:rsidR="00AB6339" w:rsidRPr="00451E04" w:rsidRDefault="00AB6339" w:rsidP="00451E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A)Kimi öğrencileri daha fazla önemsemek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B)Derslerde hep aynı öğrenciye söz hakkı vermek</w:t>
      </w:r>
    </w:p>
    <w:p w:rsidR="00AB6339" w:rsidRPr="00451E04" w:rsidRDefault="00AB6339" w:rsidP="00451E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C)Bazı öğrencilerin hatalarına kızmamak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D) Derste herkese söz hakkı vermek</w:t>
      </w:r>
    </w:p>
    <w:p w:rsidR="00AB6339" w:rsidRPr="00451E04" w:rsidRDefault="00AB6339" w:rsidP="00451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6339" w:rsidRPr="00451E04" w:rsidRDefault="00AB6339" w:rsidP="00451E0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“Kanunlarla belirlenen emir ve yasakların herkes için aynı olmasına ........................ denir” </w:t>
      </w:r>
      <w:r w:rsidRPr="00451E04">
        <w:rPr>
          <w:rFonts w:ascii="Times New Roman" w:hAnsi="Times New Roman" w:cs="Times New Roman"/>
          <w:sz w:val="24"/>
          <w:szCs w:val="24"/>
        </w:rPr>
        <w:t>cümlesindeki boş bırakılan yere aşağıdakilerden hangisi yazılmalıdır?</w:t>
      </w:r>
    </w:p>
    <w:p w:rsidR="00AB6339" w:rsidRPr="00451E04" w:rsidRDefault="00AB6339" w:rsidP="00451E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A)Farklılıklara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B)Empati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C)Eşitlik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1E04">
        <w:rPr>
          <w:rFonts w:ascii="Times New Roman" w:hAnsi="Times New Roman" w:cs="Times New Roman"/>
          <w:sz w:val="24"/>
          <w:szCs w:val="24"/>
        </w:rPr>
        <w:t>D)Hoşgörü</w:t>
      </w:r>
    </w:p>
    <w:p w:rsidR="00AB6339" w:rsidRDefault="00AB6339" w:rsidP="001E36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1E36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>10)</w:t>
      </w:r>
      <w:r w:rsidRPr="00451E0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“Toplumsal yaşamda bir takım yazılı ve yazılı olmayan kurallar vardır. Bu kurallara uyulması gereklidir.” </w:t>
      </w:r>
      <w:r w:rsidRPr="001E3662">
        <w:rPr>
          <w:rFonts w:ascii="Times New Roman" w:hAnsi="Times New Roman" w:cs="Times New Roman"/>
          <w:sz w:val="24"/>
          <w:szCs w:val="24"/>
        </w:rPr>
        <w:t>Aşağıdakilerden hangisi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yazılı olmayan kurallardan biridir? 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 xml:space="preserve">A)  20 yaşındaki erkek her </w:t>
      </w:r>
      <w:r>
        <w:rPr>
          <w:rFonts w:ascii="Times New Roman" w:hAnsi="Times New Roman" w:cs="Times New Roman"/>
          <w:sz w:val="24"/>
          <w:szCs w:val="24"/>
        </w:rPr>
        <w:t xml:space="preserve">Türk  genci askerlik yapar.   </w:t>
      </w:r>
      <w:r w:rsidRPr="00451E04">
        <w:rPr>
          <w:rFonts w:ascii="Times New Roman" w:hAnsi="Times New Roman" w:cs="Times New Roman"/>
          <w:sz w:val="24"/>
          <w:szCs w:val="24"/>
        </w:rPr>
        <w:t>B)  Hırsızlık yapanlar belli bir süre hapis yatarlar.</w:t>
      </w:r>
    </w:p>
    <w:p w:rsidR="00AB6339" w:rsidRDefault="00AB6339" w:rsidP="001E366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C)  Bayramlarda büyüklerden harçlık alınır.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51E04">
        <w:rPr>
          <w:rFonts w:ascii="Times New Roman" w:hAnsi="Times New Roman" w:cs="Times New Roman"/>
          <w:sz w:val="24"/>
          <w:szCs w:val="24"/>
        </w:rPr>
        <w:t xml:space="preserve">   </w:t>
      </w:r>
      <w:r w:rsidRPr="00451E04">
        <w:rPr>
          <w:rFonts w:ascii="Times New Roman" w:hAnsi="Times New Roman" w:cs="Times New Roman"/>
          <w:color w:val="000000"/>
          <w:sz w:val="24"/>
          <w:szCs w:val="24"/>
        </w:rPr>
        <w:t>D)  18 yaşındaki her Türk genci oy kullanır.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1E3662">
        <w:rPr>
          <w:rFonts w:ascii="Times New Roman" w:hAnsi="Times New Roman" w:cs="Times New Roman"/>
          <w:sz w:val="24"/>
          <w:szCs w:val="24"/>
        </w:rPr>
        <w:t>Karşımızdaki kişi ile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etkili iletişim kurmak için hangisini yapmalıyız?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A) Konuşurken sürekli kendimizden bahsetmeliyiz.                    B) Konuştuğumuz kişiyi susturmalıyız.</w:t>
      </w:r>
    </w:p>
    <w:p w:rsidR="00AB6339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C) O konuşurken başka işlerle ilgilenmeliyiz.                              D) Onu dinlemeli, dinlediğimizi hissettirmeliyiz.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339" w:rsidRPr="00451E04" w:rsidRDefault="00AB6339" w:rsidP="00451E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Özgürlük kavramının </w:t>
      </w:r>
      <w:r w:rsidRPr="001E3662">
        <w:rPr>
          <w:rFonts w:ascii="Times New Roman" w:hAnsi="Times New Roman" w:cs="Times New Roman"/>
          <w:sz w:val="24"/>
          <w:szCs w:val="24"/>
        </w:rPr>
        <w:t>tanımı aşağıdakilerden hangisinde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doğru olarak verilmiştir?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51E04">
        <w:rPr>
          <w:rFonts w:ascii="Times New Roman" w:hAnsi="Times New Roman" w:cs="Times New Roman"/>
          <w:sz w:val="24"/>
          <w:szCs w:val="24"/>
        </w:rPr>
        <w:t>A) Devletin koyduğu kurallara uymamak.                           B) Dilediğimiz her şeyi yapmak.</w:t>
      </w:r>
      <w:r w:rsidRPr="00451E04">
        <w:rPr>
          <w:rFonts w:ascii="Times New Roman" w:hAnsi="Times New Roman" w:cs="Times New Roman"/>
          <w:sz w:val="24"/>
          <w:szCs w:val="24"/>
        </w:rPr>
        <w:br/>
      </w:r>
      <w:r w:rsidRPr="00451E04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Pr="00451E04">
        <w:rPr>
          <w:rFonts w:ascii="Times New Roman" w:hAnsi="Times New Roman" w:cs="Times New Roman"/>
          <w:sz w:val="24"/>
          <w:szCs w:val="24"/>
        </w:rPr>
        <w:t xml:space="preserve"> Başkalarına zarar vermeden dilediğini yapmak.             D) Sınıfta yüksek sesle bağırmak.</w:t>
      </w:r>
    </w:p>
    <w:p w:rsidR="00AB6339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B6339" w:rsidRPr="00451E04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1E3662">
        <w:rPr>
          <w:rFonts w:ascii="Times New Roman" w:hAnsi="Times New Roman" w:cs="Times New Roman"/>
          <w:sz w:val="24"/>
          <w:szCs w:val="24"/>
        </w:rPr>
        <w:t>Aşağıda kurallar için verilenlerden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3662">
        <w:rPr>
          <w:rFonts w:ascii="Times New Roman" w:hAnsi="Times New Roman" w:cs="Times New Roman"/>
          <w:b/>
          <w:bCs/>
          <w:sz w:val="24"/>
          <w:szCs w:val="24"/>
          <w:u w:val="single"/>
        </w:rPr>
        <w:t>hangisi yanlıştır?</w:t>
      </w:r>
    </w:p>
    <w:p w:rsidR="00AB6339" w:rsidRPr="00451E04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451E04">
        <w:rPr>
          <w:rFonts w:ascii="Times New Roman" w:hAnsi="Times New Roman" w:cs="Times New Roman"/>
          <w:sz w:val="24"/>
          <w:szCs w:val="24"/>
        </w:rPr>
        <w:t>Kurallar sadece belirli bir kesimi ilgilendirir.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451E04">
        <w:rPr>
          <w:rFonts w:ascii="Times New Roman" w:hAnsi="Times New Roman" w:cs="Times New Roman"/>
          <w:sz w:val="24"/>
          <w:szCs w:val="24"/>
        </w:rPr>
        <w:t>Kurallar yazılı olabileceği gibi yazısız da olabilir.</w:t>
      </w:r>
    </w:p>
    <w:p w:rsidR="00AB6339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451E04">
        <w:rPr>
          <w:rFonts w:ascii="Times New Roman" w:hAnsi="Times New Roman" w:cs="Times New Roman"/>
          <w:sz w:val="24"/>
          <w:szCs w:val="24"/>
        </w:rPr>
        <w:t>Kurallar huzur içinde yaşamamızı sağlar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451E04">
        <w:rPr>
          <w:rFonts w:ascii="Times New Roman" w:hAnsi="Times New Roman" w:cs="Times New Roman"/>
          <w:sz w:val="24"/>
          <w:szCs w:val="24"/>
        </w:rPr>
        <w:t>Kurallar olmazsa toplumda güvensizlik olur.</w:t>
      </w:r>
    </w:p>
    <w:p w:rsidR="00AB6339" w:rsidRPr="00451E04" w:rsidRDefault="00AB6339" w:rsidP="001E3662">
      <w:pPr>
        <w:pStyle w:val="ListParagraph"/>
        <w:tabs>
          <w:tab w:val="left" w:pos="993"/>
        </w:tabs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6339" w:rsidRDefault="00AB6339" w:rsidP="001E36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. "Bir elin nesi var iki elin sesi var" </w:t>
      </w:r>
      <w:r w:rsidRPr="001E3662">
        <w:rPr>
          <w:rFonts w:ascii="Times New Roman" w:hAnsi="Times New Roman" w:cs="Times New Roman"/>
          <w:sz w:val="24"/>
          <w:szCs w:val="24"/>
        </w:rPr>
        <w:t>atasözü ile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vurgulanmak istenen ne olabilir?</w:t>
      </w:r>
    </w:p>
    <w:p w:rsidR="00AB6339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Çalışmanın Önemi   B) İş birliğinin önemi     C) Sorumluluk almak gerektiği   D</w:t>
      </w:r>
      <w:r w:rsidRPr="00451E0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Sabırsızlık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339" w:rsidRDefault="00AB6339" w:rsidP="001E36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E3662">
        <w:rPr>
          <w:rFonts w:ascii="Times New Roman" w:hAnsi="Times New Roman" w:cs="Times New Roman"/>
          <w:sz w:val="24"/>
          <w:szCs w:val="24"/>
        </w:rPr>
        <w:t>Çocuk Hakları Sözleşmesi’nin kabul edilme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amacı aşağıdakilerden hangisidir?</w:t>
      </w:r>
    </w:p>
    <w:p w:rsidR="00AB6339" w:rsidRPr="001E3662" w:rsidRDefault="00AB6339" w:rsidP="001E36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451E04">
        <w:rPr>
          <w:rFonts w:ascii="Times New Roman" w:hAnsi="Times New Roman" w:cs="Times New Roman"/>
          <w:sz w:val="24"/>
          <w:szCs w:val="24"/>
        </w:rPr>
        <w:t>) Suç iş</w:t>
      </w:r>
      <w:r>
        <w:rPr>
          <w:rFonts w:ascii="Times New Roman" w:hAnsi="Times New Roman" w:cs="Times New Roman"/>
          <w:sz w:val="24"/>
          <w:szCs w:val="24"/>
        </w:rPr>
        <w:t xml:space="preserve">leyenleri cezalandırmak.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B</w:t>
      </w:r>
      <w:r w:rsidRPr="00451E04">
        <w:rPr>
          <w:rFonts w:ascii="Times New Roman" w:hAnsi="Times New Roman" w:cs="Times New Roman"/>
          <w:sz w:val="24"/>
          <w:szCs w:val="24"/>
        </w:rPr>
        <w:t>) Barışı sağlamak.</w:t>
      </w:r>
    </w:p>
    <w:p w:rsidR="00AB6339" w:rsidRPr="00451E04" w:rsidRDefault="00AB6339" w:rsidP="001E3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451E04">
        <w:rPr>
          <w:rFonts w:ascii="Times New Roman" w:hAnsi="Times New Roman" w:cs="Times New Roman"/>
          <w:sz w:val="24"/>
          <w:szCs w:val="24"/>
        </w:rPr>
        <w:t>) Ço</w:t>
      </w:r>
      <w:r>
        <w:rPr>
          <w:rFonts w:ascii="Times New Roman" w:hAnsi="Times New Roman" w:cs="Times New Roman"/>
          <w:sz w:val="24"/>
          <w:szCs w:val="24"/>
        </w:rPr>
        <w:t xml:space="preserve">cukların okumasını sağlamak.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451E04">
        <w:rPr>
          <w:rFonts w:ascii="Times New Roman" w:hAnsi="Times New Roman" w:cs="Times New Roman"/>
          <w:sz w:val="24"/>
          <w:szCs w:val="24"/>
        </w:rPr>
        <w:t>) Dünya çocuklarını koruma altına almak.</w:t>
      </w:r>
    </w:p>
    <w:p w:rsidR="00AB6339" w:rsidRPr="00A8003E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6339" w:rsidRPr="00451E04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A8003E">
        <w:rPr>
          <w:rFonts w:ascii="Times New Roman" w:hAnsi="Times New Roman" w:cs="Times New Roman"/>
          <w:sz w:val="24"/>
          <w:szCs w:val="24"/>
          <w:lang w:eastAsia="tr-TR"/>
        </w:rPr>
        <w:t xml:space="preserve">16) </w:t>
      </w:r>
      <w:r w:rsidRPr="00A8003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Atalar</w:t>
      </w:r>
      <w:r w:rsidRPr="00451E0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ımız Kurtuluş Savaşı’nda düşmanlarla niçin savaşmıştır?</w:t>
      </w:r>
      <w:r w:rsidRPr="00451E04">
        <w:rPr>
          <w:rFonts w:ascii="Times New Roman" w:hAnsi="Times New Roman" w:cs="Times New Roman"/>
          <w:i/>
          <w:iCs/>
          <w:color w:val="000000"/>
          <w:sz w:val="24"/>
          <w:szCs w:val="24"/>
          <w:lang w:eastAsia="tr-TR"/>
        </w:rPr>
        <w:t xml:space="preserve"> </w:t>
      </w:r>
    </w:p>
    <w:p w:rsidR="00AB6339" w:rsidRPr="00A8003E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A8003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>Para için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8003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 xml:space="preserve"> Haberleşme Hakkı için 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8003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 xml:space="preserve"> Dinlenmek için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ab/>
        <w:t xml:space="preserve">    </w:t>
      </w:r>
      <w:r w:rsidRPr="00A8003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8003E">
        <w:rPr>
          <w:rFonts w:ascii="Times New Roman" w:hAnsi="Times New Roman" w:cs="Times New Roman"/>
          <w:sz w:val="24"/>
          <w:szCs w:val="24"/>
          <w:lang w:eastAsia="tr-TR"/>
        </w:rPr>
        <w:t xml:space="preserve"> Özgürlükleri için</w:t>
      </w:r>
    </w:p>
    <w:p w:rsidR="00AB6339" w:rsidRPr="00A8003E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6339" w:rsidRPr="00A8003E" w:rsidRDefault="00AB6339" w:rsidP="0045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Aşağıda verilen örnek olaylarda uzlaşı olanlara “uzlaşı var”, uzlaşı olmayanlara “uzlaşı yok” seçeneğini işaretleyin.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PUAN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* Fiziki Etkinlikler dersinde 4/A sınıfı öğrencileri voleybol topuyla, erkeklerin mi yoksa kızların mı oynayacağı konusunda tartışıyorlar;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i/>
          <w:iCs/>
          <w:sz w:val="24"/>
          <w:szCs w:val="24"/>
        </w:rPr>
      </w:pPr>
      <w:r w:rsidRPr="00451E04">
        <w:rPr>
          <w:rFonts w:ascii="Times New Roman" w:hAnsi="Times New Roman" w:cs="Times New Roman"/>
          <w:i/>
          <w:iCs/>
          <w:sz w:val="24"/>
          <w:szCs w:val="24"/>
        </w:rPr>
        <w:t>a) Uzlaşı var</w:t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  <w:t>b) Uzlaşı yok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* Öğrenciler aralarında konuşarak sınıf başkanlığı için en uygun adayın Cihat olduğuna karar veriyorlar. Bütün öğrenciler bu durumu onaylıyorlar.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i/>
          <w:iCs/>
          <w:sz w:val="24"/>
          <w:szCs w:val="24"/>
        </w:rPr>
      </w:pPr>
      <w:r w:rsidRPr="00451E04">
        <w:rPr>
          <w:rFonts w:ascii="Times New Roman" w:hAnsi="Times New Roman" w:cs="Times New Roman"/>
          <w:i/>
          <w:iCs/>
          <w:sz w:val="24"/>
          <w:szCs w:val="24"/>
        </w:rPr>
        <w:t>a) Uzlaşı var</w:t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  <w:t>b) Uzlaşı yok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* 4/A sınıfı öğrencisi Gökhan, kantin sırasında en öne geçen üst sınıf öğrencilerini uyarıyor ama üst sınıf öğrenciler uyarıyı dikkate almıyorlar.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i/>
          <w:iCs/>
          <w:sz w:val="24"/>
          <w:szCs w:val="24"/>
        </w:rPr>
      </w:pPr>
      <w:r w:rsidRPr="00451E04">
        <w:rPr>
          <w:rFonts w:ascii="Times New Roman" w:hAnsi="Times New Roman" w:cs="Times New Roman"/>
          <w:i/>
          <w:iCs/>
          <w:sz w:val="24"/>
          <w:szCs w:val="24"/>
        </w:rPr>
        <w:t>a) Uzlaşı var</w:t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  <w:t>b) Uzlaşı yok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>* Bankada sıra bekleyen yaşlı teyzeye, Mikail Bey sırasını veriyor. Sırada bekleyen herkes bu durumu gülümseyerek karşılıyor.</w:t>
      </w:r>
    </w:p>
    <w:p w:rsidR="00AB6339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i/>
          <w:iCs/>
          <w:sz w:val="24"/>
          <w:szCs w:val="24"/>
        </w:rPr>
      </w:pPr>
      <w:r w:rsidRPr="00451E04">
        <w:rPr>
          <w:rFonts w:ascii="Times New Roman" w:hAnsi="Times New Roman" w:cs="Times New Roman"/>
          <w:i/>
          <w:iCs/>
          <w:sz w:val="24"/>
          <w:szCs w:val="24"/>
        </w:rPr>
        <w:t>a) Uzlaşı var</w:t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51E04">
        <w:rPr>
          <w:rFonts w:ascii="Times New Roman" w:hAnsi="Times New Roman" w:cs="Times New Roman"/>
          <w:i/>
          <w:iCs/>
          <w:sz w:val="24"/>
          <w:szCs w:val="24"/>
        </w:rPr>
        <w:tab/>
        <w:t>b) Uzlaşı yok</w:t>
      </w:r>
    </w:p>
    <w:p w:rsidR="00AB6339" w:rsidRPr="001E3662" w:rsidRDefault="00AB6339" w:rsidP="001E3662">
      <w:pPr>
        <w:spacing w:after="0" w:line="240" w:lineRule="atLeast"/>
        <w:ind w:left="-180" w:right="-180"/>
        <w:rPr>
          <w:rFonts w:ascii="Times New Roman" w:hAnsi="Times New Roman" w:cs="Times New Roman"/>
          <w:sz w:val="24"/>
          <w:szCs w:val="24"/>
        </w:rPr>
      </w:pPr>
      <w:r w:rsidRPr="001E3662">
        <w:rPr>
          <w:rFonts w:ascii="Times New Roman" w:hAnsi="Times New Roman" w:cs="Times New Roman"/>
          <w:sz w:val="24"/>
          <w:szCs w:val="24"/>
        </w:rPr>
        <w:t>* Otobüs durağında yolcular beklerken, otobüsün geldiğini gören lise öğrencisi Mithat, en öne geçerek otobüse biniyor. Diğer yolcular buna tepki gösteriyorlar.</w:t>
      </w:r>
    </w:p>
    <w:p w:rsidR="00AB6339" w:rsidRPr="001E3662" w:rsidRDefault="00AB6339" w:rsidP="001E3662">
      <w:pPr>
        <w:spacing w:after="0" w:line="240" w:lineRule="atLeast"/>
        <w:ind w:left="-180" w:right="-180"/>
        <w:rPr>
          <w:rFonts w:ascii="Times New Roman" w:hAnsi="Times New Roman" w:cs="Times New Roman"/>
          <w:i/>
          <w:iCs/>
          <w:sz w:val="24"/>
          <w:szCs w:val="24"/>
        </w:rPr>
      </w:pPr>
      <w:r w:rsidRPr="001E3662">
        <w:rPr>
          <w:rFonts w:ascii="Times New Roman" w:hAnsi="Times New Roman" w:cs="Times New Roman"/>
          <w:i/>
          <w:iCs/>
          <w:sz w:val="24"/>
          <w:szCs w:val="24"/>
        </w:rPr>
        <w:t>a) Uzlaşı var</w:t>
      </w:r>
      <w:r w:rsidRPr="001E366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E3662">
        <w:rPr>
          <w:rFonts w:ascii="Times New Roman" w:hAnsi="Times New Roman" w:cs="Times New Roman"/>
          <w:i/>
          <w:iCs/>
          <w:sz w:val="24"/>
          <w:szCs w:val="24"/>
        </w:rPr>
        <w:tab/>
        <w:t>b) Uzlaşı yok</w:t>
      </w:r>
    </w:p>
    <w:p w:rsidR="00AB6339" w:rsidRPr="00451E04" w:rsidRDefault="00AB6339" w:rsidP="00451E04">
      <w:pPr>
        <w:spacing w:after="0" w:line="240" w:lineRule="atLeast"/>
        <w:ind w:right="-180"/>
        <w:rPr>
          <w:rFonts w:ascii="Times New Roman" w:hAnsi="Times New Roman" w:cs="Times New Roman"/>
          <w:i/>
          <w:iCs/>
          <w:sz w:val="24"/>
          <w:szCs w:val="24"/>
        </w:rPr>
      </w:pP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51E04">
        <w:rPr>
          <w:rFonts w:ascii="Times New Roman" w:hAnsi="Times New Roman" w:cs="Times New Roman"/>
          <w:sz w:val="24"/>
          <w:szCs w:val="24"/>
        </w:rPr>
        <w:t>Aşağıdaki cümlelerde boş bırakılan yerlere verilen kelimeleri yerleştiriniz.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662">
        <w:rPr>
          <w:rFonts w:ascii="Times New Roman" w:hAnsi="Times New Roman" w:cs="Times New Roman"/>
          <w:b/>
          <w:bCs/>
          <w:sz w:val="24"/>
          <w:szCs w:val="24"/>
        </w:rPr>
        <w:t>10 PUAN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6339" w:rsidRPr="00451E04" w:rsidRDefault="00AB6339" w:rsidP="00451E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   [ sınırsız - sorumluluk</w:t>
      </w:r>
      <w:r w:rsidRPr="00451E04">
        <w:rPr>
          <w:rFonts w:ascii="Times New Roman" w:hAnsi="Times New Roman" w:cs="Times New Roman"/>
          <w:sz w:val="24"/>
          <w:szCs w:val="24"/>
        </w:rPr>
        <w:t xml:space="preserve"> -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 özgürlük </w:t>
      </w:r>
      <w:r w:rsidRPr="00451E04">
        <w:rPr>
          <w:rFonts w:ascii="Times New Roman" w:hAnsi="Times New Roman" w:cs="Times New Roman"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–eğitim hakkı</w:t>
      </w:r>
      <w:r w:rsidRPr="00451E04">
        <w:rPr>
          <w:rFonts w:ascii="Times New Roman" w:hAnsi="Times New Roman" w:cs="Times New Roman"/>
          <w:sz w:val="24"/>
          <w:szCs w:val="24"/>
        </w:rPr>
        <w:t xml:space="preserve"> –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devlet  –empati – uzlaşı – yazılı - adalet</w:t>
      </w:r>
      <w:r w:rsidRPr="00451E04">
        <w:rPr>
          <w:rFonts w:ascii="Times New Roman" w:hAnsi="Times New Roman" w:cs="Times New Roman"/>
          <w:sz w:val="24"/>
          <w:szCs w:val="24"/>
        </w:rPr>
        <w:t xml:space="preserve"> -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yaşama hakkı</w:t>
      </w:r>
      <w:r w:rsidRPr="00451E04">
        <w:rPr>
          <w:rFonts w:ascii="Times New Roman" w:hAnsi="Times New Roman" w:cs="Times New Roman"/>
          <w:sz w:val="24"/>
          <w:szCs w:val="24"/>
        </w:rPr>
        <w:t xml:space="preserve"> </w:t>
      </w:r>
      <w:r w:rsidRPr="00451E04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color w:val="A6A6A6"/>
          <w:sz w:val="24"/>
          <w:szCs w:val="24"/>
          <w:u w:val="single"/>
        </w:rPr>
        <w:t>……………………………………………… ,</w:t>
      </w:r>
      <w:r w:rsidRPr="00451E04">
        <w:rPr>
          <w:rFonts w:ascii="Times New Roman" w:hAnsi="Times New Roman" w:cs="Times New Roman"/>
          <w:color w:val="A6A6A6"/>
          <w:sz w:val="24"/>
          <w:szCs w:val="24"/>
        </w:rPr>
        <w:t xml:space="preserve">  </w:t>
      </w:r>
      <w:r w:rsidRPr="00451E04">
        <w:rPr>
          <w:rFonts w:ascii="Times New Roman" w:hAnsi="Times New Roman" w:cs="Times New Roman"/>
          <w:sz w:val="24"/>
          <w:szCs w:val="24"/>
        </w:rPr>
        <w:t>kişinin en temel haklarından biridir.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sz w:val="24"/>
          <w:szCs w:val="24"/>
        </w:rPr>
        <w:t xml:space="preserve">Okula yeni başlayan Ali, </w:t>
      </w:r>
      <w:r w:rsidRPr="00451E04">
        <w:rPr>
          <w:rFonts w:ascii="Times New Roman" w:hAnsi="Times New Roman" w:cs="Times New Roman"/>
          <w:color w:val="A6A6A6"/>
          <w:sz w:val="24"/>
          <w:szCs w:val="24"/>
          <w:u w:val="single"/>
        </w:rPr>
        <w:t>…………………………..............................................</w:t>
      </w:r>
      <w:r w:rsidRPr="00451E04">
        <w:rPr>
          <w:rFonts w:ascii="Times New Roman" w:hAnsi="Times New Roman" w:cs="Times New Roman"/>
          <w:color w:val="A6A6A6"/>
          <w:sz w:val="24"/>
          <w:szCs w:val="24"/>
        </w:rPr>
        <w:t xml:space="preserve">  </w:t>
      </w:r>
      <w:r w:rsidRPr="00451E04">
        <w:rPr>
          <w:rFonts w:ascii="Times New Roman" w:hAnsi="Times New Roman" w:cs="Times New Roman"/>
          <w:sz w:val="24"/>
          <w:szCs w:val="24"/>
        </w:rPr>
        <w:t>kullanmaya başlamıştır.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Kişinin başkasına zarar vermeden düşündüğünü, istediğini yapabilmesine</w:t>
      </w:r>
      <w:r w:rsidRPr="00451E04">
        <w:rPr>
          <w:rFonts w:ascii="Times New Roman" w:hAnsi="Times New Roman" w:cs="Times New Roman"/>
          <w:color w:val="A6A6A6"/>
          <w:sz w:val="24"/>
          <w:szCs w:val="24"/>
          <w:u w:val="single"/>
          <w:lang w:eastAsia="tr-TR"/>
        </w:rPr>
        <w:t>..…………………………..</w:t>
      </w:r>
      <w:r w:rsidRPr="00451E04">
        <w:rPr>
          <w:rFonts w:ascii="Times New Roman" w:hAnsi="Times New Roman" w:cs="Times New Roman"/>
          <w:color w:val="000000"/>
          <w:sz w:val="24"/>
          <w:szCs w:val="24"/>
          <w:u w:val="single"/>
          <w:lang w:eastAsia="tr-TR"/>
        </w:rPr>
        <w:t xml:space="preserve"> 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denir.  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* </w:t>
      </w:r>
      <w:r w:rsidRPr="00451E04">
        <w:rPr>
          <w:rFonts w:ascii="Times New Roman" w:hAnsi="Times New Roman" w:cs="Times New Roman"/>
          <w:sz w:val="24"/>
          <w:szCs w:val="24"/>
        </w:rPr>
        <w:t>Özgürlüklerimiz……………………………………..…. değildir.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Temel haklar </w:t>
      </w:r>
      <w:r w:rsidRPr="00451E04">
        <w:rPr>
          <w:rFonts w:ascii="Times New Roman" w:hAnsi="Times New Roman" w:cs="Times New Roman"/>
          <w:color w:val="A6A6A6"/>
          <w:sz w:val="24"/>
          <w:szCs w:val="24"/>
          <w:u w:val="single"/>
          <w:lang w:eastAsia="tr-TR"/>
        </w:rPr>
        <w:t>………………………..……...</w:t>
      </w:r>
      <w:r w:rsidRPr="00451E04">
        <w:rPr>
          <w:rFonts w:ascii="Times New Roman" w:hAnsi="Times New Roman" w:cs="Times New Roman"/>
          <w:color w:val="A6A6A6"/>
          <w:sz w:val="24"/>
          <w:szCs w:val="24"/>
          <w:lang w:eastAsia="tr-TR"/>
        </w:rPr>
        <w:t xml:space="preserve"> </w:t>
      </w: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tarafından güvence altına alınır.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*</w:t>
      </w:r>
      <w:r w:rsidRPr="00451E04">
        <w:rPr>
          <w:rFonts w:ascii="Times New Roman" w:hAnsi="Times New Roman" w:cs="Times New Roman"/>
          <w:sz w:val="24"/>
          <w:szCs w:val="24"/>
          <w:lang w:eastAsia="tr-TR"/>
        </w:rPr>
        <w:t xml:space="preserve"> Karşımızdaki kişiyi anlamak için kendimizi onun yerine koymaya </w:t>
      </w:r>
      <w:r w:rsidRPr="00451E04">
        <w:rPr>
          <w:rFonts w:ascii="Times New Roman" w:hAnsi="Times New Roman" w:cs="Times New Roman"/>
          <w:color w:val="A6A6A6"/>
          <w:sz w:val="24"/>
          <w:szCs w:val="24"/>
          <w:lang w:eastAsia="tr-TR"/>
        </w:rPr>
        <w:t xml:space="preserve">……………………………….. </w:t>
      </w:r>
      <w:r w:rsidRPr="00451E04">
        <w:rPr>
          <w:rFonts w:ascii="Times New Roman" w:hAnsi="Times New Roman" w:cs="Times New Roman"/>
          <w:sz w:val="24"/>
          <w:szCs w:val="24"/>
          <w:lang w:eastAsia="tr-TR"/>
        </w:rPr>
        <w:t>denir.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sz w:val="24"/>
          <w:szCs w:val="24"/>
        </w:rPr>
        <w:t xml:space="preserve">Bir sorun çözmek ve </w:t>
      </w:r>
      <w:r w:rsidRPr="00451E04">
        <w:rPr>
          <w:rFonts w:ascii="Times New Roman" w:hAnsi="Times New Roman" w:cs="Times New Roman"/>
          <w:sz w:val="24"/>
          <w:szCs w:val="24"/>
          <w:lang w:eastAsia="tr-TR"/>
        </w:rPr>
        <w:t>tüm tarafların kabul edeceği bir sonuca varmak ancak ………………………... ile  olur.</w:t>
      </w:r>
    </w:p>
    <w:p w:rsidR="00AB6339" w:rsidRPr="00451E04" w:rsidRDefault="00AB6339" w:rsidP="00451E04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451E04">
        <w:rPr>
          <w:rFonts w:ascii="Times New Roman" w:hAnsi="Times New Roman" w:cs="Times New Roman"/>
          <w:sz w:val="24"/>
          <w:szCs w:val="24"/>
        </w:rPr>
        <w:t xml:space="preserve">Kişinin yapması gereken görevleri zamanında yerine getirmesine </w:t>
      </w:r>
      <w:r w:rsidRPr="00451E04">
        <w:rPr>
          <w:rFonts w:ascii="Times New Roman" w:hAnsi="Times New Roman" w:cs="Times New Roman"/>
          <w:color w:val="A6A6A6"/>
          <w:sz w:val="24"/>
          <w:szCs w:val="24"/>
        </w:rPr>
        <w:t>……………………………………</w:t>
      </w:r>
      <w:r w:rsidRPr="00451E04">
        <w:rPr>
          <w:rFonts w:ascii="Times New Roman" w:hAnsi="Times New Roman" w:cs="Times New Roman"/>
          <w:sz w:val="24"/>
          <w:szCs w:val="24"/>
        </w:rPr>
        <w:t>denir.</w:t>
      </w:r>
    </w:p>
    <w:p w:rsidR="00AB6339" w:rsidRPr="00451E04" w:rsidRDefault="00AB6339" w:rsidP="00451E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E04">
        <w:rPr>
          <w:rFonts w:ascii="Times New Roman" w:hAnsi="Times New Roman" w:cs="Times New Roman"/>
          <w:sz w:val="24"/>
          <w:szCs w:val="24"/>
        </w:rPr>
        <w:t xml:space="preserve">* Haklının hakkını almasına, haksızın </w:t>
      </w:r>
      <w:r w:rsidRPr="00451E04">
        <w:rPr>
          <w:rFonts w:ascii="Times New Roman" w:hAnsi="Times New Roman" w:cs="Times New Roman"/>
          <w:color w:val="000000"/>
          <w:sz w:val="24"/>
          <w:szCs w:val="24"/>
        </w:rPr>
        <w:t>cezalandırılmasına…………………………..…….denir</w:t>
      </w:r>
      <w:r w:rsidRPr="00451E04">
        <w:rPr>
          <w:rFonts w:ascii="Times New Roman" w:hAnsi="Times New Roman" w:cs="Times New Roman"/>
          <w:sz w:val="24"/>
          <w:szCs w:val="24"/>
        </w:rPr>
        <w:t>.</w:t>
      </w:r>
    </w:p>
    <w:p w:rsidR="00AB6339" w:rsidRPr="00451E04" w:rsidRDefault="00AB6339" w:rsidP="00451E04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451E04">
        <w:rPr>
          <w:rFonts w:ascii="Times New Roman" w:hAnsi="Times New Roman" w:cs="Times New Roman"/>
          <w:sz w:val="24"/>
          <w:szCs w:val="24"/>
        </w:rPr>
        <w:t>*</w:t>
      </w:r>
      <w:r w:rsidRPr="00451E04">
        <w:rPr>
          <w:rFonts w:ascii="Times New Roman" w:hAnsi="Times New Roman" w:cs="Times New Roman"/>
          <w:sz w:val="24"/>
          <w:szCs w:val="24"/>
          <w:lang w:eastAsia="tr-TR"/>
        </w:rPr>
        <w:t xml:space="preserve"> Okul ve trafik kuralları,  ……………………………… kurallardandır.</w:t>
      </w:r>
    </w:p>
    <w:sectPr w:rsidR="00AB6339" w:rsidRPr="00451E04" w:rsidSect="001E3662">
      <w:pgSz w:w="11906" w:h="16838"/>
      <w:pgMar w:top="709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162C7"/>
    <w:multiLevelType w:val="hybridMultilevel"/>
    <w:tmpl w:val="F43EB752"/>
    <w:lvl w:ilvl="0" w:tplc="786A127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E04"/>
    <w:rsid w:val="001E3662"/>
    <w:rsid w:val="00451E04"/>
    <w:rsid w:val="00A23B48"/>
    <w:rsid w:val="00A8003E"/>
    <w:rsid w:val="00AA64AF"/>
    <w:rsid w:val="00AB6339"/>
    <w:rsid w:val="00AF5902"/>
    <w:rsid w:val="00B37071"/>
    <w:rsid w:val="00F9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E0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51E04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451E04"/>
    <w:pPr>
      <w:spacing w:after="160" w:line="259" w:lineRule="auto"/>
      <w:ind w:left="720"/>
    </w:pPr>
    <w:rPr>
      <w:noProof/>
    </w:rPr>
  </w:style>
  <w:style w:type="character" w:styleId="Hyperlink">
    <w:name w:val="Hyperlink"/>
    <w:basedOn w:val="DefaultParagraphFont"/>
    <w:uiPriority w:val="99"/>
    <w:semiHidden/>
    <w:rsid w:val="00AA64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942</Words>
  <Characters>5374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Nrg</dc:creator>
  <cp:keywords/>
  <dc:description/>
  <cp:lastModifiedBy>Edanur</cp:lastModifiedBy>
  <cp:revision>2</cp:revision>
  <dcterms:created xsi:type="dcterms:W3CDTF">2018-02-02T22:16:00Z</dcterms:created>
  <dcterms:modified xsi:type="dcterms:W3CDTF">2018-02-02T22:16:00Z</dcterms:modified>
</cp:coreProperties>
</file>