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A3" w:rsidRPr="00434212" w:rsidRDefault="008D24A3" w:rsidP="006B6084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……………….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 İLKOKULU </w:t>
      </w:r>
      <w:r>
        <w:rPr>
          <w:rFonts w:ascii="Comic Sans MS" w:hAnsi="Comic Sans MS" w:cs="Comic Sans MS"/>
          <w:b/>
          <w:bCs/>
          <w:sz w:val="20"/>
          <w:szCs w:val="20"/>
        </w:rPr>
        <w:t>…..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  EĞİTİM ÖĞRETİM YILI 4/C SINIFI</w:t>
      </w:r>
    </w:p>
    <w:p w:rsidR="008D24A3" w:rsidRPr="00434212" w:rsidRDefault="008D24A3" w:rsidP="006B6084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İNSAN HAKLARI, YURTTAŞLIK VE DEMOKRASİ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DERSİ 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 2.DÖNEM 1. YAZILI</w:t>
      </w:r>
    </w:p>
    <w:p w:rsidR="008D24A3" w:rsidRPr="00434212" w:rsidRDefault="008D24A3" w:rsidP="006B6084">
      <w:pPr>
        <w:jc w:val="center"/>
        <w:rPr>
          <w:rFonts w:ascii="Comic Sans MS" w:hAnsi="Comic Sans MS" w:cs="Comic Sans MS"/>
          <w:b/>
          <w:bCs/>
          <w:sz w:val="20"/>
          <w:szCs w:val="20"/>
        </w:rPr>
        <w:sectPr w:rsidR="008D24A3" w:rsidRPr="00434212" w:rsidSect="006B608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D24A3" w:rsidRPr="00434212" w:rsidRDefault="008D24A3" w:rsidP="006B608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  <w:u w:val="single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Aşağıdaki yargılardan hangisi </w:t>
      </w:r>
      <w:r w:rsidRPr="00434212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  <w:u w:val="single"/>
        </w:rPr>
      </w:pP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</w:t>
      </w:r>
      <w:r w:rsidRPr="00434212">
        <w:rPr>
          <w:rFonts w:ascii="Comic Sans MS" w:hAnsi="Comic Sans MS" w:cs="Comic Sans MS"/>
          <w:sz w:val="20"/>
          <w:szCs w:val="20"/>
        </w:rPr>
        <w:t>) Toplu taşıma araçlarında koltuklara oturmada yaşlılara öncelik tanımak kötü bir ayrımcılıktır.</w:t>
      </w: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</w:t>
      </w:r>
      <w:r w:rsidRPr="00434212">
        <w:rPr>
          <w:rFonts w:ascii="Comic Sans MS" w:hAnsi="Comic Sans MS" w:cs="Comic Sans MS"/>
          <w:sz w:val="20"/>
          <w:szCs w:val="20"/>
        </w:rPr>
        <w:t>)Uzağı göremeyen bir öğrenciyi sınıfta en ön sıraya oturtmak, iyi bir ayrımcılıktır.</w:t>
      </w: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</w:t>
      </w:r>
      <w:r w:rsidRPr="00434212">
        <w:rPr>
          <w:rFonts w:ascii="Comic Sans MS" w:hAnsi="Comic Sans MS" w:cs="Comic Sans MS"/>
          <w:sz w:val="20"/>
          <w:szCs w:val="20"/>
        </w:rPr>
        <w:t>)Kahverengi gözlü olanlar, mavi gözlü olanlardan üstündür.</w:t>
      </w: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</w:t>
      </w:r>
      <w:r w:rsidRPr="00434212">
        <w:rPr>
          <w:rFonts w:ascii="Comic Sans MS" w:hAnsi="Comic Sans MS" w:cs="Comic Sans MS"/>
          <w:sz w:val="20"/>
          <w:szCs w:val="20"/>
        </w:rPr>
        <w:t>)Bazı şeyleri becerememek bizi değersiz ve kötü biri yapar.</w:t>
      </w:r>
    </w:p>
    <w:p w:rsidR="008D24A3" w:rsidRPr="00434212" w:rsidRDefault="008D24A3" w:rsidP="00AD54FB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434212">
        <w:rPr>
          <w:rFonts w:ascii="Comic Sans MS" w:hAnsi="Comic Sans MS" w:cs="Comic Sans MS"/>
          <w:sz w:val="20"/>
          <w:szCs w:val="20"/>
        </w:rPr>
        <w:t xml:space="preserve"> 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>Aşağıda verilenlerden hangisi pozitif bir ayrımcılıktır?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</w:t>
      </w:r>
      <w:r w:rsidRPr="00434212">
        <w:rPr>
          <w:rFonts w:ascii="Comic Sans MS" w:hAnsi="Comic Sans MS" w:cs="Comic Sans MS"/>
          <w:sz w:val="20"/>
          <w:szCs w:val="20"/>
        </w:rPr>
        <w:t>)Okula geç kalan bazı öğrencilere hiç kızılmaması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</w:t>
      </w:r>
      <w:r w:rsidRPr="00434212">
        <w:rPr>
          <w:rFonts w:ascii="Comic Sans MS" w:hAnsi="Comic Sans MS" w:cs="Comic Sans MS"/>
          <w:sz w:val="20"/>
          <w:szCs w:val="20"/>
        </w:rPr>
        <w:t>)Metrolarda engellilere özel asansör yapılması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</w:t>
      </w:r>
      <w:r w:rsidRPr="00434212">
        <w:rPr>
          <w:rFonts w:ascii="Comic Sans MS" w:hAnsi="Comic Sans MS" w:cs="Comic Sans MS"/>
          <w:sz w:val="20"/>
          <w:szCs w:val="20"/>
        </w:rPr>
        <w:t>)Sadece güçlü öğrencilerin yarışmalara katılması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</w:t>
      </w:r>
      <w:r w:rsidRPr="00434212">
        <w:rPr>
          <w:rFonts w:ascii="Comic Sans MS" w:hAnsi="Comic Sans MS" w:cs="Comic Sans MS"/>
          <w:sz w:val="20"/>
          <w:szCs w:val="20"/>
        </w:rPr>
        <w:t>)Ailelerin kız evlatlarına hiç miras vermemeleri</w:t>
      </w:r>
    </w:p>
    <w:p w:rsidR="008D24A3" w:rsidRPr="00434212" w:rsidRDefault="008D24A3" w:rsidP="006B608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i/>
          <w:iCs/>
          <w:sz w:val="20"/>
          <w:szCs w:val="20"/>
          <w:u w:val="single"/>
        </w:rPr>
      </w:pP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</w:rPr>
        <w:t>3.Tartışmanın doğal olması kadar uzlaşamamak da doğaldır.Uzlaşmanın sağlanamadığı durumlarda aşağıdakilerin hangisine başvurulmalıdır</w:t>
      </w: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?</w:t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434212">
        <w:rPr>
          <w:rFonts w:ascii="Comic Sans MS" w:hAnsi="Comic Sans MS" w:cs="Comic Sans MS"/>
          <w:sz w:val="20"/>
          <w:szCs w:val="20"/>
        </w:rPr>
        <w:t>. Susup oturmak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434212">
        <w:rPr>
          <w:rFonts w:ascii="Comic Sans MS" w:hAnsi="Comic Sans MS" w:cs="Comic Sans MS"/>
          <w:sz w:val="20"/>
          <w:szCs w:val="20"/>
        </w:rPr>
        <w:t>. Birlik olup kavga etmek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434212">
        <w:rPr>
          <w:rFonts w:ascii="Comic Sans MS" w:hAnsi="Comic Sans MS" w:cs="Comic Sans MS"/>
          <w:sz w:val="20"/>
          <w:szCs w:val="20"/>
        </w:rPr>
        <w:t>. Kendi başımızın çaresine bakmak</w:t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434212">
        <w:rPr>
          <w:rFonts w:ascii="Comic Sans MS" w:hAnsi="Comic Sans MS" w:cs="Comic Sans MS"/>
          <w:sz w:val="20"/>
          <w:szCs w:val="20"/>
        </w:rPr>
        <w:t>. Hukuki yollara başvurmak</w:t>
      </w:r>
    </w:p>
    <w:p w:rsidR="008D24A3" w:rsidRPr="00434212" w:rsidRDefault="008D24A3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</w:rPr>
        <w:t>4.Aşağıdakilerden hangisi kuralların bize sağladığı yararlar arasında sayılamaz</w:t>
      </w: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?</w:t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A. Kurallar toplumsal düzeni sağlar.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B. Kurallar, bizi kısıtlar ve hayatı zorlaştırır.</w:t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C. Kurallar sayesinde özgürlüğün sınırları belirlenir.</w:t>
      </w:r>
    </w:p>
    <w:p w:rsidR="008D24A3" w:rsidRPr="00434212" w:rsidRDefault="008D24A3" w:rsidP="00314056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D. Kurallar, davranışımızın sonucunun nereye gittiğini görmemizi sağlar.</w:t>
      </w:r>
    </w:p>
    <w:p w:rsidR="008D24A3" w:rsidRPr="00434212" w:rsidRDefault="008D24A3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5.  Orta Asya Türk Devletleri, </w:t>
      </w:r>
      <w:r>
        <w:rPr>
          <w:rFonts w:ascii="Comic Sans MS" w:hAnsi="Comic Sans MS" w:cs="Comic Sans MS"/>
          <w:b/>
          <w:bCs/>
          <w:sz w:val="20"/>
          <w:szCs w:val="20"/>
        </w:rPr>
        <w:t>İ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slam tarihi, Karahanlılar, Seçuklular ve Osmanlı tarihlerinde yöneticilerde aranan </w:t>
      </w:r>
      <w:r w:rsidRPr="00434212">
        <w:rPr>
          <w:rFonts w:ascii="Comic Sans MS" w:hAnsi="Comic Sans MS" w:cs="Comic Sans MS"/>
          <w:b/>
          <w:bCs/>
          <w:sz w:val="20"/>
          <w:szCs w:val="20"/>
          <w:u w:val="single"/>
        </w:rPr>
        <w:t>ilk ve en önemli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 vasıf nedir? </w:t>
      </w:r>
    </w:p>
    <w:p w:rsidR="008D24A3" w:rsidRPr="00434212" w:rsidRDefault="008D24A3" w:rsidP="0031405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D24A3" w:rsidRPr="00434212" w:rsidRDefault="008D24A3" w:rsidP="00314056">
      <w:pPr>
        <w:jc w:val="both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A) güçlü olmak         B) adaletli olmak         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C) savaşçı olmak      D) hükümdar olmak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6.Aşağıdakilerden hangisi bir ilköğretim beşinci sınıf öğrencisinin evde alabileceği sorumluluklardan biri olamaz?</w:t>
      </w:r>
      <w:r w:rsidRPr="00434212">
        <w:rPr>
          <w:rFonts w:ascii="Comic Sans MS" w:hAnsi="Comic Sans MS" w:cs="Comic Sans MS"/>
          <w:sz w:val="20"/>
          <w:szCs w:val="20"/>
        </w:rPr>
        <w:br/>
        <w:t>A) Her sabah yatağını düzeltmek.</w:t>
      </w:r>
      <w:r w:rsidRPr="00434212">
        <w:rPr>
          <w:rFonts w:ascii="Comic Sans MS" w:hAnsi="Comic Sans MS" w:cs="Comic Sans MS"/>
          <w:sz w:val="20"/>
          <w:szCs w:val="20"/>
        </w:rPr>
        <w:br/>
        <w:t>B) Okul dönüşü, okul kıyafetlerini düzgün bir şekilde dolaba asmak.</w:t>
      </w:r>
      <w:r w:rsidRPr="00434212">
        <w:rPr>
          <w:rFonts w:ascii="Comic Sans MS" w:hAnsi="Comic Sans MS" w:cs="Comic Sans MS"/>
          <w:sz w:val="20"/>
          <w:szCs w:val="20"/>
        </w:rPr>
        <w:br/>
        <w:t>C) Yemek için masanın hazırlanması ve toplanmasına yardım etmek.</w:t>
      </w:r>
      <w:r w:rsidRPr="00434212">
        <w:rPr>
          <w:rFonts w:ascii="Comic Sans MS" w:hAnsi="Comic Sans MS" w:cs="Comic Sans MS"/>
          <w:sz w:val="20"/>
          <w:szCs w:val="20"/>
        </w:rPr>
        <w:br/>
        <w:t>D) Evin alışverişlerini yapmak.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Default="008D24A3" w:rsidP="0031405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7. "Bir elin nesi var iki elin sesi var" atasözündeki el sözcükleri ile vurgulanmak istenen ne olabilir?</w:t>
      </w:r>
      <w:r w:rsidRPr="00434212">
        <w:rPr>
          <w:rFonts w:ascii="Comic Sans MS" w:hAnsi="Comic Sans MS" w:cs="Comic Sans MS"/>
          <w:sz w:val="20"/>
          <w:szCs w:val="20"/>
        </w:rPr>
        <w:br/>
        <w:t>A) Çalışmanın Önemi</w:t>
      </w:r>
      <w:r w:rsidRPr="00434212">
        <w:rPr>
          <w:rFonts w:ascii="Comic Sans MS" w:hAnsi="Comic Sans MS" w:cs="Comic Sans MS"/>
          <w:sz w:val="20"/>
          <w:szCs w:val="20"/>
        </w:rPr>
        <w:br/>
        <w:t>B) İş birliğinin önemi</w:t>
      </w:r>
      <w:r w:rsidRPr="00434212">
        <w:rPr>
          <w:rFonts w:ascii="Comic Sans MS" w:hAnsi="Comic Sans MS" w:cs="Comic Sans MS"/>
          <w:sz w:val="20"/>
          <w:szCs w:val="20"/>
        </w:rPr>
        <w:br/>
        <w:t>C) Sorumluluk almak gerektiği</w:t>
      </w:r>
      <w:r w:rsidRPr="00434212">
        <w:rPr>
          <w:rFonts w:ascii="Comic Sans MS" w:hAnsi="Comic Sans MS" w:cs="Comic Sans MS"/>
          <w:sz w:val="20"/>
          <w:szCs w:val="20"/>
        </w:rPr>
        <w:br/>
        <w:t>D)Tek kişinin başarılı olduğu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8.İnsan  hak ve özgürlüklerinin  güvencesi aşağıdakilerden hangisindedir?</w:t>
      </w:r>
      <w:r w:rsidRPr="00434212">
        <w:rPr>
          <w:rFonts w:ascii="Comic Sans MS" w:hAnsi="Comic Sans MS" w:cs="Comic Sans MS"/>
          <w:sz w:val="20"/>
          <w:szCs w:val="20"/>
        </w:rPr>
        <w:br/>
        <w:t>A. Meclis    B.  Okul   C. Devlet    D.  Aile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9. Aşağıdakilerden   hangisi   hak   kavramını tanımlar?</w:t>
      </w:r>
      <w:r w:rsidRPr="00434212">
        <w:rPr>
          <w:rFonts w:ascii="Comic Sans MS" w:hAnsi="Comic Sans MS" w:cs="Comic Sans MS"/>
          <w:sz w:val="20"/>
          <w:szCs w:val="20"/>
        </w:rPr>
        <w:br/>
        <w:t>A.Ailemizin bize verdiği eğitim.</w:t>
      </w:r>
      <w:r w:rsidRPr="00434212">
        <w:rPr>
          <w:rFonts w:ascii="Comic Sans MS" w:hAnsi="Comic Sans MS" w:cs="Comic Sans MS"/>
          <w:sz w:val="20"/>
          <w:szCs w:val="20"/>
        </w:rPr>
        <w:br/>
        <w:t>B.Okulumuzda tanınan her şey.</w:t>
      </w:r>
      <w:r w:rsidRPr="00434212">
        <w:rPr>
          <w:rFonts w:ascii="Comic Sans MS" w:hAnsi="Comic Sans MS" w:cs="Comic Sans MS"/>
          <w:sz w:val="20"/>
          <w:szCs w:val="20"/>
        </w:rPr>
        <w:br/>
        <w:t>C.Toplumda uymamız gereken  kuralların bütünü.</w:t>
      </w:r>
      <w:r w:rsidRPr="00434212">
        <w:rPr>
          <w:rFonts w:ascii="Comic Sans MS" w:hAnsi="Comic Sans MS" w:cs="Comic Sans MS"/>
          <w:sz w:val="20"/>
          <w:szCs w:val="20"/>
        </w:rPr>
        <w:br/>
        <w:t>D.Bir kimseye ait olan, ona tanınan şey.</w:t>
      </w:r>
    </w:p>
    <w:p w:rsidR="008D24A3" w:rsidRPr="00434212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10-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>“Ders sırasında sessiz olma kuralı bizim ders dinleme hakkımızı kullanmamızı sağlar.” Bu cümleye göre hangisi doğrudur?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A-Kurallar hak ve özgürlüklerimizi korur.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B-Kurallar her zaman çıkarımıza olmalıdır.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C-Kurallar günlük yaşam için gereksizdir.</w:t>
      </w:r>
    </w:p>
    <w:p w:rsidR="008D24A3" w:rsidRPr="00434212" w:rsidRDefault="008D24A3" w:rsidP="00B91CA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  <w:r w:rsidRPr="00434212">
        <w:rPr>
          <w:rFonts w:ascii="Comic Sans MS" w:hAnsi="Comic Sans MS" w:cs="Comic Sans MS"/>
          <w:sz w:val="20"/>
          <w:szCs w:val="20"/>
        </w:rPr>
        <w:t>D-Toplumda kurallara uymak zorunda değiliz</w:t>
      </w:r>
    </w:p>
    <w:p w:rsidR="008D24A3" w:rsidRPr="00434212" w:rsidRDefault="008D24A3" w:rsidP="00B91CA3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11-“Kendimize yapılmasını istemediğimiz bir şeyi başkasına yapmamalıyız. Kendimizi karşımızdaki insanın yerine koyarak onun duygularını anlamaya çalışmalıyız.” Bu ifade hangi kavramın açıklamasıdır?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A-Kural            B- Özgürlük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C-Hak              D- Empati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i/>
          <w:iCs/>
          <w:sz w:val="20"/>
          <w:szCs w:val="20"/>
          <w:u w:val="single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</w:rPr>
        <w:t>.Günlük hayatta sorun olan  bazı durumlar yaşanır. Böyle bir durumda çözüm yolu olarak yapacağımız ilk iş ne olabilir</w:t>
      </w: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?</w:t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434212">
        <w:rPr>
          <w:rFonts w:ascii="Comic Sans MS" w:hAnsi="Comic Sans MS" w:cs="Comic Sans MS"/>
          <w:sz w:val="20"/>
          <w:szCs w:val="20"/>
        </w:rPr>
        <w:t>. Mahkemeye müracaat etmeliyim.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434212">
        <w:rPr>
          <w:rFonts w:ascii="Comic Sans MS" w:hAnsi="Comic Sans MS" w:cs="Comic Sans MS"/>
          <w:sz w:val="20"/>
          <w:szCs w:val="20"/>
        </w:rPr>
        <w:t>. Kavga ederek sorunu çözmeliyim.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434212">
        <w:rPr>
          <w:rFonts w:ascii="Comic Sans MS" w:hAnsi="Comic Sans MS" w:cs="Comic Sans MS"/>
          <w:sz w:val="20"/>
          <w:szCs w:val="20"/>
        </w:rPr>
        <w:t>. Sorun yokmuş gibi davranmalıyım.</w:t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434212">
        <w:rPr>
          <w:rFonts w:ascii="Comic Sans MS" w:hAnsi="Comic Sans MS" w:cs="Comic Sans MS"/>
          <w:sz w:val="20"/>
          <w:szCs w:val="20"/>
        </w:rPr>
        <w:t>. Önce uzlaşı ile sorunu çözmeye çalışmalıyım.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i/>
          <w:iCs/>
          <w:sz w:val="20"/>
          <w:szCs w:val="20"/>
        </w:rPr>
        <w:t>13.Kurallar toplumda düzeni sağlarlar. Yazılı ve yazısız olarak iki çeşit kural vardır. Aşağıda verilenlerden hangisi yazısız kuraldır?</w:t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A. İlkokulun dört yıl olması..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B. Başkalarının eşyalarını izin alarak kullanmak</w:t>
      </w:r>
    </w:p>
    <w:p w:rsidR="008D24A3" w:rsidRPr="00434212" w:rsidRDefault="008D24A3" w:rsidP="00B91CA3">
      <w:pPr>
        <w:rPr>
          <w:rFonts w:ascii="Comic Sans MS" w:hAnsi="Comic Sans MS" w:cs="Comic Sans MS"/>
          <w:color w:val="232323"/>
          <w:sz w:val="20"/>
          <w:szCs w:val="20"/>
          <w:shd w:val="clear" w:color="auto" w:fill="FFFFFF"/>
        </w:rPr>
      </w:pPr>
      <w:r w:rsidRPr="00434212">
        <w:rPr>
          <w:rFonts w:ascii="Comic Sans MS" w:hAnsi="Comic Sans MS" w:cs="Comic Sans MS"/>
          <w:sz w:val="20"/>
          <w:szCs w:val="20"/>
        </w:rPr>
        <w:t>C. 18 yaşını doldurunca sürücü belgesi almak.</w:t>
      </w:r>
    </w:p>
    <w:p w:rsidR="008D24A3" w:rsidRPr="00434212" w:rsidRDefault="008D24A3" w:rsidP="00B91CA3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D. İlkokulda bir dersin 40 dakika olması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14-Aşağıda verilen konulardan hangisinde uzlaşma olmaz?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A-Oyuna başlama sırasında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B-Kırmızı ışıkta geçme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C-Maçta penaltıyı kimin kullanacağı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D-Sınıfça bir proje hazırlama</w:t>
      </w:r>
    </w:p>
    <w:p w:rsidR="008D24A3" w:rsidRPr="00434212" w:rsidRDefault="008D24A3" w:rsidP="00B91CA3">
      <w:pPr>
        <w:spacing w:line="276" w:lineRule="auto"/>
        <w:ind w:left="113"/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B91CA3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15. Bakıma muhtaç çocuklar ülkemizde hangi kurum tarafından korunmaya alınmaktadır?</w:t>
      </w:r>
      <w:r w:rsidRPr="00434212">
        <w:rPr>
          <w:rFonts w:ascii="Comic Sans MS" w:hAnsi="Comic Sans MS" w:cs="Comic Sans MS"/>
          <w:sz w:val="20"/>
          <w:szCs w:val="20"/>
        </w:rPr>
        <w:br/>
        <w:t>A) Yeşilay</w:t>
      </w:r>
      <w:r w:rsidRPr="00434212">
        <w:rPr>
          <w:rFonts w:ascii="Comic Sans MS" w:hAnsi="Comic Sans MS" w:cs="Comic Sans MS"/>
          <w:sz w:val="20"/>
          <w:szCs w:val="20"/>
        </w:rPr>
        <w:br/>
        <w:t>B) Kızılay</w:t>
      </w:r>
      <w:r w:rsidRPr="00434212">
        <w:rPr>
          <w:rFonts w:ascii="Comic Sans MS" w:hAnsi="Comic Sans MS" w:cs="Comic Sans MS"/>
          <w:sz w:val="20"/>
          <w:szCs w:val="20"/>
        </w:rPr>
        <w:br/>
        <w:t>C) Sosyal Hizmetler Çocuk Esirgeme Kurumu</w:t>
      </w:r>
      <w:r w:rsidRPr="00434212">
        <w:rPr>
          <w:rFonts w:ascii="Comic Sans MS" w:hAnsi="Comic Sans MS" w:cs="Comic Sans MS"/>
          <w:sz w:val="20"/>
          <w:szCs w:val="20"/>
        </w:rPr>
        <w:br/>
        <w:t>D) Yardım Sevenler Derneği</w:t>
      </w:r>
    </w:p>
    <w:p w:rsidR="008D24A3" w:rsidRPr="00434212" w:rsidRDefault="008D24A3" w:rsidP="00B91CA3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FF2DC6">
      <w:pPr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16.Aşağıdakilerden hangisinin yapılması bireyler arasındaki anlaşmazlıkların büyümesine neden olur?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</w:t>
      </w:r>
      <w:r w:rsidRPr="00434212">
        <w:rPr>
          <w:rFonts w:ascii="Comic Sans MS" w:hAnsi="Comic Sans MS" w:cs="Comic Sans MS"/>
          <w:sz w:val="20"/>
          <w:szCs w:val="20"/>
        </w:rPr>
        <w:t>. Sorunu görmezden gelmek.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</w:t>
      </w:r>
      <w:r w:rsidRPr="00434212">
        <w:rPr>
          <w:rFonts w:ascii="Comic Sans MS" w:hAnsi="Comic Sans MS" w:cs="Comic Sans MS"/>
          <w:sz w:val="20"/>
          <w:szCs w:val="20"/>
        </w:rPr>
        <w:t>. Karşıdaki kişiye kendini ifade etmesi için fırsat vermek,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</w:t>
      </w:r>
      <w:r w:rsidRPr="00434212">
        <w:rPr>
          <w:rFonts w:ascii="Comic Sans MS" w:hAnsi="Comic Sans MS" w:cs="Comic Sans MS"/>
          <w:sz w:val="20"/>
          <w:szCs w:val="20"/>
        </w:rPr>
        <w:t>. Karşıdaki kişiyle empati kurmaya çalışmak.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</w:t>
      </w:r>
      <w:r w:rsidRPr="00434212">
        <w:rPr>
          <w:rFonts w:ascii="Comic Sans MS" w:hAnsi="Comic Sans MS" w:cs="Comic Sans MS"/>
          <w:sz w:val="20"/>
          <w:szCs w:val="20"/>
        </w:rPr>
        <w:t>. İnsanlara karşı önyargısız olmaya çalışmak.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17.</w:t>
      </w:r>
      <w:r w:rsidRPr="00434212">
        <w:rPr>
          <w:rStyle w:val="Strong"/>
          <w:rFonts w:ascii="Comic Sans MS" w:hAnsi="Comic Sans MS" w:cs="Comic Sans MS"/>
          <w:sz w:val="20"/>
          <w:szCs w:val="20"/>
        </w:rPr>
        <w:t xml:space="preserve"> Bir toplumda adalet ve eşitlik yoksa aşağıdakilerden hangisi görülmez?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A)Güvensizlik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B)Huzursuzluk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C)İş birliği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D)Anlaşmazlık</w:t>
      </w:r>
    </w:p>
    <w:p w:rsidR="008D24A3" w:rsidRPr="00434212" w:rsidRDefault="008D24A3" w:rsidP="00FF2DC6">
      <w:pPr>
        <w:rPr>
          <w:rFonts w:ascii="Comic Sans MS" w:hAnsi="Comic Sans MS" w:cs="Comic Sans MS"/>
          <w:sz w:val="20"/>
          <w:szCs w:val="20"/>
        </w:rPr>
      </w:pP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18.</w:t>
      </w:r>
      <w:r w:rsidRPr="00434212">
        <w:rPr>
          <w:rStyle w:val="Strong"/>
          <w:rFonts w:ascii="Comic Sans MS" w:hAnsi="Comic Sans MS" w:cs="Comic Sans MS"/>
          <w:sz w:val="20"/>
          <w:szCs w:val="20"/>
        </w:rPr>
        <w:t xml:space="preserve"> Bir toplumda huzur ve mutluluğu artırmak için öncelikle aşağıdakilerden hangisini sağlamak gerekir?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A)Pozitif ayrımcılık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B)Toplumsal sınıfları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C)Kişilere ayrıcalık tanınmasını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b w:val="0"/>
          <w:bCs w:val="0"/>
          <w:sz w:val="20"/>
          <w:szCs w:val="20"/>
        </w:rPr>
        <w:t>D)Adalet ve eşitlik</w:t>
      </w:r>
    </w:p>
    <w:p w:rsidR="008D24A3" w:rsidRPr="00434212" w:rsidRDefault="008D24A3" w:rsidP="00FF2DC6">
      <w:pPr>
        <w:rPr>
          <w:rStyle w:val="Strong"/>
          <w:rFonts w:ascii="Comic Sans MS" w:hAnsi="Comic Sans MS" w:cs="Comic Sans MS"/>
          <w:sz w:val="20"/>
          <w:szCs w:val="20"/>
        </w:rPr>
      </w:pPr>
    </w:p>
    <w:p w:rsidR="008D24A3" w:rsidRPr="007D4EE8" w:rsidRDefault="008D24A3" w:rsidP="00D71CC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Style w:val="Strong"/>
          <w:rFonts w:ascii="Comic Sans MS" w:hAnsi="Comic Sans MS" w:cs="Comic Sans MS"/>
          <w:sz w:val="20"/>
          <w:szCs w:val="20"/>
        </w:rPr>
        <w:t>19.</w:t>
      </w:r>
      <w:r w:rsidRPr="00434212">
        <w:rPr>
          <w:rFonts w:ascii="Comic Sans MS" w:hAnsi="Comic Sans MS" w:cs="Comic Sans MS"/>
          <w:sz w:val="20"/>
          <w:szCs w:val="20"/>
        </w:rPr>
        <w:t xml:space="preserve"> </w:t>
      </w:r>
      <w:r w:rsidRPr="007D4EE8">
        <w:rPr>
          <w:rFonts w:ascii="Comic Sans MS" w:hAnsi="Comic Sans MS" w:cs="Comic Sans MS"/>
          <w:b/>
          <w:bCs/>
          <w:sz w:val="20"/>
          <w:szCs w:val="20"/>
        </w:rPr>
        <w:t>İnsan, canlılar içinde özel bir yere sahiptir. Ona bu özel yeri sağlayan, diğer canlılarla ortak özelliklerinin yanında kendine has özelliklerinin olmasıdır. Bu özellikler aynı zamanda insanın değerli olmasını sağlar.</w:t>
      </w:r>
    </w:p>
    <w:p w:rsidR="008D24A3" w:rsidRPr="007D4EE8" w:rsidRDefault="008D24A3" w:rsidP="00D71CC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7D4EE8">
        <w:rPr>
          <w:rFonts w:ascii="Comic Sans MS" w:hAnsi="Comic Sans MS" w:cs="Comic Sans MS"/>
          <w:b/>
          <w:bCs/>
          <w:sz w:val="20"/>
          <w:szCs w:val="20"/>
        </w:rPr>
        <w:t xml:space="preserve">       İnsanın;</w:t>
      </w:r>
      <w:r w:rsidRPr="007D4EE8">
        <w:rPr>
          <w:rFonts w:ascii="Comic Sans MS" w:hAnsi="Comic Sans MS" w:cs="Comic Sans MS"/>
          <w:b/>
          <w:bCs/>
          <w:sz w:val="20"/>
          <w:szCs w:val="20"/>
        </w:rPr>
        <w:tab/>
        <w:t>I. Aklının olması,</w:t>
      </w:r>
    </w:p>
    <w:p w:rsidR="008D24A3" w:rsidRPr="007D4EE8" w:rsidRDefault="008D24A3" w:rsidP="00D71CCD">
      <w:pPr>
        <w:pStyle w:val="NoSpacing"/>
        <w:ind w:left="708" w:firstLine="708"/>
        <w:rPr>
          <w:rFonts w:ascii="Comic Sans MS" w:hAnsi="Comic Sans MS" w:cs="Comic Sans MS"/>
          <w:b/>
          <w:bCs/>
          <w:sz w:val="20"/>
          <w:szCs w:val="20"/>
        </w:rPr>
      </w:pPr>
      <w:r w:rsidRPr="007D4EE8">
        <w:rPr>
          <w:rFonts w:ascii="Comic Sans MS" w:hAnsi="Comic Sans MS" w:cs="Comic Sans MS"/>
          <w:b/>
          <w:bCs/>
          <w:sz w:val="20"/>
          <w:szCs w:val="20"/>
        </w:rPr>
        <w:t>II. Düşünebilmesi,</w:t>
      </w:r>
    </w:p>
    <w:p w:rsidR="008D24A3" w:rsidRPr="007D4EE8" w:rsidRDefault="008D24A3" w:rsidP="00D71CCD">
      <w:pPr>
        <w:pStyle w:val="NoSpacing"/>
        <w:ind w:left="708" w:firstLine="708"/>
        <w:rPr>
          <w:rFonts w:ascii="Comic Sans MS" w:hAnsi="Comic Sans MS" w:cs="Comic Sans MS"/>
          <w:b/>
          <w:bCs/>
          <w:sz w:val="20"/>
          <w:szCs w:val="20"/>
        </w:rPr>
      </w:pPr>
      <w:r w:rsidRPr="007D4EE8">
        <w:rPr>
          <w:rFonts w:ascii="Comic Sans MS" w:hAnsi="Comic Sans MS" w:cs="Comic Sans MS"/>
          <w:b/>
          <w:bCs/>
          <w:sz w:val="20"/>
          <w:szCs w:val="20"/>
        </w:rPr>
        <w:t xml:space="preserve">III. Yürüyebilmesi, gibi yargılardan hangisi ya da hangileri insanı değerli kılan özellikler arasında söylenebilir? 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A. Yalnız I                             B. I ve II      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  <w:t xml:space="preserve">            C. II ve III                           D. I, II ve III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8D24A3" w:rsidRPr="007D4EE8" w:rsidRDefault="008D24A3" w:rsidP="00D71CC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20</w:t>
      </w:r>
      <w:r w:rsidRPr="007D4EE8">
        <w:rPr>
          <w:rFonts w:ascii="Comic Sans MS" w:hAnsi="Comic Sans MS" w:cs="Comic Sans MS"/>
          <w:sz w:val="20"/>
          <w:szCs w:val="20"/>
        </w:rPr>
        <w:t xml:space="preserve">. </w:t>
      </w:r>
      <w:r w:rsidRPr="007D4EE8">
        <w:rPr>
          <w:rFonts w:ascii="Comic Sans MS" w:hAnsi="Comic Sans MS" w:cs="Comic Sans MS"/>
          <w:b/>
          <w:bCs/>
          <w:sz w:val="20"/>
          <w:szCs w:val="20"/>
        </w:rPr>
        <w:t>Aşağıdakilerden hangisi insanı insan yapan değerlerden değildir?</w:t>
      </w:r>
    </w:p>
    <w:p w:rsidR="008D24A3" w:rsidRPr="00434212" w:rsidRDefault="008D24A3" w:rsidP="00D71CCD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A. Özgürlük                       B. Hoşgörü</w:t>
      </w:r>
      <w:r w:rsidRPr="00434212">
        <w:rPr>
          <w:rFonts w:ascii="Comic Sans MS" w:hAnsi="Comic Sans MS" w:cs="Comic Sans MS"/>
          <w:sz w:val="20"/>
          <w:szCs w:val="20"/>
        </w:rPr>
        <w:tab/>
      </w:r>
      <w:r w:rsidRPr="00434212">
        <w:rPr>
          <w:rFonts w:ascii="Comic Sans MS" w:hAnsi="Comic Sans MS" w:cs="Comic Sans MS"/>
          <w:sz w:val="20"/>
          <w:szCs w:val="20"/>
        </w:rPr>
        <w:tab/>
      </w:r>
    </w:p>
    <w:p w:rsidR="008D24A3" w:rsidRPr="00434212" w:rsidRDefault="008D24A3" w:rsidP="00D71CCD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>C. Yardımlaşma                  D. Bencilik</w:t>
      </w:r>
    </w:p>
    <w:p w:rsidR="008D24A3" w:rsidRDefault="008D24A3" w:rsidP="00D71CC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21</w:t>
      </w:r>
      <w:r w:rsidRPr="007D4EE8">
        <w:rPr>
          <w:rFonts w:ascii="Comic Sans MS" w:hAnsi="Comic Sans MS" w:cs="Comic Sans MS"/>
          <w:b/>
          <w:bCs/>
          <w:sz w:val="20"/>
          <w:szCs w:val="20"/>
        </w:rPr>
        <w:t>.   “Çocuk Hakları Sözleşmesi’nde , bir çocuğun ya da ailesinin cinsiyeti, rengi, dili, dininden dolayı ayırımcılık yapılmaması öngörülmüştür.” Bu durum sözleşmenin hangi özelliğini göstermektedir?</w:t>
      </w:r>
      <w:r w:rsidRPr="00434212">
        <w:rPr>
          <w:rFonts w:ascii="Comic Sans MS" w:hAnsi="Comic Sans MS" w:cs="Comic Sans MS"/>
          <w:sz w:val="20"/>
          <w:szCs w:val="20"/>
        </w:rPr>
        <w:t xml:space="preserve"> 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 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A)  eşitlikçi    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434212">
        <w:rPr>
          <w:rFonts w:ascii="Comic Sans MS" w:hAnsi="Comic Sans MS" w:cs="Comic Sans MS"/>
          <w:sz w:val="20"/>
          <w:szCs w:val="20"/>
        </w:rPr>
        <w:t xml:space="preserve">  B)  yasakçı       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C) özgürlükçü                D)  şüpheci</w:t>
      </w:r>
    </w:p>
    <w:p w:rsidR="008D24A3" w:rsidRPr="00434212" w:rsidRDefault="008D24A3" w:rsidP="00D71CC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8D24A3" w:rsidRPr="007D4EE8" w:rsidRDefault="008D24A3" w:rsidP="00102494">
      <w:pPr>
        <w:ind w:left="-57"/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22.</w:t>
      </w: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 </w:t>
      </w:r>
      <w:r w:rsidRPr="007D4EE8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>Yasalarla sahip olunan hakların, herkes tarafından kullanılmasının sağlanmasına …………………</w:t>
      </w:r>
    </w:p>
    <w:p w:rsidR="008D24A3" w:rsidRPr="007D4EE8" w:rsidRDefault="008D24A3" w:rsidP="00102494">
      <w:pPr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</w:pPr>
      <w:r w:rsidRPr="007D4EE8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>…………………………………… denilmektedir.</w:t>
      </w:r>
    </w:p>
    <w:p w:rsidR="008D24A3" w:rsidRPr="007D4EE8" w:rsidRDefault="008D24A3" w:rsidP="00102494">
      <w:pPr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</w:pPr>
      <w:r w:rsidRPr="007D4EE8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 xml:space="preserve">    Verilen bilgide boş bırakılan yere, aşağıdakilerden hangisi yazılırsa cümle doğru olur?</w:t>
      </w:r>
    </w:p>
    <w:p w:rsidR="008D24A3" w:rsidRPr="00434212" w:rsidRDefault="008D24A3" w:rsidP="00102494">
      <w:pPr>
        <w:rPr>
          <w:rFonts w:ascii="Comic Sans MS" w:hAnsi="Comic Sans MS" w:cs="Comic Sans MS"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A) Adalet                </w:t>
      </w:r>
      <w:r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    </w:t>
      </w: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  B) Uzlaşı                   C)Sorumluluk                 D) Özgürlük</w:t>
      </w:r>
    </w:p>
    <w:p w:rsidR="008D24A3" w:rsidRPr="00434212" w:rsidRDefault="008D24A3" w:rsidP="00102494">
      <w:pPr>
        <w:rPr>
          <w:rFonts w:ascii="Comic Sans MS" w:hAnsi="Comic Sans MS" w:cs="Comic Sans MS"/>
          <w:i/>
          <w:iCs/>
          <w:color w:val="0D0D0D"/>
          <w:sz w:val="20"/>
          <w:szCs w:val="20"/>
        </w:rPr>
      </w:pPr>
    </w:p>
    <w:p w:rsidR="008D24A3" w:rsidRPr="007D4EE8" w:rsidRDefault="008D24A3" w:rsidP="00EF161D">
      <w:pPr>
        <w:spacing w:line="240" w:lineRule="atLeast"/>
        <w:ind w:left="-57"/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>23.</w:t>
      </w: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 </w:t>
      </w:r>
      <w:r w:rsidRPr="007D4EE8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>Atalarımız Kurtuluş Savaşı’nda düşmanlarla neden ve hangi insani hak için savaşmıştır?</w:t>
      </w:r>
    </w:p>
    <w:p w:rsidR="008D24A3" w:rsidRPr="00434212" w:rsidRDefault="008D24A3" w:rsidP="00EF161D">
      <w:pPr>
        <w:spacing w:line="240" w:lineRule="atLeast"/>
        <w:rPr>
          <w:rFonts w:ascii="Comic Sans MS" w:hAnsi="Comic Sans MS" w:cs="Comic Sans MS"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A)Yaşama hakkı için                                                                 B)Haberleşme hakkı için            </w:t>
      </w:r>
    </w:p>
    <w:p w:rsidR="008D24A3" w:rsidRDefault="008D24A3" w:rsidP="00EF161D">
      <w:pPr>
        <w:spacing w:line="240" w:lineRule="atLeast"/>
        <w:rPr>
          <w:rFonts w:ascii="Comic Sans MS" w:hAnsi="Comic Sans MS" w:cs="Comic Sans MS"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 xml:space="preserve">C)Dinlenmek için      </w:t>
      </w:r>
    </w:p>
    <w:p w:rsidR="008D24A3" w:rsidRPr="00434212" w:rsidRDefault="008D24A3" w:rsidP="00EF161D">
      <w:pPr>
        <w:spacing w:line="240" w:lineRule="atLeast"/>
        <w:rPr>
          <w:rFonts w:ascii="Comic Sans MS" w:hAnsi="Comic Sans MS" w:cs="Comic Sans MS"/>
          <w:i/>
          <w:iCs/>
          <w:color w:val="0D0D0D"/>
          <w:sz w:val="20"/>
          <w:szCs w:val="20"/>
        </w:rPr>
      </w:pPr>
      <w:r w:rsidRPr="00434212">
        <w:rPr>
          <w:rFonts w:ascii="Comic Sans MS" w:hAnsi="Comic Sans MS" w:cs="Comic Sans MS"/>
          <w:i/>
          <w:iCs/>
          <w:color w:val="0D0D0D"/>
          <w:sz w:val="20"/>
          <w:szCs w:val="20"/>
        </w:rPr>
        <w:t>D)Özgürlük için</w:t>
      </w:r>
    </w:p>
    <w:p w:rsidR="008D24A3" w:rsidRPr="00434212" w:rsidRDefault="008D24A3" w:rsidP="00EF161D">
      <w:pPr>
        <w:spacing w:line="240" w:lineRule="atLeast"/>
        <w:rPr>
          <w:rFonts w:ascii="Comic Sans MS" w:hAnsi="Comic Sans MS" w:cs="Comic Sans MS"/>
          <w:i/>
          <w:iCs/>
          <w:color w:val="0D0D0D"/>
          <w:sz w:val="20"/>
          <w:szCs w:val="20"/>
        </w:rPr>
      </w:pPr>
    </w:p>
    <w:p w:rsidR="008D24A3" w:rsidRPr="00434212" w:rsidRDefault="008D24A3" w:rsidP="00EF161D">
      <w:pPr>
        <w:pStyle w:val="HTMLPreformatted"/>
        <w:tabs>
          <w:tab w:val="left" w:pos="709"/>
        </w:tabs>
        <w:rPr>
          <w:rFonts w:ascii="Comic Sans MS" w:hAnsi="Comic Sans MS" w:cs="Comic Sans MS"/>
          <w:b/>
          <w:bCs/>
          <w:color w:val="000000"/>
          <w:lang w:eastAsia="tr-TR"/>
        </w:rPr>
      </w:pPr>
      <w:r w:rsidRPr="00434212">
        <w:rPr>
          <w:rFonts w:ascii="Comic Sans MS" w:hAnsi="Comic Sans MS" w:cs="Comic Sans MS"/>
          <w:b/>
          <w:bCs/>
          <w:color w:val="0D0D0D"/>
        </w:rPr>
        <w:t>24.</w:t>
      </w:r>
      <w:r w:rsidRPr="00434212">
        <w:rPr>
          <w:rFonts w:ascii="Comic Sans MS" w:hAnsi="Comic Sans MS" w:cs="Comic Sans MS"/>
          <w:b/>
          <w:bCs/>
        </w:rPr>
        <w:t xml:space="preserve"> </w:t>
      </w:r>
      <w:r w:rsidRPr="00434212">
        <w:rPr>
          <w:rFonts w:ascii="Comic Sans MS" w:hAnsi="Comic Sans MS" w:cs="Comic Sans MS"/>
          <w:b/>
          <w:bCs/>
          <w:lang w:eastAsia="tr-TR"/>
        </w:rPr>
        <w:t>Aşağıdaki cümlelerden doğru olanın başına (D) yanlış olanın başına (Y) yazdığınızda hangi şıktaki sonucu elde ederiz?</w:t>
      </w:r>
    </w:p>
    <w:p w:rsidR="008D24A3" w:rsidRPr="00434212" w:rsidRDefault="008D24A3" w:rsidP="00EF1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1-(   ) Yaşama hakkı sadece çocuklarındır.</w:t>
      </w:r>
    </w:p>
    <w:p w:rsidR="008D24A3" w:rsidRPr="00434212" w:rsidRDefault="008D24A3" w:rsidP="00EF161D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2-(   ) Haksızlıklar, adalet ve eşitliğe duyulan güveni sarsar.</w:t>
      </w:r>
    </w:p>
    <w:p w:rsidR="008D24A3" w:rsidRPr="00434212" w:rsidRDefault="008D24A3" w:rsidP="00EF161D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34212">
        <w:rPr>
          <w:rFonts w:ascii="Comic Sans MS" w:hAnsi="Comic Sans MS"/>
          <w:sz w:val="20"/>
          <w:szCs w:val="20"/>
        </w:rPr>
        <w:t>3-(   )Büyüklerle , çocukların sorumlulukları farklıdır.</w:t>
      </w:r>
    </w:p>
    <w:p w:rsidR="008D24A3" w:rsidRPr="00434212" w:rsidRDefault="008D24A3" w:rsidP="00EF161D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4-(   ) Fakir insanlar tedavi edilmemelidir.    </w:t>
      </w:r>
    </w:p>
    <w:p w:rsidR="008D24A3" w:rsidRPr="00434212" w:rsidRDefault="008D24A3" w:rsidP="00EF161D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   </w:t>
      </w:r>
    </w:p>
    <w:p w:rsidR="008D24A3" w:rsidRPr="00434212" w:rsidRDefault="008D24A3" w:rsidP="00EF161D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sz w:val="20"/>
          <w:szCs w:val="20"/>
        </w:rPr>
        <w:t xml:space="preserve">     1 – 2 -3-4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434212">
        <w:rPr>
          <w:rFonts w:ascii="Comic Sans MS" w:hAnsi="Comic Sans MS" w:cs="Comic Sans MS"/>
          <w:sz w:val="20"/>
          <w:szCs w:val="20"/>
        </w:rPr>
        <w:t>1 – 2 -3-4</w:t>
      </w:r>
    </w:p>
    <w:p w:rsidR="008D24A3" w:rsidRPr="00434212" w:rsidRDefault="008D24A3" w:rsidP="00EF161D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A) D-D-Y-D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  <w:t>B) Y-D-D-D</w:t>
      </w:r>
    </w:p>
    <w:p w:rsidR="008D24A3" w:rsidRPr="00434212" w:rsidRDefault="008D24A3" w:rsidP="00EF161D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sz w:val="20"/>
          <w:szCs w:val="20"/>
        </w:rPr>
        <w:t>C) Y-D-Y-D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ab/>
        <w:t>D) Y-D-D-Y</w:t>
      </w:r>
    </w:p>
    <w:p w:rsidR="008D24A3" w:rsidRPr="00434212" w:rsidRDefault="008D24A3" w:rsidP="00EF161D">
      <w:pPr>
        <w:spacing w:line="240" w:lineRule="atLeast"/>
        <w:rPr>
          <w:rFonts w:ascii="Comic Sans MS" w:hAnsi="Comic Sans MS" w:cs="Comic Sans MS"/>
          <w:i/>
          <w:iCs/>
          <w:color w:val="0D0D0D"/>
          <w:sz w:val="20"/>
          <w:szCs w:val="20"/>
        </w:rPr>
      </w:pPr>
    </w:p>
    <w:p w:rsidR="008D24A3" w:rsidRDefault="008D24A3" w:rsidP="00314056">
      <w:pPr>
        <w:rPr>
          <w:rFonts w:ascii="Comic Sans MS" w:hAnsi="Comic Sans MS" w:cs="Comic Sans MS"/>
          <w:sz w:val="20"/>
          <w:szCs w:val="20"/>
        </w:rPr>
      </w:pPr>
      <w:r w:rsidRPr="00434212">
        <w:rPr>
          <w:rFonts w:ascii="Comic Sans MS" w:hAnsi="Comic Sans MS" w:cs="Comic Sans MS"/>
          <w:b/>
          <w:bCs/>
          <w:i/>
          <w:iCs/>
          <w:color w:val="0D0D0D"/>
          <w:sz w:val="20"/>
          <w:szCs w:val="20"/>
        </w:rPr>
        <w:t>25.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 xml:space="preserve"> Aşağıdakilerden  hangisi  devletin  görev-lerinden biri </w:t>
      </w:r>
      <w:r w:rsidRPr="00434212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 w:rsidRPr="00434212">
        <w:rPr>
          <w:rFonts w:ascii="Comic Sans MS" w:hAnsi="Comic Sans MS" w:cs="Comic Sans MS"/>
          <w:b/>
          <w:bCs/>
          <w:sz w:val="20"/>
          <w:szCs w:val="20"/>
        </w:rPr>
        <w:t>?</w:t>
      </w:r>
      <w:r w:rsidRPr="00434212">
        <w:rPr>
          <w:rFonts w:ascii="Comic Sans MS" w:hAnsi="Comic Sans MS" w:cs="Comic Sans MS"/>
          <w:sz w:val="20"/>
          <w:szCs w:val="20"/>
        </w:rPr>
        <w:br/>
        <w:t>A.Çalışanları korumak</w:t>
      </w:r>
      <w:r w:rsidRPr="00434212">
        <w:rPr>
          <w:rFonts w:ascii="Comic Sans MS" w:hAnsi="Comic Sans MS" w:cs="Comic Sans MS"/>
          <w:sz w:val="20"/>
          <w:szCs w:val="20"/>
        </w:rPr>
        <w:br/>
        <w:t>B.İşsizliği önlemek</w:t>
      </w:r>
      <w:r w:rsidRPr="00434212">
        <w:rPr>
          <w:rFonts w:ascii="Comic Sans MS" w:hAnsi="Comic Sans MS" w:cs="Comic Sans MS"/>
          <w:sz w:val="20"/>
          <w:szCs w:val="20"/>
        </w:rPr>
        <w:br/>
        <w:t>C.Gelir düzeyini yükseltmek</w:t>
      </w:r>
      <w:r w:rsidRPr="00434212">
        <w:rPr>
          <w:rFonts w:ascii="Comic Sans MS" w:hAnsi="Comic Sans MS" w:cs="Comic Sans MS"/>
          <w:sz w:val="20"/>
          <w:szCs w:val="20"/>
        </w:rPr>
        <w:br/>
        <w:t>D.Aile bütçesini ayarlamak</w:t>
      </w:r>
    </w:p>
    <w:p w:rsidR="008D24A3" w:rsidRDefault="008D24A3" w:rsidP="00314056">
      <w:pPr>
        <w:rPr>
          <w:rFonts w:ascii="Comic Sans MS" w:hAnsi="Comic Sans MS" w:cs="Comic Sans MS"/>
          <w:sz w:val="20"/>
          <w:szCs w:val="20"/>
        </w:rPr>
      </w:pPr>
    </w:p>
    <w:p w:rsidR="008D24A3" w:rsidRDefault="008D24A3" w:rsidP="00314056">
      <w:pPr>
        <w:rPr>
          <w:rFonts w:ascii="Comic Sans MS" w:hAnsi="Comic Sans MS" w:cs="Comic Sans MS"/>
          <w:sz w:val="20"/>
          <w:szCs w:val="20"/>
        </w:rPr>
      </w:pPr>
    </w:p>
    <w:sectPr w:rsidR="008D24A3" w:rsidSect="00434212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4A3" w:rsidRDefault="008D24A3" w:rsidP="008A7F6B">
      <w:r>
        <w:separator/>
      </w:r>
    </w:p>
  </w:endnote>
  <w:endnote w:type="continuationSeparator" w:id="0">
    <w:p w:rsidR="008D24A3" w:rsidRDefault="008D24A3" w:rsidP="008A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4A3" w:rsidRDefault="008D24A3" w:rsidP="008A7F6B">
      <w:r>
        <w:separator/>
      </w:r>
    </w:p>
  </w:footnote>
  <w:footnote w:type="continuationSeparator" w:id="0">
    <w:p w:rsidR="008D24A3" w:rsidRDefault="008D24A3" w:rsidP="008A7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084"/>
    <w:rsid w:val="00102494"/>
    <w:rsid w:val="001038F0"/>
    <w:rsid w:val="00152964"/>
    <w:rsid w:val="001A5240"/>
    <w:rsid w:val="00311EAF"/>
    <w:rsid w:val="00314056"/>
    <w:rsid w:val="00320D87"/>
    <w:rsid w:val="004128A7"/>
    <w:rsid w:val="00434212"/>
    <w:rsid w:val="004C4063"/>
    <w:rsid w:val="00503BDA"/>
    <w:rsid w:val="00505C45"/>
    <w:rsid w:val="00613243"/>
    <w:rsid w:val="006B6084"/>
    <w:rsid w:val="007D4EE8"/>
    <w:rsid w:val="008A7F6B"/>
    <w:rsid w:val="008D24A3"/>
    <w:rsid w:val="009A1EF4"/>
    <w:rsid w:val="009C51C5"/>
    <w:rsid w:val="00AD54FB"/>
    <w:rsid w:val="00B91CA3"/>
    <w:rsid w:val="00D71CCD"/>
    <w:rsid w:val="00DC3EA9"/>
    <w:rsid w:val="00EF161D"/>
    <w:rsid w:val="00F44C48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03BDA"/>
    <w:rPr>
      <w:b/>
      <w:bCs/>
    </w:rPr>
  </w:style>
  <w:style w:type="paragraph" w:styleId="NoSpacing">
    <w:name w:val="No Spacing"/>
    <w:uiPriority w:val="99"/>
    <w:qFormat/>
    <w:rsid w:val="00D71CCD"/>
    <w:rPr>
      <w:rFonts w:eastAsia="Times New Roman" w:cs="Calibri"/>
    </w:rPr>
  </w:style>
  <w:style w:type="paragraph" w:styleId="HTMLPreformatted">
    <w:name w:val="HTML Preformatted"/>
    <w:basedOn w:val="Normal"/>
    <w:link w:val="HTMLPreformattedChar"/>
    <w:uiPriority w:val="99"/>
    <w:rsid w:val="00EF161D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F161D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A7F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A7F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132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990</Words>
  <Characters>5647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</dc:title>
  <dc:subject/>
  <dc:creator>burçin esen</dc:creator>
  <cp:keywords/>
  <dc:description/>
  <cp:lastModifiedBy>Edanur</cp:lastModifiedBy>
  <cp:revision>2</cp:revision>
  <cp:lastPrinted>2017-03-28T09:46:00Z</cp:lastPrinted>
  <dcterms:created xsi:type="dcterms:W3CDTF">2018-02-02T16:31:00Z</dcterms:created>
  <dcterms:modified xsi:type="dcterms:W3CDTF">2018-02-02T16:31:00Z</dcterms:modified>
</cp:coreProperties>
</file>