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51" w:rsidRDefault="00167751" w:rsidP="002E3C2A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2017/2018 İNGİLİZCE SINAVI   </w:t>
      </w:r>
      <w:r w:rsidRPr="00D32933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</w:t>
      </w:r>
    </w:p>
    <w:p w:rsidR="00167751" w:rsidRDefault="00167751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NAME SURNAME: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CLASS: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NUMBER:</w:t>
      </w:r>
    </w:p>
    <w:p w:rsidR="00167751" w:rsidRDefault="00167751">
      <w:pPr>
        <w:rPr>
          <w:rFonts w:ascii="Times New Roman" w:hAnsi="Times New Roman" w:cs="Times New Roman"/>
          <w:sz w:val="24"/>
          <w:szCs w:val="24"/>
          <w:lang w:val="en-GB"/>
        </w:rPr>
        <w:sectPr w:rsidR="00167751" w:rsidSect="00EE617C">
          <w:pgSz w:w="11906" w:h="16838"/>
          <w:pgMar w:top="624" w:right="624" w:bottom="794" w:left="624" w:header="709" w:footer="709" w:gutter="0"/>
          <w:cols w:space="708"/>
          <w:docGrid w:linePitch="360"/>
        </w:sect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1- Jackie Chan is from......., he is..... 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a)Germany/German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b)Spain/Spanish c)China/Chinese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d)Chinese/China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2-Donald Trump is a(n) .......... . He is from ............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a)American/the USA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b)English/ England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c)the USA/American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d)America/English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3- A(n)............ works in a laboratory.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a)teacher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b)waitress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c)chemist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d)accountant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4- Boşlukları </w:t>
      </w:r>
      <w:r w:rsidRPr="00907AA0">
        <w:rPr>
          <w:rFonts w:ascii="Times New Roman" w:hAnsi="Times New Roman" w:cs="Times New Roman"/>
          <w:i/>
          <w:iCs/>
          <w:sz w:val="24"/>
          <w:szCs w:val="24"/>
          <w:lang w:val="en-GB"/>
        </w:rPr>
        <w:t>“a/an”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ile doldurunuz.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........umbrella, ........mobile phone, 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........passport, .........ID card.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a)a/a/an/an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b)an/a/a/an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c)an/an/a/an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d)a/an/an/a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5. 6. ve 7. Soruları Aşağıdaki Tabloya Göre Cevaplayınız.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"/>
        <w:gridCol w:w="1110"/>
        <w:gridCol w:w="1022"/>
        <w:gridCol w:w="1021"/>
        <w:gridCol w:w="1017"/>
      </w:tblGrid>
      <w:tr w:rsidR="00167751" w:rsidRPr="004F37CC">
        <w:tc>
          <w:tcPr>
            <w:tcW w:w="1022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notebook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student ID card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Bottle of water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 car</w:t>
            </w:r>
          </w:p>
        </w:tc>
      </w:tr>
      <w:tr w:rsidR="00167751" w:rsidRPr="004F37CC">
        <w:tc>
          <w:tcPr>
            <w:tcW w:w="1022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Sergio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</w:tr>
      <w:tr w:rsidR="00167751" w:rsidRPr="004F37CC">
        <w:tc>
          <w:tcPr>
            <w:tcW w:w="1022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Katia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</w:tr>
      <w:tr w:rsidR="00167751" w:rsidRPr="004F37CC">
        <w:tc>
          <w:tcPr>
            <w:tcW w:w="1022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Hillary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</w:tr>
      <w:tr w:rsidR="00167751" w:rsidRPr="004F37CC">
        <w:tc>
          <w:tcPr>
            <w:tcW w:w="1022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Emily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+</w:t>
            </w:r>
          </w:p>
        </w:tc>
        <w:tc>
          <w:tcPr>
            <w:tcW w:w="1023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5- Sergio ........ a notebook but he .......a student ID card.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a)have got/haven’t got        b)hasn’t got/haven’t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got/has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d)has got/ hasn’t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6- Emily ........a car but Hillary and Katia ......cars.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b)has got/haven’t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c)has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d)have got/haven’t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7-Hillary and Emily ........bottle of water but Sergio and Katia ......... bottle of water.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a)has got/hasn’t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b)have got/haven’t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c)haven’t got/have got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d)have got/hasn’t got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8- We can go out late in Elmadağ, because it is ........ but we can’t go out late in İstanbul , because it is ....... 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a)crowded/uncrowded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b)safe/unsafe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c)busy/quiet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d)safe/safer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9-Do you like going to cinema with your friends at the weekends?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a)Yes, I do.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 Yes, my friends do.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c)Yes, I likes.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 Yes, you dislike.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10- What time .......you.......in the mornings?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a)does/gets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b)do/gets up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c)do/get up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d)do/getting up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11- What type of movies do you like watching?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 hate comedy films.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b)I like sci-fi movies.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c)I dislike romance movies.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d)I likes horror movies.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12-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95.25pt;height:54pt;visibility:visible">
            <v:imagedata r:id="rId5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Resim 3" o:spid="_x0000_i1026" type="#_x0000_t75" style="width:66.75pt;height:66.75pt;visibility:visible">
            <v:imagedata r:id="rId6" o:title=""/>
          </v:shape>
        </w:pict>
      </w: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Resim 2" o:spid="_x0000_i1027" type="#_x0000_t75" style="width:83.25pt;height:83.25pt;visibility:visible">
            <v:imagedata r:id="rId7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Resim 1" o:spid="_x0000_i1028" type="#_x0000_t75" style="width:67.5pt;height:67.5pt;visibility:visible">
            <v:imagedata r:id="rId8" o:title=""/>
          </v:shape>
        </w:pic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..............a book but ................ a phone.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a)There is/there isn’t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b)There are/there isn’t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c)There isn’t/ there are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d)There isn’t/there is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13-Brian ........ like eating fish and chips.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a)do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b)doing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c)don’t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d)doesn’t 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14- Gruplandırıldığında hangisi dışta kalır?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a)coffee table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c)sofa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d)sink 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15- Gruplandırıldığında hangisi dışta kalır?</w:t>
      </w:r>
    </w:p>
    <w:p w:rsidR="00167751" w:rsidRDefault="00167751" w:rsidP="000000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a)fridge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b)armchair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c)cooker   d)sink</w:t>
      </w:r>
    </w:p>
    <w:p w:rsidR="00167751" w:rsidRPr="0000009E" w:rsidRDefault="00167751" w:rsidP="000000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00009E">
        <w:rPr>
          <w:rFonts w:ascii="Times New Roman" w:hAnsi="Times New Roman" w:cs="Times New Roman"/>
          <w:b/>
          <w:bCs/>
          <w:sz w:val="24"/>
          <w:szCs w:val="24"/>
          <w:lang w:val="en-GB"/>
        </w:rPr>
        <w:t>16- Doğru sıralamaya uygun yer yön zarflarını seçiniz.</w:t>
      </w:r>
    </w:p>
    <w:p w:rsidR="00167751" w:rsidRDefault="00167751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_x0000_i1029" type="#_x0000_t75" style="width:163.5pt;height:82.5pt;visibility:visible">
            <v:imagedata r:id="rId9" o:title=""/>
          </v:shape>
        </w:pict>
      </w:r>
    </w:p>
    <w:p w:rsidR="00167751" w:rsidRDefault="00167751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a)in/on/under/behind/next to</w:t>
      </w:r>
    </w:p>
    <w:p w:rsidR="00167751" w:rsidRDefault="00167751" w:rsidP="00425843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b)in front of/onto/in/behind/near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c)on/in/under/behind/near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d)in/under/on/behind/next to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17- Which is </w:t>
      </w:r>
      <w:r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wrong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about Tokyo? Tokyo hakkında hangisi </w:t>
      </w:r>
      <w:r w:rsidRPr="002843D3">
        <w:rPr>
          <w:rFonts w:ascii="Times New Roman" w:hAnsi="Times New Roman" w:cs="Times New Roman"/>
          <w:sz w:val="24"/>
          <w:szCs w:val="24"/>
          <w:u w:val="single"/>
          <w:lang w:val="en-GB"/>
        </w:rPr>
        <w:t>yanlıştır</w:t>
      </w:r>
      <w:r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_x0000_i1030" type="#_x0000_t75" style="width:242.25pt;height:125.25pt;visibility:visible">
            <v:imagedata r:id="rId10" o:title=""/>
          </v:shape>
        </w:pic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a)crowded and unsafe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b)busy and modern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c)lively and full of people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d)green and quiet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18-The plane is ........ than the train.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a)more expensive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b)expensiver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c)more expensive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d)expensive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19- Antalya is.............Ankara.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a)hot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b)hotter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c)hotter than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d)more hot than</w:t>
      </w:r>
    </w:p>
    <w:p w:rsidR="00167751" w:rsidRDefault="00167751" w:rsidP="0038654D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Default="00167751" w:rsidP="004564C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3B0743">
        <w:rPr>
          <w:rFonts w:ascii="Times New Roman" w:hAnsi="Times New Roman" w:cs="Times New Roman"/>
          <w:sz w:val="24"/>
          <w:szCs w:val="24"/>
          <w:lang w:val="en-GB"/>
        </w:rPr>
        <w:t xml:space="preserve">20- </w:t>
      </w:r>
      <w:r w:rsidRPr="003B0743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__________ en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joys going to the gym early every</w:t>
      </w:r>
      <w:r w:rsidRPr="003B0743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morning.</w:t>
      </w:r>
    </w:p>
    <w:p w:rsidR="00167751" w:rsidRDefault="00167751" w:rsidP="004564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3B0743">
        <w:rPr>
          <w:rFonts w:ascii="Times New Roman" w:hAnsi="Times New Roman" w:cs="Times New Roman"/>
          <w:sz w:val="24"/>
          <w:szCs w:val="24"/>
          <w:lang w:val="en-GB"/>
        </w:rPr>
        <w:t>a)I</w:t>
      </w:r>
      <w:r w:rsidRPr="003B0743">
        <w:rPr>
          <w:rFonts w:ascii="Times New Roman" w:hAnsi="Times New Roman" w:cs="Times New Roman"/>
          <w:sz w:val="24"/>
          <w:szCs w:val="24"/>
          <w:lang w:val="en-GB"/>
        </w:rPr>
        <w:tab/>
        <w:t>b)She</w:t>
      </w:r>
      <w:r w:rsidRPr="003B0743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hAnsi="Times New Roman" w:cs="Times New Roman"/>
          <w:sz w:val="24"/>
          <w:szCs w:val="24"/>
          <w:lang w:val="en-GB"/>
        </w:rPr>
        <w:t>c)They</w:t>
      </w:r>
      <w:r w:rsidRPr="003B0743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3B0743">
        <w:rPr>
          <w:rFonts w:ascii="Times New Roman" w:hAnsi="Times New Roman" w:cs="Times New Roman"/>
          <w:sz w:val="24"/>
          <w:szCs w:val="24"/>
          <w:lang w:val="en-GB"/>
        </w:rPr>
        <w:t>d)We</w:t>
      </w:r>
    </w:p>
    <w:p w:rsidR="00167751" w:rsidRDefault="00167751" w:rsidP="004564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Pr="0003596B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 w:rsidRPr="0003596B">
        <w:rPr>
          <w:rFonts w:ascii="Times New Roman" w:hAnsi="Times New Roman" w:cs="Times New Roman"/>
          <w:sz w:val="24"/>
          <w:szCs w:val="24"/>
          <w:lang w:val="en-GB"/>
        </w:rPr>
        <w:t xml:space="preserve">21- </w:t>
      </w:r>
      <w:r w:rsidRPr="0003596B">
        <w:rPr>
          <w:rStyle w:val="fontstyle01"/>
          <w:rFonts w:ascii="Times New Roman" w:hAnsi="Times New Roman" w:cs="Times New Roman"/>
          <w:color w:val="auto"/>
          <w:sz w:val="24"/>
          <w:szCs w:val="24"/>
          <w:lang w:val="en-GB"/>
        </w:rPr>
        <w:t xml:space="preserve">They are our new neighbours. Let’s visit </w:t>
      </w:r>
      <w:r w:rsidRPr="0003596B">
        <w:rPr>
          <w:rStyle w:val="fontstyle21"/>
          <w:rFonts w:ascii="Times New Roman" w:hAnsi="Times New Roman" w:cs="Times New Roman"/>
          <w:sz w:val="24"/>
          <w:szCs w:val="24"/>
          <w:lang w:val="en-GB"/>
        </w:rPr>
        <w:t>……</w:t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 xml:space="preserve"> .</w:t>
      </w:r>
    </w:p>
    <w:p w:rsidR="00167751" w:rsidRPr="0003596B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a)they</w:t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b)them</w:t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c)us</w:t>
      </w:r>
      <w:r w:rsidRPr="0003596B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d)their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167751" w:rsidRPr="00111AD3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22- Samantha is as rich ……. David.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 w:rsidRPr="00111AD3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a)to</w:t>
      </w:r>
      <w:r w:rsidRPr="00111AD3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b)than</w:t>
      </w:r>
      <w:r w:rsidRPr="00111AD3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c)that</w:t>
      </w:r>
      <w:r w:rsidRPr="00111AD3"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d)as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23- There is a lovely house in city.  ........ colour is pink.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a) I</w:t>
      </w: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b)it</w:t>
      </w: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c)its</w:t>
      </w: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d)it’s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24- My mother is my grandmother’s ............. .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a)sister</w:t>
      </w: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 xml:space="preserve">      b)mother      c)wife</w:t>
      </w: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ab/>
        <w:t>d)daughter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  <w:t>25- Haritaya göre soruyu cevaplayınız.</w: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  <w:r w:rsidRPr="004F37CC">
        <w:rPr>
          <w:rFonts w:ascii="Times New Roman" w:hAnsi="Times New Roman" w:cs="Times New Roman"/>
          <w:noProof/>
          <w:sz w:val="24"/>
          <w:szCs w:val="24"/>
        </w:rPr>
        <w:pict>
          <v:shape id="Resim 20" o:spid="_x0000_i1031" type="#_x0000_t75" style="width:213pt;height:150.75pt;visibility:visible">
            <v:imagedata r:id="rId11" o:title=""/>
          </v:shape>
        </w:pict>
      </w:r>
    </w:p>
    <w:p w:rsidR="00167751" w:rsidRDefault="00167751" w:rsidP="00284EE4">
      <w:pPr>
        <w:shd w:val="clear" w:color="auto" w:fill="FFFFFF"/>
        <w:spacing w:after="0" w:line="240" w:lineRule="auto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GB"/>
        </w:rPr>
      </w:pPr>
    </w:p>
    <w:p w:rsidR="00167751" w:rsidRDefault="00167751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A: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 xml:space="preserve"> Excuse me! Is there a bank around here?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5B01C6">
        <w:rPr>
          <w:rFonts w:ascii="Times New Roman" w:hAnsi="Times New Roman" w:cs="Times New Roman"/>
          <w:b/>
          <w:bCs/>
          <w:sz w:val="24"/>
          <w:szCs w:val="24"/>
          <w:lang w:val="en-GB"/>
        </w:rPr>
        <w:t>B:</w:t>
      </w:r>
      <w:r w:rsidRPr="005B01C6">
        <w:rPr>
          <w:rFonts w:ascii="Times New Roman" w:hAnsi="Times New Roman" w:cs="Times New Roman"/>
          <w:sz w:val="24"/>
          <w:szCs w:val="24"/>
          <w:lang w:val="en-GB"/>
        </w:rPr>
        <w:t xml:space="preserve"> Yes, there is one near here. First,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</w:t>
      </w:r>
    </w:p>
    <w:p w:rsidR="00167751" w:rsidRDefault="00167751" w:rsidP="00284E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67751" w:rsidRPr="009513BB" w:rsidRDefault="00167751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a) go along the street, take the second turning on the left. It’s on the left next to the bookshop.</w:t>
      </w:r>
    </w:p>
    <w:p w:rsidR="00167751" w:rsidRPr="009513BB" w:rsidRDefault="00167751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9513BB">
        <w:rPr>
          <w:rFonts w:ascii="Times New Roman" w:hAnsi="Times New Roman" w:cs="Times New Roman"/>
          <w:sz w:val="24"/>
          <w:szCs w:val="24"/>
          <w:lang w:val="en-GB"/>
        </w:rPr>
        <w:t>b)</w:t>
      </w:r>
      <w:r w:rsidRPr="009513BB">
        <w:rPr>
          <w:rFonts w:ascii="Times New Roman" w:hAnsi="Times New Roman" w:cs="Times New Roman"/>
          <w:sz w:val="24"/>
          <w:szCs w:val="24"/>
        </w:rPr>
        <w:t xml:space="preserve"> </w:t>
      </w:r>
      <w:r w:rsidRPr="009513BB">
        <w:rPr>
          <w:rFonts w:ascii="Times New Roman" w:hAnsi="Times New Roman" w:cs="Times New Roman"/>
          <w:sz w:val="24"/>
          <w:szCs w:val="24"/>
          <w:lang w:val="en-GB"/>
        </w:rPr>
        <w:t>take the first turning on the right. It’s on the left next to the school.</w:t>
      </w:r>
    </w:p>
    <w:p w:rsidR="00167751" w:rsidRDefault="00167751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c) go along the street, take the second turning on </w:t>
      </w: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71613D">
        <w:rPr>
          <w:rFonts w:ascii="Times New Roman" w:hAnsi="Times New Roman" w:cs="Times New Roman"/>
          <w:sz w:val="24"/>
          <w:szCs w:val="24"/>
          <w:lang w:val="en-GB"/>
        </w:rPr>
        <w:t>he right. It’s on the left next to the cafe.</w:t>
      </w:r>
    </w:p>
    <w:p w:rsidR="00167751" w:rsidRDefault="00167751" w:rsidP="00352B6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</w:t>
      </w:r>
      <w:r w:rsidRPr="009513B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go along the street, take the second turning on </w:t>
      </w: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he right. It’s on the </w:t>
      </w:r>
      <w:r>
        <w:rPr>
          <w:rFonts w:ascii="Times New Roman" w:hAnsi="Times New Roman" w:cs="Times New Roman"/>
          <w:sz w:val="24"/>
          <w:szCs w:val="24"/>
          <w:lang w:val="en-GB"/>
        </w:rPr>
        <w:t>right</w:t>
      </w:r>
      <w:r w:rsidRPr="007161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near the library</w:t>
      </w:r>
      <w:r w:rsidRPr="0071613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"/>
        <w:gridCol w:w="511"/>
        <w:gridCol w:w="510"/>
        <w:gridCol w:w="511"/>
      </w:tblGrid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  <w:lang w:val="en-GB"/>
              </w:rPr>
            </w:pPr>
            <w:r w:rsidRPr="004F37CC"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  <w:lang w:val="en-GB"/>
              </w:rPr>
              <w:t>SORU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79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79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79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16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17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18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19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20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21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22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23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24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167751" w:rsidRPr="004F37CC">
        <w:trPr>
          <w:trHeight w:val="186"/>
        </w:trPr>
        <w:tc>
          <w:tcPr>
            <w:tcW w:w="675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25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10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11" w:type="dxa"/>
          </w:tcPr>
          <w:p w:rsidR="00167751" w:rsidRPr="004F37CC" w:rsidRDefault="00167751" w:rsidP="004F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 w:rsidRPr="004F37CC"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:rsidR="00167751" w:rsidRDefault="00167751" w:rsidP="00520C0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 40 dakikadır.</w:t>
      </w:r>
    </w:p>
    <w:sectPr w:rsidR="00167751" w:rsidSect="00E042A7">
      <w:type w:val="continuous"/>
      <w:pgSz w:w="11906" w:h="16838"/>
      <w:pgMar w:top="624" w:right="624" w:bottom="79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Obliq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2344B"/>
    <w:multiLevelType w:val="multilevel"/>
    <w:tmpl w:val="384C18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17C"/>
    <w:rsid w:val="0000009E"/>
    <w:rsid w:val="00010936"/>
    <w:rsid w:val="00031FD9"/>
    <w:rsid w:val="00035922"/>
    <w:rsid w:val="0003596B"/>
    <w:rsid w:val="000370EF"/>
    <w:rsid w:val="00040672"/>
    <w:rsid w:val="000411A8"/>
    <w:rsid w:val="00045B05"/>
    <w:rsid w:val="0005166B"/>
    <w:rsid w:val="00064898"/>
    <w:rsid w:val="00085CE5"/>
    <w:rsid w:val="000B3C2E"/>
    <w:rsid w:val="000E7FBC"/>
    <w:rsid w:val="000F6A02"/>
    <w:rsid w:val="0010589F"/>
    <w:rsid w:val="00111AD3"/>
    <w:rsid w:val="00167751"/>
    <w:rsid w:val="001730FD"/>
    <w:rsid w:val="0019478E"/>
    <w:rsid w:val="001A1F20"/>
    <w:rsid w:val="00214401"/>
    <w:rsid w:val="00241CD4"/>
    <w:rsid w:val="002843D3"/>
    <w:rsid w:val="00284EE4"/>
    <w:rsid w:val="002C1D2F"/>
    <w:rsid w:val="002E3C2A"/>
    <w:rsid w:val="00304E0F"/>
    <w:rsid w:val="00350D8E"/>
    <w:rsid w:val="00352B6B"/>
    <w:rsid w:val="0038654D"/>
    <w:rsid w:val="0039625F"/>
    <w:rsid w:val="003B0743"/>
    <w:rsid w:val="0040053E"/>
    <w:rsid w:val="004202F3"/>
    <w:rsid w:val="00425843"/>
    <w:rsid w:val="00454EEC"/>
    <w:rsid w:val="004564C2"/>
    <w:rsid w:val="004666FD"/>
    <w:rsid w:val="00491FD1"/>
    <w:rsid w:val="00495BAB"/>
    <w:rsid w:val="004A773A"/>
    <w:rsid w:val="004B2279"/>
    <w:rsid w:val="004F37CC"/>
    <w:rsid w:val="0050100B"/>
    <w:rsid w:val="005151AA"/>
    <w:rsid w:val="00520C0E"/>
    <w:rsid w:val="00585D2E"/>
    <w:rsid w:val="005A75C7"/>
    <w:rsid w:val="005B01C6"/>
    <w:rsid w:val="005B2374"/>
    <w:rsid w:val="005B418D"/>
    <w:rsid w:val="006C2DEA"/>
    <w:rsid w:val="006D651A"/>
    <w:rsid w:val="0071613D"/>
    <w:rsid w:val="0077249B"/>
    <w:rsid w:val="0078679C"/>
    <w:rsid w:val="007A5F5F"/>
    <w:rsid w:val="007B1A8E"/>
    <w:rsid w:val="007E2536"/>
    <w:rsid w:val="00880E2F"/>
    <w:rsid w:val="008849E9"/>
    <w:rsid w:val="008D60EE"/>
    <w:rsid w:val="0090721F"/>
    <w:rsid w:val="00907AA0"/>
    <w:rsid w:val="009153D7"/>
    <w:rsid w:val="00915F40"/>
    <w:rsid w:val="00924224"/>
    <w:rsid w:val="009513BB"/>
    <w:rsid w:val="00966921"/>
    <w:rsid w:val="00986671"/>
    <w:rsid w:val="00992A3E"/>
    <w:rsid w:val="009A2369"/>
    <w:rsid w:val="009D03F5"/>
    <w:rsid w:val="009F749B"/>
    <w:rsid w:val="00A16E3B"/>
    <w:rsid w:val="00A20260"/>
    <w:rsid w:val="00A20AA8"/>
    <w:rsid w:val="00A54A05"/>
    <w:rsid w:val="00A82CC5"/>
    <w:rsid w:val="00AE17C0"/>
    <w:rsid w:val="00AE3655"/>
    <w:rsid w:val="00B01076"/>
    <w:rsid w:val="00B3509A"/>
    <w:rsid w:val="00B365AD"/>
    <w:rsid w:val="00B746A6"/>
    <w:rsid w:val="00B83481"/>
    <w:rsid w:val="00BE5A64"/>
    <w:rsid w:val="00BE5AB2"/>
    <w:rsid w:val="00C21E5B"/>
    <w:rsid w:val="00C9195F"/>
    <w:rsid w:val="00CA0826"/>
    <w:rsid w:val="00D16B5A"/>
    <w:rsid w:val="00D32933"/>
    <w:rsid w:val="00D4074A"/>
    <w:rsid w:val="00D81357"/>
    <w:rsid w:val="00DB505A"/>
    <w:rsid w:val="00DC356E"/>
    <w:rsid w:val="00DC45F9"/>
    <w:rsid w:val="00DC7565"/>
    <w:rsid w:val="00DE5FE1"/>
    <w:rsid w:val="00E042A7"/>
    <w:rsid w:val="00E46769"/>
    <w:rsid w:val="00E60084"/>
    <w:rsid w:val="00E7314A"/>
    <w:rsid w:val="00EA5A45"/>
    <w:rsid w:val="00ED03C8"/>
    <w:rsid w:val="00EE617C"/>
    <w:rsid w:val="00F15A99"/>
    <w:rsid w:val="00F20C79"/>
    <w:rsid w:val="00F309E0"/>
    <w:rsid w:val="00F71DE6"/>
    <w:rsid w:val="00F77918"/>
    <w:rsid w:val="00FB573F"/>
    <w:rsid w:val="00FC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7C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195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0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1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2C1D2F"/>
    <w:rPr>
      <w:b/>
      <w:bCs/>
    </w:rPr>
  </w:style>
  <w:style w:type="character" w:customStyle="1" w:styleId="fontstyle01">
    <w:name w:val="fontstyle01"/>
    <w:basedOn w:val="DefaultParagraphFont"/>
    <w:uiPriority w:val="99"/>
    <w:rsid w:val="00284EE4"/>
    <w:rPr>
      <w:rFonts w:ascii="Helvetica" w:hAnsi="Helvetica" w:cs="Helvetica"/>
      <w:color w:val="231F20"/>
      <w:sz w:val="20"/>
      <w:szCs w:val="20"/>
    </w:rPr>
  </w:style>
  <w:style w:type="character" w:customStyle="1" w:styleId="fontstyle21">
    <w:name w:val="fontstyle21"/>
    <w:basedOn w:val="DefaultParagraphFont"/>
    <w:uiPriority w:val="99"/>
    <w:rsid w:val="00284EE4"/>
    <w:rPr>
      <w:rFonts w:ascii="Helvetica-BoldOblique" w:hAnsi="Helvetica-BoldOblique" w:cs="Helvetica-BoldOblique"/>
      <w:b/>
      <w:bCs/>
      <w:i/>
      <w:iCs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9A23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599</Words>
  <Characters>3420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Edanur</cp:lastModifiedBy>
  <cp:revision>4</cp:revision>
  <dcterms:created xsi:type="dcterms:W3CDTF">2018-01-06T14:22:00Z</dcterms:created>
  <dcterms:modified xsi:type="dcterms:W3CDTF">2018-01-06T18:20:00Z</dcterms:modified>
</cp:coreProperties>
</file>