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CE" w:rsidRPr="00667646" w:rsidRDefault="00961CCE" w:rsidP="00667646">
      <w:pPr>
        <w:rPr>
          <w:rFonts w:ascii="2017 OKUL tekinegitim.com - NOK" w:hAnsi="2017 OKUL tekinegitim.com - NOK" w:cs="2017 OKUL tekinegitim.com - NOK"/>
          <w:sz w:val="144"/>
          <w:szCs w:val="144"/>
        </w:rPr>
      </w:pPr>
      <w:r>
        <w:rPr>
          <w:rFonts w:ascii="2017 OKUL tekinegitim.com" w:hAnsi="2017 OKUL tekinegitim.com" w:cs="2017 OKUL tekinegitim.com"/>
          <w:sz w:val="60"/>
          <w:szCs w:val="60"/>
        </w:rPr>
        <w:t xml:space="preserve"> </w:t>
      </w:r>
      <w:r w:rsidRPr="00F6310A">
        <w:rPr>
          <w:rFonts w:ascii="2017 OKUL tekinegitim.com" w:hAnsi="2017 OKUL tekinegitim.com" w:cs="2017 OKUL tekinegitim.com"/>
          <w:noProof/>
          <w:sz w:val="60"/>
          <w:szCs w:val="6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129.75pt;height:102pt;visibility:visible">
            <v:imagedata r:id="rId4" o:title="" cropbottom="1944f"/>
          </v:shape>
        </w:pict>
      </w:r>
      <w:r>
        <w:rPr>
          <w:rFonts w:ascii="2017 OKUL tekinegitim.com" w:hAnsi="2017 OKUL tekinegitim.com" w:cs="2017 OKUL tekinegitim.com"/>
          <w:sz w:val="60"/>
          <w:szCs w:val="60"/>
        </w:rPr>
        <w:t xml:space="preserve"> </w:t>
      </w:r>
      <w:r w:rsidRPr="00667646">
        <w:rPr>
          <w:rFonts w:ascii="2017 OKUL tekinegitim.com - NOK" w:hAnsi="2017 OKUL tekinegitim.com - NOK" w:cs="2017 OKUL tekinegitim.com - NOK"/>
          <w:sz w:val="120"/>
          <w:szCs w:val="120"/>
        </w:rPr>
        <w:t>n n</w:t>
      </w:r>
      <w:r>
        <w:rPr>
          <w:rFonts w:ascii="2017 OKUL tekinegitim.com - NOK" w:hAnsi="2017 OKUL tekinegitim.com - NOK" w:cs="2017 OKUL tekinegitim.com - NOK"/>
          <w:sz w:val="120"/>
          <w:szCs w:val="120"/>
        </w:rPr>
        <w:t xml:space="preserve"> </w:t>
      </w:r>
      <w:r w:rsidRPr="00667646">
        <w:rPr>
          <w:rFonts w:ascii="2017 OKUL tekinegitim.com - NOK" w:hAnsi="2017 OKUL tekinegitim.com - NOK" w:cs="2017 OKUL tekinegitim.com - NOK"/>
          <w:sz w:val="120"/>
          <w:szCs w:val="120"/>
        </w:rPr>
        <w:t>N</w:t>
      </w:r>
      <w:r>
        <w:rPr>
          <w:rFonts w:ascii="2017 OKUL tekinegitim.com - NOK" w:hAnsi="2017 OKUL tekinegitim.com - NOK" w:cs="2017 OKUL tekinegitim.com - NOK"/>
          <w:sz w:val="120"/>
          <w:szCs w:val="120"/>
        </w:rPr>
        <w:t xml:space="preserve"> </w:t>
      </w:r>
      <w:r w:rsidRPr="00667646">
        <w:t xml:space="preserve"> </w:t>
      </w:r>
      <w:hyperlink r:id="rId5" w:history="1">
        <w:r w:rsidRPr="00F6310A">
          <w:rPr>
            <w:noProof/>
            <w:color w:val="0000FF"/>
          </w:rPr>
          <w:pict>
            <v:shape id="irc_mi" o:spid="_x0000_i1026" type="#_x0000_t75" alt="anne boyama ile ilgili görsel sonucu" href="http://www.google.com.tr/url?sa=i&amp;rct=j&amp;q=&amp;esrc=s&amp;source=images&amp;cd=&amp;cad=rja&amp;uact=8&amp;ved=0ahUKEwj959iIyPbPAhVGvxQKHZoyA4IQjRwIBw&amp;url=http://www.etkinlikhavuzu.com/index.php/activity-detail/anne-kiz-boyama-sayfasi/1003&amp;bvm=bv.136593572,d.ZGg&amp;psig=AFQjCNEs6CR6X-uP6MXzJPytC3t1RJI1Zw&amp;ust=14775057685442" style="width:110.25pt;height:102.75pt;visibility:visible" o:button="t">
              <v:fill o:detectmouseclick="t"/>
              <v:imagedata r:id="rId6" o:title="" cropbottom="4537f"/>
            </v:shape>
          </w:pict>
        </w:r>
      </w:hyperlink>
    </w:p>
    <w:p w:rsidR="00961CCE" w:rsidRDefault="00961CCE" w:rsidP="000F7904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n  n  n  n  n  n  n  n  n  n  n  n </w:t>
      </w:r>
    </w:p>
    <w:p w:rsidR="00961CCE" w:rsidRDefault="00961CCE" w:rsidP="000F7904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n  n  n  n  n  n  n  n  n  n  n  n n  n  n  n  n  n  n  n  n  n  n  n  n n                                        </w:t>
      </w:r>
    </w:p>
    <w:p w:rsidR="00961CCE" w:rsidRDefault="00961CCE" w:rsidP="000F7904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</w:t>
      </w:r>
    </w:p>
    <w:p w:rsidR="00961CCE" w:rsidRPr="0009633E" w:rsidRDefault="00961CCE" w:rsidP="0009633E">
      <w:pPr>
        <w:rPr>
          <w:rFonts w:ascii="2017 OKUL tekinegitim.com" w:hAnsi="2017 OKUL tekinegitim.com" w:cs="2017 OKUL tekinegitim.com"/>
          <w:sz w:val="40"/>
          <w:szCs w:val="40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İçinde </w:t>
      </w:r>
      <w:r w:rsidRPr="0009633E">
        <w:rPr>
          <w:sz w:val="40"/>
          <w:szCs w:val="40"/>
        </w:rPr>
        <w:t>‘’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n, N </w:t>
      </w:r>
      <w:r w:rsidRPr="0009633E">
        <w:rPr>
          <w:sz w:val="40"/>
          <w:szCs w:val="40"/>
        </w:rPr>
        <w:t>‘’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olanları boyayınız.</w:t>
      </w:r>
    </w:p>
    <w:p w:rsidR="00961CCE" w:rsidRDefault="00961CCE" w:rsidP="007D4693">
      <w:hyperlink r:id="rId7" w:history="1">
        <w:r w:rsidRPr="00F6310A">
          <w:rPr>
            <w:noProof/>
            <w:color w:val="0000FF"/>
          </w:rPr>
          <w:pict>
            <v:shape id="_x0000_i1027" type="#_x0000_t75" alt="kamyon boyama ile ilgili görsel sonucu" href="http://www.google.com.tr/url?sa=i&amp;rct=j&amp;q=&amp;esrc=s&amp;source=images&amp;cd=&amp;cad=rja&amp;uact=8&amp;ved=0ahUKEwiQnMLcyPbPAhUC1hQKHbheA4cQjRwIBw&amp;url=http://www.etkinlikhavuzu.com/index.php/activity-detail/kamyon-boyama-sayfalari/2287&amp;bvm=bv.136593572,d.ZGg&amp;psig=AFQjCNFQscPLuTVIVB_v-DR48Vm8DupqKA&amp;ust=14775059308876" style="width:198pt;height:136.5pt;visibility:visible" o:button="t">
              <v:fill o:detectmouseclick="t"/>
              <v:imagedata r:id="rId8" o:title="" cropbottom="5105f"/>
            </v:shape>
          </w:pict>
        </w:r>
      </w:hyperlink>
      <w:r w:rsidRPr="00667646">
        <w:t xml:space="preserve"> </w:t>
      </w:r>
      <w:hyperlink r:id="rId9" w:history="1">
        <w:r w:rsidRPr="00F6310A">
          <w:rPr>
            <w:noProof/>
            <w:color w:val="0000FF"/>
          </w:rPr>
          <w:pict>
            <v:shape id="_x0000_i1028" type="#_x0000_t75" alt="kaplumbağa boyama ile ilgili görsel sonucu" href="http://www.google.com.tr/url?sa=i&amp;rct=j&amp;q=&amp;esrc=s&amp;source=images&amp;cd=&amp;cad=rja&amp;uact=8&amp;ved=0ahUKEwiy566ryvbPAhVDSBQKHW8DA1AQjRwIBw&amp;url=http://www.bilginim.com/kaplumbaga-boyama-sayfalari/&amp;bvm=bv.136593572,d.ZGg&amp;psig=AFQjCNFIwx-LlwBBFRb0oABhCpu3fCxsZA&amp;ust=14775063815543" style="width:141pt;height:102.75pt;visibility:visible" o:button="t">
              <v:fill o:detectmouseclick="t"/>
              <v:imagedata r:id="rId10" o:title=""/>
            </v:shape>
          </w:pict>
        </w:r>
      </w:hyperlink>
      <w:hyperlink r:id="rId11" w:history="1">
        <w:r w:rsidRPr="00F6310A">
          <w:rPr>
            <w:noProof/>
            <w:color w:val="0000FF"/>
          </w:rPr>
          <w:pict>
            <v:shape id="_x0000_i1029" type="#_x0000_t75" alt="aslan boyama ile ilgili görsel sonucu" href="http://www.google.com.tr/url?sa=i&amp;rct=j&amp;q=&amp;esrc=s&amp;source=images&amp;cd=&amp;cad=rja&amp;uact=8&amp;ved=0ahUKEwj8x8n3yPbPAhXCuRQKHWJcB-sQjRwIBw&amp;url=http://guzelbirmola.blogspot.com/2015/07/aslan-boyama-etkinligi-boyama-sayfalar.html&amp;bvm=bv.136593572,d.ZGg&amp;psig=AFQjCNFPQYK5yaXKS3-iTSAN6ysYFI1ugw&amp;ust=14775060007308" style="width:107.25pt;height:122.25pt;visibility:visible" o:button="t">
              <v:fill o:detectmouseclick="t"/>
              <v:imagedata r:id="rId12" o:title="" croptop="8071f" cropbottom="8408f" cropleft="2075f" cropright="2832f"/>
            </v:shape>
          </w:pict>
        </w:r>
      </w:hyperlink>
      <w:r w:rsidRPr="00667646">
        <w:t xml:space="preserve"> </w:t>
      </w:r>
      <w:r w:rsidRPr="00DA26F1">
        <w:rPr>
          <w:noProof/>
        </w:rPr>
        <w:pict>
          <v:shape id="Resim 14" o:spid="_x0000_i1030" type="#_x0000_t75" style="width:86.25pt;height:123pt;visibility:visible">
            <v:imagedata r:id="rId13" o:title=""/>
          </v:shape>
        </w:pict>
      </w:r>
      <w:r w:rsidRPr="00DA26F1">
        <w:rPr>
          <w:noProof/>
        </w:rPr>
        <w:pict>
          <v:shape id="Resim 10" o:spid="_x0000_i1031" type="#_x0000_t75" alt="i?id=aa641042b645a74cf36d6fea2c10a2e0-118-144&amp;n=21" style="width:135pt;height:114.75pt;visibility:visible">
            <v:imagedata r:id="rId14" o:title=""/>
          </v:shape>
        </w:pict>
      </w:r>
      <w:hyperlink r:id="rId15" w:history="1">
        <w:r w:rsidRPr="00F6310A">
          <w:rPr>
            <w:noProof/>
            <w:color w:val="0000FF"/>
          </w:rPr>
          <w:pict>
            <v:shape id="_x0000_i1032" type="#_x0000_t75" alt="sincap boyama ile ilgili görsel sonucu" href="http://www.google.com.tr/url?sa=i&amp;rct=j&amp;q=&amp;esrc=s&amp;source=images&amp;cd=&amp;cad=rja&amp;uact=8&amp;ved=0ahUKEwjutJL7yfbPAhWIWxQKHQz-Dl8QjRwIBw&amp;url=http://www.yerigeldi.com/sincap-boyama-sayfalari/&amp;bvm=bv.136593572,d.ZGg&amp;psig=AFQjCNFBCHi2tQfMivFhbDii2igXA9BwgA&amp;ust=14775062737261" style="width:86.25pt;height:114.75pt;visibility:visible" o:button="t">
              <v:fill o:detectmouseclick="t"/>
              <v:imagedata r:id="rId16" o:title=""/>
            </v:shape>
          </w:pict>
        </w:r>
      </w:hyperlink>
      <w:hyperlink r:id="rId17" w:history="1">
        <w:r w:rsidRPr="00F6310A">
          <w:rPr>
            <w:noProof/>
            <w:color w:val="0000FF"/>
          </w:rPr>
          <w:pict>
            <v:shape id="_x0000_i1033" type="#_x0000_t75" alt="karınca boyama ile ilgili görsel sonucu" href="http://www.google.com.tr/url?sa=i&amp;rct=j&amp;q=&amp;esrc=s&amp;source=images&amp;cd=&amp;cad=rja&amp;uact=8&amp;ved=0ahUKEwiwrb-cyvbPAhWGxxQKHRd9BLoQjRwIBw&amp;url=http://www.okuloncesitr.com/pin/tag/karinca-boyama-resmi/&amp;bvm=bv.136593572,d.ZGg&amp;psig=AFQjCNETiGfRwnfXq2j_ruOmkdqtqaH2Tw&amp;ust=14775063251337" style="width:193.5pt;height:120pt;visibility:visible" o:button="t">
              <v:fill o:detectmouseclick="t"/>
              <v:imagedata r:id="rId18" o:title=""/>
            </v:shape>
          </w:pict>
        </w:r>
      </w:hyperlink>
    </w:p>
    <w:p w:rsidR="00961CCE" w:rsidRDefault="00961CCE" w:rsidP="007D4693"/>
    <w:p w:rsidR="00961CCE" w:rsidRPr="0009633E" w:rsidRDefault="00961CCE" w:rsidP="007D4693">
      <w:pPr>
        <w:rPr>
          <w:rFonts w:ascii="2017 OKUL tekinegitim.com" w:hAnsi="2017 OKUL tekinegitim.com" w:cs="2017 OKUL tekinegitim.com"/>
          <w:sz w:val="40"/>
          <w:szCs w:val="40"/>
        </w:rPr>
      </w:pPr>
      <w:r w:rsidRPr="0009633E">
        <w:rPr>
          <w:rFonts w:ascii="2017 OKUL tekinegitim.com" w:hAnsi="2017 OKUL tekinegitim.com" w:cs="2017 OKUL tekinegitim.com"/>
          <w:sz w:val="40"/>
          <w:szCs w:val="40"/>
        </w:rPr>
        <w:t>İ</w:t>
      </w:r>
      <w:r w:rsidRPr="0009633E">
        <w:rPr>
          <w:rFonts w:ascii="2017 OKUL tekinegitim.com" w:hAnsi="2017 OKUL tekinegitim.com" w:cs="2017 OKUL tekinegitim.com"/>
          <w:sz w:val="32"/>
          <w:szCs w:val="32"/>
        </w:rPr>
        <w:t>çinde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09633E">
        <w:rPr>
          <w:sz w:val="40"/>
          <w:szCs w:val="40"/>
        </w:rPr>
        <w:t>‘’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09633E">
        <w:rPr>
          <w:rFonts w:ascii="2017 OKUL tekinegitim.com" w:hAnsi="2017 OKUL tekinegitim.com" w:cs="2017 OKUL tekinegitim.com"/>
          <w:sz w:val="52"/>
          <w:szCs w:val="52"/>
        </w:rPr>
        <w:t>n, N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09633E">
        <w:rPr>
          <w:sz w:val="40"/>
          <w:szCs w:val="40"/>
        </w:rPr>
        <w:t>‘’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 xml:space="preserve"> </w:t>
      </w:r>
      <w:r w:rsidRPr="0009633E">
        <w:rPr>
          <w:rFonts w:ascii="2017 OKUL tekinegitim.com" w:hAnsi="2017 OKUL tekinegitim.com" w:cs="2017 OKUL tekinegitim.com"/>
          <w:sz w:val="32"/>
          <w:szCs w:val="32"/>
        </w:rPr>
        <w:t>olanları boyayınız</w:t>
      </w:r>
      <w:r w:rsidRPr="0009633E">
        <w:rPr>
          <w:rFonts w:ascii="2017 OKUL tekinegitim.com" w:hAnsi="2017 OKUL tekinegitim.com" w:cs="2017 OKUL tekinegitim.com"/>
          <w:sz w:val="40"/>
          <w:szCs w:val="40"/>
        </w:rPr>
        <w:t>.</w:t>
      </w:r>
    </w:p>
    <w:p w:rsidR="00961CCE" w:rsidRDefault="00961CCE" w:rsidP="007D4693">
      <w:pPr>
        <w:rPr>
          <w:rFonts w:ascii="Comic Sans MS" w:hAnsi="Comic Sans MS" w:cs="Comic Sans MS"/>
          <w:noProof/>
          <w:sz w:val="56"/>
          <w:szCs w:val="56"/>
        </w:rPr>
      </w:pP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1" o:spid="_x0000_i1034" type="#_x0000_t75" style="width:110.25pt;height:135.75pt;visibility:visible">
            <v:imagedata r:id="rId19" o:title="" croptop="7626f" cropbottom="5767f" cropleft="4581f" cropright="4781f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_x0000_i1035" type="#_x0000_t75" style="width:153.75pt;height:72.75pt;visibility:visible">
            <v:imagedata r:id="rId20" o:title="" croptop="14571f" cropbottom="27350f" cropright="4440f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</w: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_x0000_i1036" type="#_x0000_t75" style="width:88.5pt;height:99.75pt;visibility:visible">
            <v:imagedata r:id="rId21" o:title="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</w: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3" o:spid="_x0000_i1037" type="#_x0000_t75" style="width:124.5pt;height:101.25pt;visibility:visible">
            <v:imagedata r:id="rId22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4" o:spid="_x0000_i1038" type="#_x0000_t75" style="width:193.5pt;height:141.75pt;visibility:visible">
            <v:imagedata r:id="rId23" o:title="" cropbottom="4670f" cropleft="6029f" cropright="6630f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</w: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6" o:spid="_x0000_i1039" type="#_x0000_t75" style="width:153pt;height:111pt;visibility:visible">
            <v:imagedata r:id="rId24" o:title="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</w:t>
      </w:r>
      <w:r>
        <w:rPr>
          <w:noProof/>
        </w:rPr>
      </w:r>
      <w:r>
        <w:pict>
          <v:shape id="Resim 5" o:spid="_x0000_s1026" type="#_x0000_t75" style="width:116.95pt;height:44.7pt;rotation:-4555321fd;visibility:visible;mso-position-horizontal-relative:char;mso-position-vertical-relative:line">
            <v:imagedata r:id="rId25" o:title="" cropbottom="6575f"/>
            <w10:anchorlock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7" o:spid="_x0000_i1041" type="#_x0000_t75" style="width:168pt;height:126pt;visibility:visible">
            <v:imagedata r:id="rId26" o:title="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     </w: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9" o:spid="_x0000_i1042" type="#_x0000_t75" style="width:60pt;height:75pt;visibility:visible">
            <v:imagedata r:id="rId27" o:title="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     </w: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8" o:spid="_x0000_i1043" type="#_x0000_t75" style="width:138pt;height:111.75pt;visibility:visible">
            <v:imagedata r:id="rId28" o:title=""/>
          </v:shape>
        </w:pict>
      </w:r>
    </w:p>
    <w:p w:rsidR="00961CCE" w:rsidRDefault="00961CCE" w:rsidP="0009633E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n  n  n  n  n  n  n  n  n  n  n  n n                                        </w:t>
      </w:r>
    </w:p>
    <w:p w:rsidR="00961CCE" w:rsidRDefault="00961CCE" w:rsidP="0009633E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</w:t>
      </w:r>
    </w:p>
    <w:p w:rsidR="00961CCE" w:rsidRDefault="00961CCE" w:rsidP="0009633E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  </w:t>
      </w:r>
    </w:p>
    <w:p w:rsidR="00961CCE" w:rsidRDefault="00961CCE" w:rsidP="0009633E">
      <w:pPr>
        <w:rPr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</w:t>
      </w:r>
    </w:p>
    <w:p w:rsidR="00961CCE" w:rsidRPr="00B32248" w:rsidRDefault="00961CCE" w:rsidP="0009633E">
      <w:pPr>
        <w:rPr>
          <w:sz w:val="56"/>
          <w:szCs w:val="56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77.4pt;margin-top:39.05pt;width:20.25pt;height:16.5pt;z-index:251658240" adj="10400,28276">
            <v:textbox>
              <w:txbxContent>
                <w:p w:rsidR="00961CCE" w:rsidRDefault="00961CCE" w:rsidP="00B32248"/>
              </w:txbxContent>
            </v:textbox>
            <w10:anchorlock/>
          </v:shape>
        </w:pict>
      </w:r>
      <w:r>
        <w:rPr>
          <w:noProof/>
        </w:rPr>
        <w:pict>
          <v:shape id="_x0000_s1028" type="#_x0000_t106" style="position:absolute;margin-left:330.15pt;margin-top:55.55pt;width:35.25pt;height:28.5pt;z-index:251657216" adj="12409,28876">
            <v:textbox>
              <w:txbxContent>
                <w:p w:rsidR="00961CCE" w:rsidRDefault="00961CCE" w:rsidP="00B32248"/>
              </w:txbxContent>
            </v:textbox>
            <w10:anchorlock/>
          </v:shape>
        </w:pict>
      </w:r>
      <w:r>
        <w:rPr>
          <w:noProof/>
        </w:rPr>
        <w:pict>
          <v:shape id="_x0000_s1029" type="#_x0000_t106" style="position:absolute;margin-left:246.15pt;margin-top:78.05pt;width:1in;height:48pt;z-index:251656192" adj="6075,17145">
            <v:textbox>
              <w:txbxContent>
                <w:p w:rsidR="00961CCE" w:rsidRDefault="00961CCE"/>
              </w:txbxContent>
            </v:textbox>
            <w10:anchorlock/>
          </v:shape>
        </w:pict>
      </w:r>
      <w:r w:rsidRPr="00F6310A">
        <w:rPr>
          <w:noProof/>
          <w:sz w:val="56"/>
          <w:szCs w:val="56"/>
        </w:rPr>
        <w:pict>
          <v:shape id="Resim 13" o:spid="_x0000_i1044" type="#_x0000_t75" style="width:243.75pt;height:149.25pt;visibility:visible">
            <v:imagedata r:id="rId29" o:title="" cropbottom="9383f"/>
          </v:shape>
        </w:pict>
      </w:r>
      <w:r>
        <w:rPr>
          <w:sz w:val="56"/>
          <w:szCs w:val="56"/>
        </w:rPr>
        <w:t xml:space="preserve">         </w:t>
      </w:r>
      <w:r w:rsidRPr="00B32248">
        <w:rPr>
          <w:rFonts w:ascii="2017 OKUL tekinegitim.com" w:hAnsi="2017 OKUL tekinegitim.com" w:cs="2017 OKUL tekinegitim.com"/>
          <w:sz w:val="56"/>
          <w:szCs w:val="56"/>
        </w:rPr>
        <w:t>N N N N</w:t>
      </w:r>
      <w:r>
        <w:rPr>
          <w:sz w:val="56"/>
          <w:szCs w:val="56"/>
        </w:rPr>
        <w:t xml:space="preserve"> </w:t>
      </w:r>
    </w:p>
    <w:p w:rsidR="00961CCE" w:rsidRDefault="00961CCE" w:rsidP="00B32248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>N  N  N  N  N  N  N  N  N  N N  N  N  N  N  N  N  N  N  N</w:t>
      </w:r>
    </w:p>
    <w:p w:rsidR="00961CCE" w:rsidRDefault="00961CCE" w:rsidP="00B32248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>N  N  N  N  N  N  N  N  N  N</w:t>
      </w:r>
    </w:p>
    <w:p w:rsidR="00961CCE" w:rsidRDefault="00961CCE" w:rsidP="00B32248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</w:t>
      </w:r>
    </w:p>
    <w:p w:rsidR="00961CCE" w:rsidRDefault="00961CCE" w:rsidP="00B32248">
      <w:pPr>
        <w:rPr>
          <w:rFonts w:ascii="JaTeK" w:hAnsi="JaTeK" w:cs="JaTeK"/>
          <w:sz w:val="56"/>
          <w:szCs w:val="56"/>
        </w:rPr>
      </w:pPr>
      <w:r>
        <w:rPr>
          <w:rFonts w:ascii="JaTeK" w:hAnsi="JaTeK" w:cs="JaTeK"/>
          <w:sz w:val="56"/>
          <w:szCs w:val="56"/>
        </w:rPr>
        <w:t xml:space="preserve">N                                         </w:t>
      </w:r>
    </w:p>
    <w:p w:rsidR="00961CCE" w:rsidRDefault="00961CCE" w:rsidP="00074D6F">
      <w:pPr>
        <w:rPr>
          <w:rFonts w:ascii="ilkokuma ZeD 1" w:hAnsi="ilkokuma ZeD 1" w:cs="ilkokuma ZeD 1"/>
          <w:b/>
          <w:bCs/>
          <w:sz w:val="48"/>
          <w:szCs w:val="48"/>
        </w:rPr>
      </w:pP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_x0000_i1045" type="#_x0000_t75" style="width:126pt;height:78pt;visibility:visible">
            <v:imagedata r:id="rId30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17" o:spid="_x0000_i1046" type="#_x0000_t75" style="width:132.75pt;height:165.75pt;visibility:visible">
            <v:imagedata r:id="rId31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18" o:spid="_x0000_i1047" type="#_x0000_t75" style="width:143.25pt;height:132pt;visibility:visible">
            <v:imagedata r:id="rId32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22" o:spid="_x0000_i1048" type="#_x0000_t75" style="width:103.5pt;height:86.25pt;visibility:visible">
            <v:imagedata r:id="rId33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19" o:spid="_x0000_i1049" type="#_x0000_t75" style="width:156pt;height:123.75pt;visibility:visible">
            <v:imagedata r:id="rId34" o:title="" croptop="2018f" cropbottom="3141f" cropleft="3150f" cropright="2932f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20" o:spid="_x0000_i1050" type="#_x0000_t75" style="width:146.25pt;height:125.25pt;visibility:visible">
            <v:imagedata r:id="rId35" o:title=""/>
          </v:shape>
        </w:pict>
      </w:r>
      <w:r w:rsidRPr="00F6310A">
        <w:rPr>
          <w:rFonts w:ascii="Comic Sans MS" w:hAnsi="Comic Sans MS" w:cs="Comic Sans MS"/>
          <w:noProof/>
          <w:sz w:val="56"/>
          <w:szCs w:val="56"/>
        </w:rPr>
        <w:pict>
          <v:shape id="Resim 21" o:spid="_x0000_i1051" type="#_x0000_t75" style="width:111.75pt;height:93pt;visibility:visible">
            <v:imagedata r:id="rId36" o:title=""/>
          </v:shape>
        </w:pict>
      </w:r>
      <w:r>
        <w:rPr>
          <w:rFonts w:ascii="Comic Sans MS" w:hAnsi="Comic Sans MS" w:cs="Comic Sans MS"/>
          <w:noProof/>
          <w:sz w:val="56"/>
          <w:szCs w:val="56"/>
        </w:rPr>
        <w:t xml:space="preserve"> </w:t>
      </w:r>
      <w:hyperlink r:id="rId37" w:history="1">
        <w:r>
          <w:rPr>
            <w:rStyle w:val="Hyperlink"/>
            <w:rFonts w:ascii="ilkokuma ZeD 1" w:hAnsi="ilkokuma ZeD 1" w:cs="ilkokuma ZeD 1"/>
            <w:b/>
            <w:bCs/>
            <w:sz w:val="48"/>
            <w:szCs w:val="48"/>
          </w:rPr>
          <w:t>www.sorubak.com</w:t>
        </w:r>
      </w:hyperlink>
      <w:r>
        <w:rPr>
          <w:rFonts w:ascii="ilkokuma ZeD 1" w:hAnsi="ilkokuma ZeD 1" w:cs="ilkokuma ZeD 1"/>
          <w:b/>
          <w:bCs/>
          <w:sz w:val="48"/>
          <w:szCs w:val="48"/>
        </w:rPr>
        <w:t xml:space="preserve"> </w:t>
      </w:r>
    </w:p>
    <w:p w:rsidR="00961CCE" w:rsidRPr="003C7FB3" w:rsidRDefault="00961CCE" w:rsidP="00B32248">
      <w:pPr>
        <w:rPr>
          <w:rFonts w:ascii="Comic Sans MS" w:hAnsi="Comic Sans MS" w:cs="Comic Sans MS"/>
          <w:sz w:val="56"/>
          <w:szCs w:val="56"/>
        </w:rPr>
      </w:pPr>
    </w:p>
    <w:sectPr w:rsidR="00961CCE" w:rsidRPr="003C7FB3" w:rsidSect="0009633E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2017 OKUL tekinegitim.com - NOK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lkokuma ZeD 1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42"/>
    <w:rsid w:val="00033642"/>
    <w:rsid w:val="00066059"/>
    <w:rsid w:val="00074D6F"/>
    <w:rsid w:val="0009633E"/>
    <w:rsid w:val="000B005C"/>
    <w:rsid w:val="000F7904"/>
    <w:rsid w:val="003C7FB3"/>
    <w:rsid w:val="004124A2"/>
    <w:rsid w:val="004C610C"/>
    <w:rsid w:val="0055469E"/>
    <w:rsid w:val="00581EB5"/>
    <w:rsid w:val="00601105"/>
    <w:rsid w:val="00667646"/>
    <w:rsid w:val="0069564A"/>
    <w:rsid w:val="0070109F"/>
    <w:rsid w:val="00705404"/>
    <w:rsid w:val="007560F2"/>
    <w:rsid w:val="007D4693"/>
    <w:rsid w:val="007F47D8"/>
    <w:rsid w:val="0087711E"/>
    <w:rsid w:val="008D3AA3"/>
    <w:rsid w:val="008E6BC1"/>
    <w:rsid w:val="008E6EBB"/>
    <w:rsid w:val="00961CCE"/>
    <w:rsid w:val="00A8750E"/>
    <w:rsid w:val="00B32248"/>
    <w:rsid w:val="00B9119D"/>
    <w:rsid w:val="00BC2481"/>
    <w:rsid w:val="00C6151B"/>
    <w:rsid w:val="00CE452B"/>
    <w:rsid w:val="00D606DA"/>
    <w:rsid w:val="00DA26F1"/>
    <w:rsid w:val="00EE5426"/>
    <w:rsid w:val="00F1585B"/>
    <w:rsid w:val="00F2278C"/>
    <w:rsid w:val="00F46601"/>
    <w:rsid w:val="00F6310A"/>
    <w:rsid w:val="00FB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4A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56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60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7D4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7" Type="http://schemas.openxmlformats.org/officeDocument/2006/relationships/hyperlink" Target="http://www.google.com.tr/url?sa=i&amp;rct=j&amp;q=&amp;esrc=s&amp;source=images&amp;cd=&amp;cad=rja&amp;uact=8&amp;ved=0ahUKEwiQnMLcyPbPAhUC1hQKHbheA4cQjRwIBw&amp;url=http://www.etkinlikhavuzu.com/index.php/activity-detail/kamyon-boyama-sayfalari/2287&amp;bvm=bv.136593572,d.ZGg&amp;psig=AFQjCNFQscPLuTVIVB_v-DR48Vm8DupqKA&amp;ust=1477505930887690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url?sa=i&amp;rct=j&amp;q=&amp;esrc=s&amp;source=images&amp;cd=&amp;cad=rja&amp;uact=8&amp;ved=0ahUKEwiwrb-cyvbPAhWGxxQKHRd9BLoQjRwIBw&amp;url=http://www.okuloncesitr.com/pin/tag/karinca-boyama-resmi/&amp;bvm=bv.136593572,d.ZGg&amp;psig=AFQjCNETiGfRwnfXq2j_ruOmkdqtqaH2Tw&amp;ust=1477506325133719" TargetMode="External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sa=i&amp;rct=j&amp;q=&amp;esrc=s&amp;source=images&amp;cd=&amp;cad=rja&amp;uact=8&amp;ved=0ahUKEwj8x8n3yPbPAhXCuRQKHWJcB-sQjRwIBw&amp;url=http://guzelbirmola.blogspot.com/2015/07/aslan-boyama-etkinligi-boyama-sayfalar.html&amp;bvm=bv.136593572,d.ZGg&amp;psig=AFQjCNFPQYK5yaXKS3-iTSAN6ysYFI1ugw&amp;ust=1477506000730897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hyperlink" Target="http://www.sorubak.com/" TargetMode="External"/><Relationship Id="rId5" Type="http://schemas.openxmlformats.org/officeDocument/2006/relationships/hyperlink" Target="http://www.google.com.tr/url?sa=i&amp;rct=j&amp;q=&amp;esrc=s&amp;source=images&amp;cd=&amp;cad=rja&amp;uact=8&amp;ved=0ahUKEwj959iIyPbPAhVGvxQKHZoyA4IQjRwIBw&amp;url=http://www.etkinlikhavuzu.com/index.php/activity-detail/anne-kiz-boyama-sayfasi/1003&amp;bvm=bv.136593572,d.ZGg&amp;psig=AFQjCNEs6CR6X-uP6MXzJPytC3t1RJI1Zw&amp;ust=1477505768544246" TargetMode="External"/><Relationship Id="rId15" Type="http://schemas.openxmlformats.org/officeDocument/2006/relationships/hyperlink" Target="http://www.google.com.tr/url?sa=i&amp;rct=j&amp;q=&amp;esrc=s&amp;source=images&amp;cd=&amp;cad=rja&amp;uact=8&amp;ved=0ahUKEwjutJL7yfbPAhWIWxQKHQz-Dl8QjRwIBw&amp;url=http://www.yerigeldi.com/sincap-boyama-sayfalari/&amp;bvm=bv.136593572,d.ZGg&amp;psig=AFQjCNFBCHi2tQfMivFhbDii2igXA9BwgA&amp;ust=1477506273726119" TargetMode="External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7.jpe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url?sa=i&amp;rct=j&amp;q=&amp;esrc=s&amp;source=images&amp;cd=&amp;cad=rja&amp;uact=8&amp;ved=0ahUKEwiy566ryvbPAhVDSBQKHW8DA1AQjRwIBw&amp;url=http://www.bilginim.com/kaplumbaga-boyama-sayfalari/&amp;bvm=bv.136593572,d.ZGg&amp;psig=AFQjCNFIwx-LlwBBFRb0oABhCpu3fCxsZA&amp;ust=1477506381554383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399</Words>
  <Characters>2275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</dc:creator>
  <cp:keywords>sorubak.com</cp:keywords>
  <dc:description/>
  <cp:lastModifiedBy>edanur</cp:lastModifiedBy>
  <cp:revision>3</cp:revision>
  <cp:lastPrinted>2016-10-26T07:04:00Z</cp:lastPrinted>
  <dcterms:created xsi:type="dcterms:W3CDTF">2016-10-26T07:04:00Z</dcterms:created>
  <dcterms:modified xsi:type="dcterms:W3CDTF">2016-10-26T11:11:00Z</dcterms:modified>
  <cp:category>sorubak.com</cp:category>
</cp:coreProperties>
</file>