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E36" w:rsidRDefault="007B6E36">
      <w:pPr>
        <w:rPr>
          <w:sz w:val="28"/>
          <w:szCs w:val="28"/>
        </w:rPr>
      </w:pPr>
      <w:r>
        <w:rPr>
          <w:sz w:val="28"/>
          <w:szCs w:val="28"/>
        </w:rPr>
        <w:t>METNİ ÇOK ÇOK OKUTUP DEFTERE 1 KEZ YAZDIRALIM.</w:t>
      </w:r>
    </w:p>
    <w:p w:rsidR="007B6E36" w:rsidRDefault="007B6E36">
      <w:pPr>
        <w:rPr>
          <w:rFonts w:ascii="Eğitimhane Klvz Çzg El Yazısı F" w:hAnsi="Eğitimhane Klvz Çzg El Yazısı F" w:cs="Eğitimhane Klvz Çzg El Yazısı F"/>
          <w:sz w:val="56"/>
          <w:szCs w:val="56"/>
        </w:rPr>
      </w:pPr>
      <w:r>
        <w:rPr>
          <w:rFonts w:ascii="Eğitimhane Klvz Çzg El Yazısı F" w:hAnsi="Eğitimhane Klvz Çzg El Yazısı F" w:cs="Eğitimhane Klvz Çzg El Yazısı F"/>
          <w:sz w:val="56"/>
          <w:szCs w:val="56"/>
        </w:rPr>
        <w:t xml:space="preserve">Ela, Nalan el ele.                    </w:t>
      </w:r>
    </w:p>
    <w:p w:rsidR="007B6E36" w:rsidRDefault="007B6E36">
      <w:pPr>
        <w:rPr>
          <w:rFonts w:ascii="Eğitimhane Klvz Çzg El Yazısı F" w:hAnsi="Eğitimhane Klvz Çzg El Yazısı F" w:cs="Eğitimhane Klvz Çzg El Yazısı F"/>
          <w:sz w:val="56"/>
          <w:szCs w:val="56"/>
        </w:rPr>
      </w:pPr>
      <w:r>
        <w:rPr>
          <w:rFonts w:ascii="Eğitimhane Klvz Çzg El Yazısı F" w:hAnsi="Eğitimhane Klvz Çzg El Yazısı F" w:cs="Eğitimhane Klvz Çzg El Yazısı F"/>
          <w:sz w:val="56"/>
          <w:szCs w:val="56"/>
        </w:rPr>
        <w:t xml:space="preserve">Nalan </w:t>
      </w:r>
      <w:r w:rsidRPr="003303CE">
        <w:rPr>
          <w:rFonts w:ascii="Eğitimhane Klvz Çzg El Yazısı F" w:hAnsi="Eğitimhane Klvz Çzg El Yazısı F" w:cs="Eğitimhane Klvz Çzg El Yazısı F"/>
          <w:noProof/>
          <w:sz w:val="56"/>
          <w:szCs w:val="5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60pt;height:43.5pt;visibility:visible">
            <v:imagedata r:id="rId4" o:title=""/>
          </v:shape>
        </w:pict>
      </w:r>
      <w:r>
        <w:rPr>
          <w:rFonts w:ascii="Eğitimhane Klvz Çzg El Yazısı F" w:hAnsi="Eğitimhane Klvz Çzg El Yazısı F" w:cs="Eğitimhane Klvz Çzg El Yazısı F"/>
          <w:sz w:val="56"/>
          <w:szCs w:val="56"/>
        </w:rPr>
        <w:t xml:space="preserve">   elle.                         </w:t>
      </w:r>
    </w:p>
    <w:p w:rsidR="007B6E36" w:rsidRDefault="007B6E36">
      <w:pPr>
        <w:rPr>
          <w:rFonts w:ascii="Eğitimhane Klvz Çzg El Yazısı F" w:hAnsi="Eğitimhane Klvz Çzg El Yazısı F" w:cs="Eğitimhane Klvz Çzg El Yazısı F"/>
          <w:sz w:val="56"/>
          <w:szCs w:val="56"/>
        </w:rPr>
      </w:pPr>
      <w:r>
        <w:rPr>
          <w:rFonts w:ascii="Eğitimhane Klvz Çzg El Yazısı F" w:hAnsi="Eğitimhane Klvz Çzg El Yazısı F" w:cs="Eğitimhane Klvz Çzg El Yazısı F"/>
          <w:sz w:val="56"/>
          <w:szCs w:val="56"/>
        </w:rPr>
        <w:t xml:space="preserve">Anne  nal  al.                        </w:t>
      </w:r>
    </w:p>
    <w:p w:rsidR="007B6E36" w:rsidRDefault="007B6E36">
      <w:pPr>
        <w:rPr>
          <w:rFonts w:ascii="Eğitimhane Klvz Çzg El Yazısı F" w:hAnsi="Eğitimhane Klvz Çzg El Yazısı F" w:cs="Eğitimhane Klvz Çzg El Yazısı F"/>
          <w:sz w:val="56"/>
          <w:szCs w:val="56"/>
        </w:rPr>
      </w:pPr>
      <w:r>
        <w:rPr>
          <w:rFonts w:ascii="Eğitimhane Klvz Çzg El Yazısı F" w:hAnsi="Eğitimhane Klvz Çzg El Yazısı F" w:cs="Eğitimhane Klvz Çzg El Yazısı F"/>
          <w:sz w:val="56"/>
          <w:szCs w:val="56"/>
        </w:rPr>
        <w:t xml:space="preserve">Lale nal ne? </w:t>
      </w:r>
    </w:p>
    <w:p w:rsidR="007B6E36" w:rsidRDefault="007B6E36">
      <w:pPr>
        <w:rPr>
          <w:rFonts w:ascii="Eğitimhane Klvz Çzg El Yazısı F" w:hAnsi="Eğitimhane Klvz Çzg El Yazısı F" w:cs="Eğitimhane Klvz Çzg El Yazısı F"/>
          <w:sz w:val="56"/>
          <w:szCs w:val="56"/>
        </w:rPr>
      </w:pPr>
      <w:r>
        <w:rPr>
          <w:rFonts w:ascii="Eğitimhane Klvz Çzg El Yazısı F" w:hAnsi="Eğitimhane Klvz Çzg El Yazısı F" w:cs="Eğitimhane Klvz Çzg El Yazısı F"/>
          <w:sz w:val="56"/>
          <w:szCs w:val="56"/>
        </w:rPr>
        <w:t>Ela, annene   lale al.</w:t>
      </w:r>
    </w:p>
    <w:p w:rsidR="007B6E36" w:rsidRDefault="007B6E36">
      <w:pPr>
        <w:rPr>
          <w:rFonts w:ascii="Eğitimhane Klvz Çzg El Yazısı F" w:hAnsi="Eğitimhane Klvz Çzg El Yazısı F" w:cs="Eğitimhane Klvz Çzg El Yazısı F"/>
          <w:sz w:val="56"/>
          <w:szCs w:val="56"/>
        </w:rPr>
      </w:pPr>
      <w:r>
        <w:rPr>
          <w:rFonts w:ascii="Eğitimhane Klvz Çzg El Yazısı F" w:hAnsi="Eğitimhane Klvz Çzg El Yazısı F" w:cs="Eğitimhane Klvz Çzg El Yazısı F"/>
          <w:sz w:val="56"/>
          <w:szCs w:val="56"/>
        </w:rPr>
        <w:t>Nalan nane al.</w:t>
      </w:r>
    </w:p>
    <w:p w:rsidR="007B6E36" w:rsidRDefault="007B6E36">
      <w:pPr>
        <w:rPr>
          <w:rFonts w:ascii="Eğitimhane Klvz Çzg El Yazısı F" w:hAnsi="Eğitimhane Klvz Çzg El Yazısı F" w:cs="Eğitimhane Klvz Çzg El Yazısı F"/>
          <w:sz w:val="56"/>
          <w:szCs w:val="56"/>
        </w:rPr>
      </w:pPr>
      <w:r>
        <w:rPr>
          <w:rFonts w:ascii="Eğitimhane Klvz Çzg El Yazısı F" w:hAnsi="Eğitimhane Klvz Çzg El Yazısı F" w:cs="Eğitimhane Klvz Çzg El Yazısı F"/>
          <w:sz w:val="56"/>
          <w:szCs w:val="56"/>
        </w:rPr>
        <w:t xml:space="preserve">Ela, lale alan annen.        </w:t>
      </w:r>
    </w:p>
    <w:p w:rsidR="007B6E36" w:rsidRDefault="007B6E36">
      <w:pPr>
        <w:rPr>
          <w:rFonts w:ascii="Eğitimhane Klvz Çzg El Yazısı F" w:hAnsi="Eğitimhane Klvz Çzg El Yazısı F" w:cs="Eğitimhane Klvz Çzg El Yazısı F"/>
          <w:sz w:val="56"/>
          <w:szCs w:val="56"/>
        </w:rPr>
      </w:pPr>
    </w:p>
    <w:p w:rsidR="007B6E36" w:rsidRDefault="007B6E36">
      <w:pPr>
        <w:rPr>
          <w:rFonts w:ascii="Eğitimhane Klvz Çzg El Yazısı F" w:hAnsi="Eğitimhane Klvz Çzg El Yazısı F" w:cs="Eğitimhane Klvz Çzg El Yazısı F"/>
          <w:sz w:val="56"/>
          <w:szCs w:val="56"/>
        </w:rPr>
      </w:pPr>
    </w:p>
    <w:p w:rsidR="007B6E36" w:rsidRDefault="007B6E36">
      <w:pPr>
        <w:rPr>
          <w:rFonts w:ascii="Eğitimhane Klvz Çzg El Yazısı F" w:hAnsi="Eğitimhane Klvz Çzg El Yazısı F" w:cs="Eğitimhane Klvz Çzg El Yazısı F"/>
          <w:sz w:val="56"/>
          <w:szCs w:val="56"/>
        </w:rPr>
      </w:pPr>
    </w:p>
    <w:p w:rsidR="007B6E36" w:rsidRDefault="007B6E36">
      <w:pPr>
        <w:rPr>
          <w:rFonts w:ascii="Eğitimhane Klvz Çzg El Yazısı F" w:hAnsi="Eğitimhane Klvz Çzg El Yazısı F" w:cs="Eğitimhane Klvz Çzg El Yazısı F"/>
          <w:sz w:val="56"/>
          <w:szCs w:val="56"/>
        </w:rPr>
      </w:pPr>
    </w:p>
    <w:p w:rsidR="007B6E36" w:rsidRDefault="007B6E36">
      <w:pPr>
        <w:rPr>
          <w:rFonts w:ascii="Eğitimhane Klvz Çzg Noktalı El" w:hAnsi="Eğitimhane Klvz Çzg Noktalı El" w:cs="Eğitimhane Klvz Çzg Noktalı El"/>
          <w:sz w:val="56"/>
          <w:szCs w:val="56"/>
        </w:rPr>
      </w:pPr>
      <w:r>
        <w:rPr>
          <w:rFonts w:ascii="Eğitimhane Klvz Çzg El Yazısı F" w:hAnsi="Eğitimhane Klvz Çzg El Yazısı F" w:cs="Eğitimhane Klvz Çzg El Yazısı F"/>
          <w:sz w:val="56"/>
          <w:szCs w:val="56"/>
        </w:rPr>
        <w:t xml:space="preserve">1 1 1 1  </w:t>
      </w:r>
      <w:r>
        <w:rPr>
          <w:rFonts w:ascii="Eğitimhane Klvz Çzg Noktalı El" w:hAnsi="Eğitimhane Klvz Çzg Noktalı El" w:cs="Eğitimhane Klvz Çzg Noktalı El"/>
          <w:sz w:val="56"/>
          <w:szCs w:val="56"/>
        </w:rPr>
        <w:t xml:space="preserve">1  1  1   1   1    1    1       1                                        </w:t>
      </w:r>
    </w:p>
    <w:p w:rsidR="007B6E36" w:rsidRDefault="007B6E36">
      <w:pPr>
        <w:rPr>
          <w:rFonts w:ascii="Eğitimhane Klvz Çzg Noktalı El" w:hAnsi="Eğitimhane Klvz Çzg Noktalı El" w:cs="Eğitimhane Klvz Çzg Noktalı El"/>
          <w:sz w:val="56"/>
          <w:szCs w:val="56"/>
        </w:rPr>
      </w:pPr>
      <w:r>
        <w:rPr>
          <w:rFonts w:ascii="Eğitimhane Klvz Çzg Noktalı El" w:hAnsi="Eğitimhane Klvz Çzg Noktalı El" w:cs="Eğitimhane Klvz Çzg Noktalı El"/>
          <w:sz w:val="56"/>
          <w:szCs w:val="56"/>
        </w:rPr>
        <w:t xml:space="preserve">2 2 2 2  2  2  2  2  2  2  2       2                                     </w:t>
      </w:r>
    </w:p>
    <w:p w:rsidR="007B6E36" w:rsidRDefault="007B6E36">
      <w:pPr>
        <w:rPr>
          <w:rFonts w:ascii="Eğitimhane Klvz Çzg Noktalı El" w:hAnsi="Eğitimhane Klvz Çzg Noktalı El" w:cs="Eğitimhane Klvz Çzg Noktalı El"/>
          <w:sz w:val="56"/>
          <w:szCs w:val="56"/>
        </w:rPr>
      </w:pPr>
      <w:r>
        <w:rPr>
          <w:rFonts w:ascii="Eğitimhane Klvz Çzg Noktalı El" w:hAnsi="Eğitimhane Klvz Çzg Noktalı El" w:cs="Eğitimhane Klvz Çzg Noktalı El"/>
          <w:sz w:val="56"/>
          <w:szCs w:val="56"/>
        </w:rPr>
        <w:t xml:space="preserve">3  3  3  3  3  3  3  3  3  3  3  3                                         </w:t>
      </w:r>
    </w:p>
    <w:p w:rsidR="007B6E36" w:rsidRDefault="007B6E36">
      <w:pPr>
        <w:rPr>
          <w:rFonts w:ascii="Eğitimhane Klvz Çzg Noktalı El" w:hAnsi="Eğitimhane Klvz Çzg Noktalı El" w:cs="Eğitimhane Klvz Çzg Noktalı El"/>
          <w:sz w:val="56"/>
          <w:szCs w:val="56"/>
        </w:rPr>
      </w:pPr>
      <w:r>
        <w:rPr>
          <w:rFonts w:ascii="Eğitimhane Klvz Çzg Noktalı El" w:hAnsi="Eğitimhane Klvz Çzg Noktalı El" w:cs="Eğitimhane Klvz Çzg Noktalı El"/>
          <w:sz w:val="56"/>
          <w:szCs w:val="56"/>
        </w:rPr>
        <w:t xml:space="preserve">4  4  4  4  4  4  4  4  4  4  4                                       </w:t>
      </w:r>
    </w:p>
    <w:p w:rsidR="007B6E36" w:rsidRDefault="007B6E36">
      <w:pPr>
        <w:rPr>
          <w:rFonts w:ascii="Eğitimhane Klvz Çzg Noktalı El" w:hAnsi="Eğitimhane Klvz Çzg Noktalı El" w:cs="Eğitimhane Klvz Çzg Noktalı El"/>
          <w:sz w:val="56"/>
          <w:szCs w:val="56"/>
        </w:rPr>
      </w:pPr>
      <w:r>
        <w:rPr>
          <w:rFonts w:ascii="Eğitimhane Klvz Çzg Noktalı El" w:hAnsi="Eğitimhane Klvz Çzg Noktalı El" w:cs="Eğitimhane Klvz Çzg Noktalı El"/>
          <w:sz w:val="56"/>
          <w:szCs w:val="56"/>
        </w:rPr>
        <w:t xml:space="preserve">5  5  5  5  5  5  5  5  5  5  5  5                                         </w:t>
      </w:r>
    </w:p>
    <w:p w:rsidR="007B6E36" w:rsidRDefault="007B6E36">
      <w:pPr>
        <w:rPr>
          <w:rFonts w:ascii="Eğitimhane Klvz Çzg Noktalı El" w:hAnsi="Eğitimhane Klvz Çzg Noktalı El" w:cs="Eğitimhane Klvz Çzg Noktalı El"/>
          <w:sz w:val="56"/>
          <w:szCs w:val="56"/>
        </w:rPr>
      </w:pPr>
      <w:r>
        <w:rPr>
          <w:rFonts w:ascii="Eğitimhane Klvz Çzg Noktalı El" w:hAnsi="Eğitimhane Klvz Çzg Noktalı El" w:cs="Eğitimhane Klvz Çzg Noktalı El"/>
          <w:sz w:val="56"/>
          <w:szCs w:val="56"/>
        </w:rPr>
        <w:t xml:space="preserve">6  6  6  6  6  6  6  6  6  6  6  6                                          </w:t>
      </w:r>
    </w:p>
    <w:p w:rsidR="007B6E36" w:rsidRPr="00856934" w:rsidRDefault="007B6E36" w:rsidP="00856934">
      <w:pPr>
        <w:rPr>
          <w:rFonts w:ascii="Eğitimhane Klvz Çzg Noktalı El" w:hAnsi="Eğitimhane Klvz Çzg Noktalı El" w:cs="Eğitimhane Klvz Çzg Noktalı El"/>
          <w:sz w:val="56"/>
          <w:szCs w:val="56"/>
        </w:rPr>
      </w:pPr>
    </w:p>
    <w:p w:rsidR="007B6E36" w:rsidRPr="00856934" w:rsidRDefault="007B6E36" w:rsidP="00856934">
      <w:pPr>
        <w:rPr>
          <w:rFonts w:ascii="Eğitimhane Klvz Çzg Noktalı El" w:hAnsi="Eğitimhane Klvz Çzg Noktalı El" w:cs="Eğitimhane Klvz Çzg Noktalı El"/>
          <w:sz w:val="56"/>
          <w:szCs w:val="56"/>
        </w:rPr>
      </w:pPr>
    </w:p>
    <w:sectPr w:rsidR="007B6E36" w:rsidRPr="00856934" w:rsidSect="000535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ğitimhane Klvz Çzg El Yazısı F">
    <w:altName w:val="Courier New"/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Eğitimhane Klvz Çzg Noktalı El">
    <w:altName w:val="Courier New"/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62AF"/>
    <w:rsid w:val="00053576"/>
    <w:rsid w:val="00301A5E"/>
    <w:rsid w:val="003303CE"/>
    <w:rsid w:val="004538F5"/>
    <w:rsid w:val="004E1779"/>
    <w:rsid w:val="00712A78"/>
    <w:rsid w:val="007B6E36"/>
    <w:rsid w:val="00856934"/>
    <w:rsid w:val="00897ADE"/>
    <w:rsid w:val="00AD795E"/>
    <w:rsid w:val="00B155D2"/>
    <w:rsid w:val="00CC62AF"/>
    <w:rsid w:val="00E242CA"/>
    <w:rsid w:val="00ED7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1779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C6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C62AF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856934"/>
    <w:rPr>
      <w:rFonts w:cs="Calibri"/>
    </w:rPr>
  </w:style>
  <w:style w:type="character" w:styleId="Hyperlink">
    <w:name w:val="Hyperlink"/>
    <w:basedOn w:val="DefaultParagraphFont"/>
    <w:uiPriority w:val="99"/>
    <w:rsid w:val="0085693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106</Words>
  <Characters>605</Characters>
  <Application>Microsoft Office Outlook</Application>
  <DocSecurity>0</DocSecurity>
  <Lines>0</Lines>
  <Paragraphs>0</Paragraphs>
  <ScaleCrop>false</ScaleCrop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edanur</cp:lastModifiedBy>
  <cp:revision>3</cp:revision>
  <cp:lastPrinted>2016-10-20T11:09:00Z</cp:lastPrinted>
  <dcterms:created xsi:type="dcterms:W3CDTF">2016-10-20T11:37:00Z</dcterms:created>
  <dcterms:modified xsi:type="dcterms:W3CDTF">2016-10-22T22:35:00Z</dcterms:modified>
</cp:coreProperties>
</file>