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E3" w:rsidRPr="00AB5E08" w:rsidRDefault="007411E3" w:rsidP="00C02B9E">
      <w:pPr>
        <w:jc w:val="both"/>
      </w:pPr>
      <w:r w:rsidRPr="00AB5E08">
        <w:t>ADI SOYADI:</w:t>
      </w:r>
      <w:r w:rsidRPr="00AB5E08">
        <w:tab/>
      </w:r>
      <w:r w:rsidRPr="00AB5E08">
        <w:tab/>
      </w:r>
      <w:r w:rsidRPr="00AB5E08">
        <w:tab/>
      </w:r>
      <w:r w:rsidRPr="00AB5E08">
        <w:tab/>
        <w:t xml:space="preserve">SINIFI: </w:t>
      </w:r>
      <w:r w:rsidRPr="00AB5E08">
        <w:tab/>
      </w:r>
      <w:r w:rsidRPr="00AB5E08">
        <w:tab/>
      </w:r>
      <w:r w:rsidRPr="00AB5E08">
        <w:tab/>
      </w:r>
      <w:r w:rsidRPr="00AB5E08">
        <w:tab/>
      </w:r>
      <w:r w:rsidRPr="00AB5E08">
        <w:tab/>
        <w:t>NO:</w:t>
      </w:r>
    </w:p>
    <w:p w:rsidR="007411E3" w:rsidRPr="00AB5E08" w:rsidRDefault="007411E3" w:rsidP="008E55F8">
      <w:pPr>
        <w:jc w:val="center"/>
      </w:pPr>
      <w:r w:rsidRPr="00AB5E08">
        <w:t>FATİH MESLEKİ VE TEKNİK ANADOLU LİSESİ</w:t>
      </w:r>
    </w:p>
    <w:p w:rsidR="007411E3" w:rsidRPr="00AB5E08" w:rsidRDefault="007411E3" w:rsidP="007652BC">
      <w:pPr>
        <w:jc w:val="center"/>
      </w:pPr>
      <w:r w:rsidRPr="00AB5E08">
        <w:t>2015-2016 EĞİTİM-ÖĞRETİM YILI MUHASEBE 1 DERSİ 1.DÖNEM 1.YAZILI SORULARIDIR.</w:t>
      </w:r>
    </w:p>
    <w:p w:rsidR="007411E3" w:rsidRPr="00AB5E08" w:rsidRDefault="007411E3" w:rsidP="007652BC">
      <w:pPr>
        <w:jc w:val="center"/>
      </w:pPr>
    </w:p>
    <w:p w:rsidR="007411E3" w:rsidRPr="00AB5E08" w:rsidRDefault="007411E3" w:rsidP="0026021E">
      <w:pPr>
        <w:spacing w:line="360" w:lineRule="auto"/>
      </w:pPr>
      <w:r w:rsidRPr="00AB5E08">
        <w:t>(10 puan)S.1- Defter tutmanın amaçları nelerdir? 5 tane yazınız.</w:t>
      </w:r>
    </w:p>
    <w:p w:rsidR="007411E3" w:rsidRPr="00AB5E08" w:rsidRDefault="007411E3" w:rsidP="0026021E">
      <w:pPr>
        <w:spacing w:line="360" w:lineRule="auto"/>
      </w:pPr>
      <w:r w:rsidRPr="00AB5E08">
        <w:t>(10 puan)S.2- a) 1. Sınıf tacirler hangi esasa göre hangi defterleri tutmak zorundadır?</w:t>
      </w:r>
    </w:p>
    <w:p w:rsidR="007411E3" w:rsidRPr="00AB5E08" w:rsidRDefault="007411E3" w:rsidP="0026021E">
      <w:pPr>
        <w:spacing w:line="360" w:lineRule="auto"/>
      </w:pPr>
      <w:r w:rsidRPr="00AB5E08">
        <w:tab/>
        <w:t>b) 2. Sınıf tacirler hangi esasa göre hangi defteri tutmak zorundadır?</w:t>
      </w:r>
    </w:p>
    <w:p w:rsidR="007411E3" w:rsidRPr="00AB5E08" w:rsidRDefault="007411E3" w:rsidP="0026021E">
      <w:pPr>
        <w:spacing w:line="360" w:lineRule="auto"/>
      </w:pPr>
      <w:r w:rsidRPr="00AB5E08">
        <w:t>(10 puan)S.3- Vergi usul kanunumuza göre vergi ile ilgili ceza çeşitleri nelerdir? Yazınız.</w:t>
      </w:r>
    </w:p>
    <w:p w:rsidR="007411E3" w:rsidRPr="00AB5E08" w:rsidRDefault="007411E3" w:rsidP="0026021E">
      <w:pPr>
        <w:spacing w:line="360" w:lineRule="auto"/>
      </w:pPr>
      <w:r w:rsidRPr="00AB5E08">
        <w:t>(10 puan)S.4- Postalama türleri nelerdir? Maddeler halinde yazınız.</w:t>
      </w:r>
    </w:p>
    <w:p w:rsidR="007411E3" w:rsidRPr="00AB5E08" w:rsidRDefault="007411E3" w:rsidP="007652BC">
      <w:r w:rsidRPr="00AB5E08">
        <w:t xml:space="preserve"> (8*3=24 puan)S.5- Bay Ahmet GÜNEŞ 15.01.2015 Tarihinde Fatih Mah Atatürk Cad. No:10 Soma adresinde serbest muhasebecilik faaliyetine başlamıştır. Fakat açılış ile ilgili serbest muhasebeci mali müşavirler oda temsilciliğine 10.01.2015 tarihinde kaydolmuştur.</w:t>
      </w:r>
    </w:p>
    <w:p w:rsidR="007411E3" w:rsidRPr="00AB5E08" w:rsidRDefault="007411E3" w:rsidP="007652BC">
      <w:r w:rsidRPr="00AB5E08">
        <w:tab/>
        <w:t>Bay Ahmet Güneş iş yeri kendisine ait olmadığı için Mine Kıran’dan kiralamıştır.</w:t>
      </w:r>
    </w:p>
    <w:p w:rsidR="007411E3" w:rsidRPr="00AB5E08" w:rsidRDefault="007411E3" w:rsidP="007652BC">
      <w:r w:rsidRPr="00AB5E08">
        <w:tab/>
        <w:t>Mükellef 15.06.2015 tarihinde işyerini Hürriyet Bulvarı No 38 Soma adresine taşınmıştır</w:t>
      </w:r>
    </w:p>
    <w:p w:rsidR="007411E3" w:rsidRPr="00AB5E08" w:rsidRDefault="007411E3" w:rsidP="007652BC">
      <w:r w:rsidRPr="00AB5E08">
        <w:t>Mükellefe ait bilgiler: Ahmet Güneş Gelir vergisi mükellefi olup Soma vergi dairesine bağlı olarak 10854032114 sicil numarasıyla kayıtlıdır. Verilen örnekle ilgili aşağıdaki soruları cevaplayınız.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Mükellef hangi tarihte işe başlamış sayılır?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İşe başlama bildirimini hangi tarihte nereye, ne zaman yapmalıdır?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Vergi levhasını ne zaman nereye tasdik ettirmelidir?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Mükellef Mine KIRAN ile aralarında hangi sözleşmeyi düzenlemelidir?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Mükellef 15.07.2015 tarihine kadar vergi dairesine hangi bildirimde bulunması gerekir?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Mükellef vergi usul kanununa göre hangi defteri tutmak zorundadır?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Tutmak zorunda olduğu defteri nereye ne zaman tasdik ettirmesi gerekir?</w:t>
      </w:r>
    </w:p>
    <w:p w:rsidR="007411E3" w:rsidRPr="00AB5E08" w:rsidRDefault="007411E3" w:rsidP="00E14AF2">
      <w:pPr>
        <w:numPr>
          <w:ilvl w:val="0"/>
          <w:numId w:val="1"/>
        </w:numPr>
      </w:pPr>
      <w:r w:rsidRPr="00AB5E08">
        <w:t>Doldurduğu vergi levhasını ne zaman vergi dairesine tasdik ettirmelidir?</w:t>
      </w:r>
    </w:p>
    <w:p w:rsidR="007411E3" w:rsidRPr="00AB5E08" w:rsidRDefault="007411E3" w:rsidP="0026021E">
      <w:pPr>
        <w:ind w:left="690"/>
      </w:pPr>
    </w:p>
    <w:p w:rsidR="007411E3" w:rsidRPr="00AB5E08" w:rsidRDefault="007411E3" w:rsidP="00B268A0">
      <w:r w:rsidRPr="00AB5E08">
        <w:t>(12*3=36 puan)S.6- Aşağıdaki sorularda boşluklara uygun kelimeleri yazınız.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Kurum içinden başka kuruluşlara ve kişilere gönderilecek her türlü yazı ……………………………..defterine kaydedilir.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Vergi dairesi tarafından verginin hesaplanma işlemine ………………………………..denir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 xml:space="preserve">Vergi ödemekle yükümlü olan gerçek ve tüzel kişilere ………………………………..denir 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2014 yılında faaliyete başlayan bir mükellef ticari defterleri dolmadığı için aynı defterleri 2015 yılında da kullanmak istedikleri defterlerini ……………………………ayında  tasdik yaptırmaları gerekir.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Defterlerini ertesi yılda da kullanmak isteyen mükellefler aynı deftere ikinci bir tasdik işlemi yaptırdıklarında bu işleme ………………….. yada ………………………..adı verilir.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Vergi dairesi tarafından hesaplanan verginin ödeme aşamasına gelmesine ………………………….</w:t>
      </w:r>
      <w:bookmarkStart w:id="0" w:name="_GoBack"/>
      <w:bookmarkEnd w:id="0"/>
      <w:r w:rsidRPr="00AB5E08">
        <w:t>.denir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Yoklama yapmaya yetkili kişilerin yapmış oldukları yoklama sonuçları için iki nüsha ……………………………………………….düzenlenir.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Gün sonlarında ödeme kaydedici cihaz kullanmak suretiyle yapılan satışlara ilişkin bilgilerielde edilen hasılatı tahsil edilen KDV yi ayrıntılı olarak rapora …………………denir.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Kayıtlarını devamlı olarak muhasebe fişi, ücret bordrosu gibi yetkili imza ve paraf taşıyan belgeleri düzenleyenler bu işlemlerini en geç ………………. Gün içinde esas defterlere kaydetmek zorundadır.</w:t>
      </w:r>
    </w:p>
    <w:p w:rsidR="007411E3" w:rsidRPr="00AB5E08" w:rsidRDefault="007411E3" w:rsidP="00F60CA0">
      <w:pPr>
        <w:numPr>
          <w:ilvl w:val="0"/>
          <w:numId w:val="2"/>
        </w:numPr>
      </w:pPr>
      <w:r w:rsidRPr="00AB5E08">
        <w:t>İşe başlama bildirimi işe başlama tarihinden itibaren ……..gün içinde bağlı olunan vergi dairesine yapılmalıdır.</w:t>
      </w:r>
    </w:p>
    <w:p w:rsidR="007411E3" w:rsidRPr="00AB5E08" w:rsidRDefault="007411E3" w:rsidP="0026021E">
      <w:pPr>
        <w:ind w:left="720"/>
      </w:pPr>
    </w:p>
    <w:p w:rsidR="007411E3" w:rsidRPr="00AB5E08" w:rsidRDefault="007411E3" w:rsidP="0026021E">
      <w:pPr>
        <w:ind w:left="720"/>
      </w:pPr>
    </w:p>
    <w:p w:rsidR="007411E3" w:rsidRPr="00AB5E08" w:rsidRDefault="007411E3" w:rsidP="0026021E">
      <w:pPr>
        <w:jc w:val="center"/>
      </w:pPr>
      <w:r w:rsidRPr="00AB5E08">
        <w:t>BAŞARILAR DİLERİZ…</w:t>
      </w:r>
    </w:p>
    <w:p w:rsidR="007411E3" w:rsidRDefault="007411E3" w:rsidP="00B244D3">
      <w:pPr>
        <w:rPr>
          <w:b/>
          <w:bCs/>
          <w:sz w:val="22"/>
          <w:szCs w:val="22"/>
        </w:rPr>
      </w:pPr>
      <w:hyperlink r:id="rId5" w:history="1">
        <w:r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b/>
          <w:bCs/>
          <w:sz w:val="22"/>
          <w:szCs w:val="22"/>
        </w:rPr>
        <w:t xml:space="preserve"> </w:t>
      </w:r>
    </w:p>
    <w:p w:rsidR="007411E3" w:rsidRDefault="007411E3" w:rsidP="00B244D3">
      <w:pPr>
        <w:rPr>
          <w:b/>
          <w:bCs/>
          <w:sz w:val="22"/>
          <w:szCs w:val="22"/>
        </w:rPr>
      </w:pPr>
    </w:p>
    <w:p w:rsidR="007411E3" w:rsidRPr="00AB5E08" w:rsidRDefault="007411E3" w:rsidP="00082CB4"/>
    <w:p w:rsidR="007411E3" w:rsidRPr="00AB5E08" w:rsidRDefault="007411E3" w:rsidP="00082CB4"/>
    <w:p w:rsidR="007411E3" w:rsidRPr="00AB5E08" w:rsidRDefault="007411E3" w:rsidP="00082CB4"/>
    <w:p w:rsidR="007411E3" w:rsidRPr="00AB5E08" w:rsidRDefault="007411E3" w:rsidP="0026021E">
      <w:r w:rsidRPr="00AB5E08">
        <w:t>Fatma ASLAN</w:t>
      </w:r>
      <w:r w:rsidRPr="00AB5E08">
        <w:tab/>
      </w:r>
      <w:r w:rsidRPr="00AB5E08">
        <w:tab/>
      </w:r>
      <w:r w:rsidRPr="00AB5E08">
        <w:tab/>
      </w:r>
      <w:r w:rsidRPr="00AB5E08">
        <w:tab/>
      </w:r>
      <w:r w:rsidRPr="00AB5E08">
        <w:tab/>
      </w:r>
      <w:r w:rsidRPr="00AB5E08">
        <w:tab/>
      </w:r>
      <w:r w:rsidRPr="00AB5E08">
        <w:tab/>
        <w:t>Burhan SAKA</w:t>
      </w:r>
    </w:p>
    <w:p w:rsidR="007411E3" w:rsidRPr="00AB5E08" w:rsidRDefault="007411E3" w:rsidP="0026021E">
      <w:r w:rsidRPr="00AB5E08">
        <w:t>Muh. Finans.Öğrt.</w:t>
      </w:r>
      <w:r w:rsidRPr="00AB5E08">
        <w:tab/>
      </w:r>
      <w:r w:rsidRPr="00AB5E08">
        <w:tab/>
      </w:r>
      <w:r w:rsidRPr="00AB5E08">
        <w:tab/>
      </w:r>
      <w:r w:rsidRPr="00AB5E08">
        <w:tab/>
      </w:r>
      <w:r w:rsidRPr="00AB5E08">
        <w:tab/>
      </w:r>
      <w:r w:rsidRPr="00AB5E08">
        <w:tab/>
        <w:t>Muh. Finans. Öğrt.</w:t>
      </w:r>
    </w:p>
    <w:sectPr w:rsidR="007411E3" w:rsidRPr="00AB5E08" w:rsidSect="00C50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720B"/>
    <w:multiLevelType w:val="hybridMultilevel"/>
    <w:tmpl w:val="FDF8D716"/>
    <w:lvl w:ilvl="0" w:tplc="586467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">
    <w:nsid w:val="18314B3C"/>
    <w:multiLevelType w:val="hybridMultilevel"/>
    <w:tmpl w:val="090A45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2BC"/>
    <w:rsid w:val="00082CB4"/>
    <w:rsid w:val="000E645F"/>
    <w:rsid w:val="00152350"/>
    <w:rsid w:val="00185FC4"/>
    <w:rsid w:val="001C619F"/>
    <w:rsid w:val="0026021E"/>
    <w:rsid w:val="00344B4E"/>
    <w:rsid w:val="00432470"/>
    <w:rsid w:val="00433A55"/>
    <w:rsid w:val="005006B3"/>
    <w:rsid w:val="006A1BC7"/>
    <w:rsid w:val="007211AD"/>
    <w:rsid w:val="007411E3"/>
    <w:rsid w:val="007652BC"/>
    <w:rsid w:val="00822EDF"/>
    <w:rsid w:val="008508C8"/>
    <w:rsid w:val="008673AA"/>
    <w:rsid w:val="008E55F8"/>
    <w:rsid w:val="008E7828"/>
    <w:rsid w:val="0090549A"/>
    <w:rsid w:val="009D30EE"/>
    <w:rsid w:val="00A200B3"/>
    <w:rsid w:val="00A91BD1"/>
    <w:rsid w:val="00AB5E08"/>
    <w:rsid w:val="00B244D3"/>
    <w:rsid w:val="00B268A0"/>
    <w:rsid w:val="00BE26C4"/>
    <w:rsid w:val="00C02B9E"/>
    <w:rsid w:val="00C33C31"/>
    <w:rsid w:val="00C502B9"/>
    <w:rsid w:val="00C6383B"/>
    <w:rsid w:val="00CB0404"/>
    <w:rsid w:val="00D916A2"/>
    <w:rsid w:val="00E14AF2"/>
    <w:rsid w:val="00E51062"/>
    <w:rsid w:val="00E72C82"/>
    <w:rsid w:val="00F12501"/>
    <w:rsid w:val="00F60CA0"/>
    <w:rsid w:val="00F64E38"/>
    <w:rsid w:val="00F8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2B9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02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2B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244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3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480</Words>
  <Characters>2739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ögretmen</dc:creator>
  <cp:keywords>www.sorubak.com</cp:keywords>
  <dc:description/>
  <cp:lastModifiedBy>edanur</cp:lastModifiedBy>
  <cp:revision>5</cp:revision>
  <cp:lastPrinted>2015-11-10T09:11:00Z</cp:lastPrinted>
  <dcterms:created xsi:type="dcterms:W3CDTF">2015-11-10T06:41:00Z</dcterms:created>
  <dcterms:modified xsi:type="dcterms:W3CDTF">2015-11-28T18:04:00Z</dcterms:modified>
</cp:coreProperties>
</file>