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27" w:rsidRDefault="00FB3627">
      <w:r w:rsidRPr="002C0CA7">
        <w:t xml:space="preserve">matematik eba testi üslü </w:t>
      </w:r>
      <w:r>
        <w:t xml:space="preserve">ifadelerin </w:t>
      </w:r>
      <w:r w:rsidRPr="002C0CA7">
        <w:t>özellikleri</w:t>
      </w:r>
    </w:p>
    <w:p w:rsidR="00FB3627" w:rsidRDefault="00FB3627">
      <w:pPr>
        <w:rPr>
          <w:noProof/>
          <w:lang w:eastAsia="tr-TR"/>
        </w:rPr>
      </w:pPr>
    </w:p>
    <w:p w:rsidR="00FB3627" w:rsidRDefault="00FB3627">
      <w:r w:rsidRPr="00C96C7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19pt;height:223.5pt;visibility:visible">
            <v:imagedata r:id="rId6" o:title=""/>
          </v:shape>
        </w:pict>
      </w:r>
      <w:r w:rsidRPr="00C96C78">
        <w:rPr>
          <w:noProof/>
          <w:lang w:eastAsia="tr-TR"/>
        </w:rPr>
        <w:pict>
          <v:shape id="Resim 2" o:spid="_x0000_i1026" type="#_x0000_t75" style="width:227.25pt;height:182.25pt;visibility:visible">
            <v:imagedata r:id="rId7" o:title=""/>
          </v:shape>
        </w:pict>
      </w:r>
      <w:r w:rsidRPr="00C96C78">
        <w:rPr>
          <w:noProof/>
          <w:lang w:eastAsia="tr-TR"/>
        </w:rPr>
        <w:pict>
          <v:shape id="Resim 3" o:spid="_x0000_i1027" type="#_x0000_t75" style="width:237pt;height:180pt;visibility:visible">
            <v:imagedata r:id="rId8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5" o:spid="_x0000_i1028" type="#_x0000_t75" style="width:243pt;height:132pt;visibility:visible">
            <v:imagedata r:id="rId9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6" o:spid="_x0000_i1029" type="#_x0000_t75" style="width:230.25pt;height:230.25pt;visibility:visible">
            <v:imagedata r:id="rId10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7" o:spid="_x0000_i1030" type="#_x0000_t75" style="width:243pt;height:228pt;visibility:visible">
            <v:imagedata r:id="rId11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8" o:spid="_x0000_i1031" type="#_x0000_t75" style="width:224.25pt;height:201pt;visibility:visible">
            <v:imagedata r:id="rId12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9" o:spid="_x0000_i1032" type="#_x0000_t75" style="width:223.5pt;height:238.5pt;visibility:visible">
            <v:imagedata r:id="rId13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10" o:spid="_x0000_i1033" type="#_x0000_t75" style="width:237.75pt;height:220.5pt;visibility:visible">
            <v:imagedata r:id="rId14" o:title=""/>
          </v:shape>
        </w:pict>
      </w:r>
    </w:p>
    <w:p w:rsidR="00FB3627" w:rsidRDefault="00FB3627">
      <w:r w:rsidRPr="00C96C78">
        <w:rPr>
          <w:noProof/>
          <w:lang w:eastAsia="tr-TR"/>
        </w:rPr>
        <w:pict>
          <v:shape id="Resim 11" o:spid="_x0000_i1034" type="#_x0000_t75" style="width:227.25pt;height:261.75pt;visibility:visible">
            <v:imagedata r:id="rId15" o:title=""/>
          </v:shape>
        </w:pict>
      </w:r>
    </w:p>
    <w:p w:rsidR="00FB3627" w:rsidRPr="002C0CA7" w:rsidRDefault="00FB3627">
      <w:pPr>
        <w:rPr>
          <w:sz w:val="28"/>
        </w:rPr>
      </w:pPr>
      <w:r w:rsidRPr="002C0CA7">
        <w:rPr>
          <w:sz w:val="28"/>
          <w:highlight w:val="yellow"/>
        </w:rPr>
        <w:t>8 ‘ e dair her şey</w:t>
      </w:r>
    </w:p>
    <w:sectPr w:rsidR="00FB3627" w:rsidRPr="002C0CA7" w:rsidSect="002C0CA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627" w:rsidRDefault="00FB3627" w:rsidP="002C0CA7">
      <w:pPr>
        <w:spacing w:after="0" w:line="240" w:lineRule="auto"/>
      </w:pPr>
      <w:r>
        <w:separator/>
      </w:r>
    </w:p>
  </w:endnote>
  <w:endnote w:type="continuationSeparator" w:id="0">
    <w:p w:rsidR="00FB3627" w:rsidRDefault="00FB3627" w:rsidP="002C0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627" w:rsidRDefault="00FB3627" w:rsidP="002C0CA7">
      <w:pPr>
        <w:spacing w:after="0" w:line="240" w:lineRule="auto"/>
      </w:pPr>
      <w:r>
        <w:separator/>
      </w:r>
    </w:p>
  </w:footnote>
  <w:footnote w:type="continuationSeparator" w:id="0">
    <w:p w:rsidR="00FB3627" w:rsidRDefault="00FB3627" w:rsidP="002C0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139"/>
    <w:rsid w:val="002C0CA7"/>
    <w:rsid w:val="00401FAF"/>
    <w:rsid w:val="00497C76"/>
    <w:rsid w:val="005C6DB2"/>
    <w:rsid w:val="005D1FF3"/>
    <w:rsid w:val="006642DB"/>
    <w:rsid w:val="00755139"/>
    <w:rsid w:val="00936557"/>
    <w:rsid w:val="00BB32ED"/>
    <w:rsid w:val="00C944AA"/>
    <w:rsid w:val="00C96C78"/>
    <w:rsid w:val="00CB4C36"/>
    <w:rsid w:val="00FB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2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0C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C0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0C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C0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C0CA7"/>
    <w:rPr>
      <w:rFonts w:cs="Times New Roman"/>
    </w:rPr>
  </w:style>
  <w:style w:type="character" w:styleId="Hyperlink">
    <w:name w:val="Hyperlink"/>
    <w:basedOn w:val="DefaultParagraphFont"/>
    <w:uiPriority w:val="99"/>
    <w:rsid w:val="00CB4C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12</Words>
  <Characters>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BİRSEN</cp:lastModifiedBy>
  <cp:revision>5</cp:revision>
  <dcterms:created xsi:type="dcterms:W3CDTF">2017-08-18T12:45:00Z</dcterms:created>
  <dcterms:modified xsi:type="dcterms:W3CDTF">2017-08-19T20:06:00Z</dcterms:modified>
</cp:coreProperties>
</file>