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"/>
        <w:gridCol w:w="10200"/>
        <w:gridCol w:w="90"/>
      </w:tblGrid>
      <w:tr w:rsidR="004023E5" w:rsidRPr="00BA6083">
        <w:trPr>
          <w:trHeight w:val="883"/>
        </w:trPr>
        <w:tc>
          <w:tcPr>
            <w:tcW w:w="10379" w:type="dxa"/>
            <w:gridSpan w:val="3"/>
          </w:tcPr>
          <w:p w:rsidR="004023E5" w:rsidRPr="00BA6083" w:rsidRDefault="004023E5" w:rsidP="003B5984">
            <w:pPr>
              <w:ind w:left="98"/>
              <w:rPr>
                <w:rFonts w:ascii="Comic Sans MS" w:hAnsi="Comic Sans MS" w:cs="Comic Sans MS"/>
                <w:b/>
                <w:bCs/>
                <w:sz w:val="16"/>
                <w:szCs w:val="16"/>
                <w:u w:val="single"/>
              </w:rPr>
            </w:pPr>
            <w:r w:rsidRPr="00BA6083">
              <w:rPr>
                <w:rFonts w:ascii="Comic Sans MS" w:hAnsi="Comic Sans MS" w:cs="Comic Sans MS"/>
                <w:b/>
                <w:bCs/>
                <w:sz w:val="16"/>
                <w:szCs w:val="16"/>
                <w:u w:val="single"/>
              </w:rPr>
              <w:t xml:space="preserve">YASEMİN ERMAN BALSU ANADOLU LİSESİ </w:t>
            </w:r>
            <w:r>
              <w:rPr>
                <w:rFonts w:ascii="Comic Sans MS" w:hAnsi="Comic Sans MS" w:cs="Comic Sans MS"/>
                <w:b/>
                <w:bCs/>
                <w:sz w:val="16"/>
                <w:szCs w:val="16"/>
                <w:u w:val="single"/>
              </w:rPr>
              <w:t xml:space="preserve">2016-2017 </w:t>
            </w:r>
            <w:r w:rsidRPr="00BA6083">
              <w:rPr>
                <w:rFonts w:ascii="Comic Sans MS" w:hAnsi="Comic Sans MS" w:cs="Comic Sans MS"/>
                <w:b/>
                <w:bCs/>
                <w:sz w:val="16"/>
                <w:szCs w:val="16"/>
                <w:u w:val="single"/>
              </w:rPr>
              <w:t xml:space="preserve"> ÖĞRETİM YILI MANTIK DERSİ 1.DÖNEM 1.DEĞERLENDİRME</w:t>
            </w:r>
          </w:p>
          <w:p w:rsidR="004023E5" w:rsidRPr="00BA6083" w:rsidRDefault="004023E5" w:rsidP="003B5984">
            <w:pPr>
              <w:ind w:left="98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BA6083">
              <w:rPr>
                <w:rFonts w:ascii="Comic Sans MS" w:hAnsi="Comic Sans MS" w:cs="Comic Sans MS"/>
                <w:b/>
                <w:bCs/>
              </w:rPr>
              <w:t>ADI-SOYADI:                                       SINIF-NO:</w:t>
            </w:r>
          </w:p>
        </w:tc>
      </w:tr>
      <w:tr w:rsidR="004023E5" w:rsidRPr="00BA6083">
        <w:trPr>
          <w:gridBefore w:val="1"/>
          <w:gridAfter w:val="1"/>
          <w:wBefore w:w="89" w:type="dxa"/>
          <w:wAfter w:w="90" w:type="dxa"/>
          <w:trHeight w:val="5900"/>
        </w:trPr>
        <w:tc>
          <w:tcPr>
            <w:tcW w:w="10200" w:type="dxa"/>
          </w:tcPr>
          <w:tbl>
            <w:tblPr>
              <w:tblpPr w:leftFromText="141" w:rightFromText="141" w:vertAnchor="text" w:horzAnchor="page" w:tblpX="7781" w:tblpY="44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257"/>
            </w:tblGrid>
            <w:tr w:rsidR="004023E5" w:rsidRPr="00BA6083">
              <w:trPr>
                <w:trHeight w:val="195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3E5" w:rsidRPr="00BA6083" w:rsidRDefault="004023E5" w:rsidP="003B5984">
                  <w:pPr>
                    <w:rPr>
                      <w:rFonts w:ascii="Comic Sans MS" w:hAnsi="Comic Sans MS" w:cs="Comic Sans MS"/>
                      <w:b/>
                      <w:bCs/>
                      <w:i/>
                      <w:iCs/>
                    </w:rPr>
                  </w:pPr>
                  <w:r w:rsidRPr="00BA6083">
                    <w:rPr>
                      <w:rFonts w:ascii="Comic Sans MS" w:hAnsi="Comic Sans MS" w:cs="Comic Sans MS"/>
                      <w:b/>
                      <w:bCs/>
                      <w:i/>
                      <w:iCs/>
                    </w:rPr>
                    <w:t>ALDIĞI PUAN:</w:t>
                  </w:r>
                </w:p>
              </w:tc>
            </w:tr>
          </w:tbl>
          <w:p w:rsidR="004023E5" w:rsidRPr="00BA6083" w:rsidRDefault="004023E5" w:rsidP="003B5984">
            <w:pPr>
              <w:ind w:left="9"/>
              <w:rPr>
                <w:rFonts w:ascii="Comic Sans MS" w:hAnsi="Comic Sans MS" w:cs="Comic Sans MS"/>
                <w:b/>
                <w:bCs/>
                <w:i/>
                <w:iCs/>
              </w:rPr>
            </w:pPr>
          </w:p>
          <w:p w:rsidR="004023E5" w:rsidRPr="00BA6083" w:rsidRDefault="004023E5" w:rsidP="003B5984">
            <w:pPr>
              <w:ind w:left="9"/>
              <w:rPr>
                <w:rFonts w:ascii="Comic Sans MS" w:hAnsi="Comic Sans MS" w:cs="Comic Sans MS"/>
                <w:b/>
                <w:bCs/>
                <w:i/>
                <w:iCs/>
              </w:rPr>
            </w:pPr>
            <w:r w:rsidRPr="00BA6083">
              <w:rPr>
                <w:rFonts w:ascii="Comic Sans MS" w:hAnsi="Comic Sans MS" w:cs="Comic Sans MS"/>
                <w:b/>
                <w:bCs/>
                <w:i/>
                <w:iCs/>
              </w:rPr>
              <w:t>AŞAĞIDAKİ TEST SORULARINI ÇÖZÜNÜZ.(her biri 10 puan )</w:t>
            </w:r>
          </w:p>
          <w:p w:rsidR="004023E5" w:rsidRPr="00711992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u w:val="single"/>
                <w:lang w:eastAsia="tr-TR"/>
              </w:rPr>
            </w:pPr>
            <w:r w:rsidRPr="00711992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u w:val="single"/>
                <w:lang w:val="en-US" w:eastAsia="tr-TR"/>
              </w:rPr>
              <w:t>1-A</w:t>
            </w:r>
            <w:hyperlink r:id="rId6" w:tooltip="Yazılı Sınav Soruları" w:history="1">
              <w:r w:rsidRPr="00711992">
                <w:rPr>
                  <w:rFonts w:ascii="Comic Sans MS" w:hAnsi="Comic Sans MS" w:cs="Comic Sans MS"/>
                  <w:b/>
                  <w:bCs/>
                  <w:color w:val="000000"/>
                  <w:sz w:val="18"/>
                  <w:szCs w:val="18"/>
                  <w:u w:val="single"/>
                  <w:lang w:val="en-US" w:eastAsia="tr-TR"/>
                </w:rPr>
                <w:t>ş</w:t>
              </w:r>
            </w:hyperlink>
            <w:r w:rsidRPr="00711992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u w:val="single"/>
                <w:lang w:val="en-US" w:eastAsia="tr-TR"/>
              </w:rPr>
              <w:t xml:space="preserve">ağıdakilerden hangisi, “mantık biliminin” özelliklerinden biri değildir? </w:t>
            </w:r>
          </w:p>
          <w:p w:rsidR="004023E5" w:rsidRPr="00C07F2B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</w:pP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A) Doğru dü</w:t>
            </w:r>
            <w:hyperlink r:id="rId7" w:tooltip="Yazılı Sınav Soruları" w:history="1">
              <w:r w:rsidRPr="00C07F2B">
                <w:rPr>
                  <w:rFonts w:ascii="Comic Sans MS" w:hAnsi="Comic Sans MS" w:cs="Comic Sans MS"/>
                  <w:color w:val="000000"/>
                  <w:sz w:val="18"/>
                  <w:szCs w:val="18"/>
                  <w:lang w:eastAsia="tr-TR"/>
                </w:rPr>
                <w:t>ş</w:t>
              </w:r>
            </w:hyperlink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 xml:space="preserve">ünme kurallarını ortaya koyması                                    </w:t>
            </w:r>
          </w:p>
          <w:p w:rsidR="004023E5" w:rsidRPr="00711992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</w:pP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B) Doğru dü</w:t>
            </w:r>
            <w:hyperlink r:id="rId8" w:tooltip="Yazılı Sınav Soruları" w:history="1">
              <w:r w:rsidRPr="00C07F2B">
                <w:rPr>
                  <w:rFonts w:ascii="Comic Sans MS" w:hAnsi="Comic Sans MS" w:cs="Comic Sans MS"/>
                  <w:color w:val="000000"/>
                  <w:sz w:val="18"/>
                  <w:szCs w:val="18"/>
                  <w:lang w:eastAsia="tr-TR"/>
                </w:rPr>
                <w:t>ş</w:t>
              </w:r>
            </w:hyperlink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ünme sanatı olması</w:t>
            </w:r>
          </w:p>
          <w:p w:rsidR="004023E5" w:rsidRPr="00711992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</w:pP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C) Nasıl dü</w:t>
            </w:r>
            <w:hyperlink r:id="rId9" w:tooltip="Yazılı Sınav Soruları" w:history="1">
              <w:r w:rsidRPr="00C07F2B">
                <w:rPr>
                  <w:rFonts w:ascii="Comic Sans MS" w:hAnsi="Comic Sans MS" w:cs="Comic Sans MS"/>
                  <w:color w:val="000000"/>
                  <w:sz w:val="18"/>
                  <w:szCs w:val="18"/>
                  <w:lang w:eastAsia="tr-TR"/>
                </w:rPr>
                <w:t>ş</w:t>
              </w:r>
            </w:hyperlink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ünmemiz gerektiğini gösteren ilkeler ortaya koyması</w:t>
            </w:r>
          </w:p>
          <w:p w:rsidR="004023E5" w:rsidRPr="00711992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</w:pP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D) Dü</w:t>
            </w:r>
            <w:hyperlink r:id="rId10" w:tooltip="Yazılı Sınav Soruları" w:history="1">
              <w:r w:rsidRPr="00C07F2B">
                <w:rPr>
                  <w:rFonts w:ascii="Comic Sans MS" w:hAnsi="Comic Sans MS" w:cs="Comic Sans MS"/>
                  <w:color w:val="000000"/>
                  <w:sz w:val="18"/>
                  <w:szCs w:val="18"/>
                  <w:lang w:eastAsia="tr-TR"/>
                </w:rPr>
                <w:t>ş</w:t>
              </w:r>
            </w:hyperlink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ünceler arasındaki  ili</w:t>
            </w:r>
            <w:hyperlink r:id="rId11" w:tooltip="Yazılı Sınav Soruları" w:history="1">
              <w:r w:rsidRPr="00C07F2B">
                <w:rPr>
                  <w:rFonts w:ascii="Comic Sans MS" w:hAnsi="Comic Sans MS" w:cs="Comic Sans MS"/>
                  <w:color w:val="000000"/>
                  <w:sz w:val="18"/>
                  <w:szCs w:val="18"/>
                  <w:lang w:eastAsia="tr-TR"/>
                </w:rPr>
                <w:t>ş</w:t>
              </w:r>
            </w:hyperlink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ki ve düzeni konu edinmesi.</w:t>
            </w:r>
          </w:p>
          <w:p w:rsidR="004023E5" w:rsidRPr="00711992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</w:pP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E) Dü</w:t>
            </w:r>
            <w:hyperlink r:id="rId12" w:tooltip="Yazılı Sınav Soruları" w:history="1">
              <w:r w:rsidRPr="00C07F2B">
                <w:rPr>
                  <w:rFonts w:ascii="Comic Sans MS" w:hAnsi="Comic Sans MS" w:cs="Comic Sans MS"/>
                  <w:color w:val="000000"/>
                  <w:sz w:val="18"/>
                  <w:szCs w:val="18"/>
                  <w:lang w:eastAsia="tr-TR"/>
                </w:rPr>
                <w:t>ş</w:t>
              </w:r>
            </w:hyperlink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üncemizin geli</w:t>
            </w:r>
            <w:hyperlink r:id="rId13" w:tooltip="Yazılı Sınav Soruları" w:history="1">
              <w:r w:rsidRPr="00C07F2B">
                <w:rPr>
                  <w:rFonts w:ascii="Comic Sans MS" w:hAnsi="Comic Sans MS" w:cs="Comic Sans MS"/>
                  <w:color w:val="000000"/>
                  <w:sz w:val="18"/>
                  <w:szCs w:val="18"/>
                  <w:lang w:eastAsia="tr-TR"/>
                </w:rPr>
                <w:t>ş</w:t>
              </w:r>
            </w:hyperlink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im evrelerini incelemesi.</w:t>
            </w:r>
          </w:p>
          <w:p w:rsidR="004023E5" w:rsidRPr="00C07F2B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</w:pPr>
          </w:p>
          <w:p w:rsidR="004023E5" w:rsidRPr="00711992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07F2B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lang w:eastAsia="tr-TR"/>
              </w:rPr>
              <w:t>2-A</w:t>
            </w:r>
            <w:hyperlink r:id="rId14" w:tooltip="Yazılı Sınav Soruları" w:history="1">
              <w:r w:rsidRPr="00C07F2B">
                <w:rPr>
                  <w:rFonts w:ascii="Comic Sans MS" w:hAnsi="Comic Sans MS" w:cs="Comic Sans MS"/>
                  <w:b/>
                  <w:bCs/>
                  <w:color w:val="000000"/>
                  <w:sz w:val="18"/>
                  <w:szCs w:val="18"/>
                  <w:lang w:eastAsia="tr-TR"/>
                </w:rPr>
                <w:t>ş</w:t>
              </w:r>
            </w:hyperlink>
            <w:r w:rsidRPr="00C07F2B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lang w:eastAsia="tr-TR"/>
              </w:rPr>
              <w:t xml:space="preserve">ağıdakilerden hangisi kollektif kavramlara örnek verilemez? </w:t>
            </w:r>
          </w:p>
          <w:p w:rsidR="004023E5" w:rsidRPr="00711992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</w:pP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A) Sendika    B) Meclis</w:t>
            </w: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ab/>
              <w:t>C) Ordu    D) Okul</w:t>
            </w: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ab/>
              <w:t>E) Öğrenci</w:t>
            </w:r>
          </w:p>
          <w:p w:rsidR="004023E5" w:rsidRPr="00711992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</w:pP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 </w:t>
            </w:r>
          </w:p>
          <w:p w:rsidR="004023E5" w:rsidRPr="00711992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07F2B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lang w:eastAsia="tr-TR"/>
              </w:rPr>
              <w:t>3-A</w:t>
            </w:r>
            <w:hyperlink r:id="rId15" w:tooltip="Yazılı Sınav Soruları" w:history="1">
              <w:r w:rsidRPr="00C07F2B">
                <w:rPr>
                  <w:rFonts w:ascii="Comic Sans MS" w:hAnsi="Comic Sans MS" w:cs="Comic Sans MS"/>
                  <w:b/>
                  <w:bCs/>
                  <w:color w:val="000000"/>
                  <w:sz w:val="18"/>
                  <w:szCs w:val="18"/>
                  <w:lang w:eastAsia="tr-TR"/>
                </w:rPr>
                <w:t>ş</w:t>
              </w:r>
            </w:hyperlink>
            <w:r w:rsidRPr="00C07F2B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lang w:eastAsia="tr-TR"/>
              </w:rPr>
              <w:t xml:space="preserve">ağıdaki terimlerden hangisinin içlemi en çoktur? </w:t>
            </w:r>
          </w:p>
          <w:p w:rsidR="004023E5" w:rsidRPr="00711992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</w:pP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A) İnsan</w:t>
            </w: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ab/>
              <w:t>B) Sanatçı</w:t>
            </w: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ab/>
              <w:t>C) Ressam      D) Şair</w:t>
            </w: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ab/>
            </w: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ab/>
              <w:t>E) Fatih</w:t>
            </w:r>
          </w:p>
          <w:p w:rsidR="004023E5" w:rsidRPr="00711992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</w:pP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  </w:t>
            </w:r>
          </w:p>
          <w:p w:rsidR="004023E5" w:rsidRPr="00711992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07F2B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lang w:eastAsia="tr-TR"/>
              </w:rPr>
              <w:t>4-A</w:t>
            </w:r>
            <w:hyperlink r:id="rId16" w:tooltip="Yazılı Sınav Soruları" w:history="1">
              <w:r w:rsidRPr="00C07F2B">
                <w:rPr>
                  <w:rFonts w:ascii="Comic Sans MS" w:hAnsi="Comic Sans MS" w:cs="Comic Sans MS"/>
                  <w:b/>
                  <w:bCs/>
                  <w:color w:val="000000"/>
                  <w:sz w:val="18"/>
                  <w:szCs w:val="18"/>
                  <w:lang w:eastAsia="tr-TR"/>
                </w:rPr>
                <w:t>ş</w:t>
              </w:r>
            </w:hyperlink>
            <w:r w:rsidRPr="00C07F2B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lang w:eastAsia="tr-TR"/>
              </w:rPr>
              <w:t>ağıdaki  terimlerden hangileri arasında “ e</w:t>
            </w:r>
            <w:hyperlink r:id="rId17" w:tooltip="Yazılı Sınav Soruları" w:history="1">
              <w:r w:rsidRPr="00C07F2B">
                <w:rPr>
                  <w:rFonts w:ascii="Comic Sans MS" w:hAnsi="Comic Sans MS" w:cs="Comic Sans MS"/>
                  <w:b/>
                  <w:bCs/>
                  <w:color w:val="000000"/>
                  <w:sz w:val="18"/>
                  <w:szCs w:val="18"/>
                  <w:lang w:eastAsia="tr-TR"/>
                </w:rPr>
                <w:t>ş</w:t>
              </w:r>
            </w:hyperlink>
            <w:r w:rsidRPr="00C07F2B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lang w:eastAsia="tr-TR"/>
              </w:rPr>
              <w:t>itlik” ili</w:t>
            </w:r>
            <w:hyperlink r:id="rId18" w:tooltip="Yazılı Sınav Soruları" w:history="1">
              <w:r w:rsidRPr="00C07F2B">
                <w:rPr>
                  <w:rFonts w:ascii="Comic Sans MS" w:hAnsi="Comic Sans MS" w:cs="Comic Sans MS"/>
                  <w:b/>
                  <w:bCs/>
                  <w:color w:val="000000"/>
                  <w:sz w:val="18"/>
                  <w:szCs w:val="18"/>
                  <w:lang w:eastAsia="tr-TR"/>
                </w:rPr>
                <w:t>ş</w:t>
              </w:r>
            </w:hyperlink>
            <w:r w:rsidRPr="00C07F2B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lang w:eastAsia="tr-TR"/>
              </w:rPr>
              <w:t xml:space="preserve">kisi  vardır? </w:t>
            </w:r>
          </w:p>
          <w:p w:rsidR="004023E5" w:rsidRPr="00711992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</w:pP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 xml:space="preserve">A) İnsan – Akıllı </w:t>
            </w: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ab/>
              <w:t xml:space="preserve">B) Meyve – Erik    C) Elma – Bitki </w:t>
            </w: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ab/>
              <w:t xml:space="preserve">   D) Balık – Memeli      E) Kalem – Kırmızı </w:t>
            </w:r>
          </w:p>
          <w:p w:rsidR="004023E5" w:rsidRPr="00711992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07F2B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lang w:eastAsia="tr-TR"/>
              </w:rPr>
              <w:t>  </w:t>
            </w:r>
          </w:p>
          <w:p w:rsidR="004023E5" w:rsidRPr="00711992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07F2B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lang w:val="es-ES" w:eastAsia="tr-TR"/>
              </w:rPr>
              <w:t>5-“Ya bu deveyi güdersin, ya bu diyardan gidersin.”  Cümlesi hangi dü</w:t>
            </w:r>
            <w:hyperlink r:id="rId19" w:tooltip="Yazılı Sınav Soruları" w:history="1">
              <w:r w:rsidRPr="00C07F2B">
                <w:rPr>
                  <w:rFonts w:ascii="Comic Sans MS" w:hAnsi="Comic Sans MS" w:cs="Comic Sans MS"/>
                  <w:b/>
                  <w:bCs/>
                  <w:color w:val="000000"/>
                  <w:sz w:val="18"/>
                  <w:szCs w:val="18"/>
                  <w:lang w:val="es-ES" w:eastAsia="tr-TR"/>
                </w:rPr>
                <w:t>ş</w:t>
              </w:r>
            </w:hyperlink>
            <w:r w:rsidRPr="00C07F2B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  <w:lang w:val="es-ES" w:eastAsia="tr-TR"/>
              </w:rPr>
              <w:t xml:space="preserve">ünce ilkesini örneklendirir? </w:t>
            </w:r>
          </w:p>
          <w:p w:rsidR="004023E5" w:rsidRPr="00711992" w:rsidRDefault="004023E5" w:rsidP="003B5984">
            <w:pPr>
              <w:shd w:val="clear" w:color="auto" w:fill="FFFBE6"/>
              <w:spacing w:after="0" w:line="265" w:lineRule="atLeast"/>
              <w:ind w:left="392"/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</w:pP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A) Özde</w:t>
            </w:r>
            <w:hyperlink r:id="rId20" w:tooltip="Yazılı Sınav Soruları" w:history="1">
              <w:r w:rsidRPr="00C07F2B">
                <w:rPr>
                  <w:rFonts w:ascii="Comic Sans MS" w:hAnsi="Comic Sans MS" w:cs="Comic Sans MS"/>
                  <w:color w:val="000000"/>
                  <w:sz w:val="18"/>
                  <w:szCs w:val="18"/>
                  <w:lang w:eastAsia="tr-TR"/>
                </w:rPr>
                <w:t>ş</w:t>
              </w:r>
            </w:hyperlink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 xml:space="preserve">lik    B) Üçüncü halin yokluğu </w:t>
            </w: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ab/>
              <w:t>C) Yeter sebep ilkesi</w:t>
            </w:r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ab/>
              <w:t>D) Çeli</w:t>
            </w:r>
            <w:hyperlink r:id="rId21" w:tooltip="Yazılı Sınav Soruları" w:history="1">
              <w:r w:rsidRPr="00C07F2B">
                <w:rPr>
                  <w:rFonts w:ascii="Comic Sans MS" w:hAnsi="Comic Sans MS" w:cs="Comic Sans MS"/>
                  <w:color w:val="000000"/>
                  <w:sz w:val="18"/>
                  <w:szCs w:val="18"/>
                  <w:lang w:eastAsia="tr-TR"/>
                </w:rPr>
                <w:t>ş</w:t>
              </w:r>
            </w:hyperlink>
            <w:r w:rsidRPr="00C07F2B">
              <w:rPr>
                <w:rFonts w:ascii="Comic Sans MS" w:hAnsi="Comic Sans MS" w:cs="Comic Sans MS"/>
                <w:color w:val="000000"/>
                <w:sz w:val="18"/>
                <w:szCs w:val="18"/>
                <w:lang w:eastAsia="tr-TR"/>
              </w:rPr>
              <w:t>mezlik      E) Gerekircilik</w:t>
            </w:r>
          </w:p>
          <w:p w:rsidR="004023E5" w:rsidRPr="00BA6083" w:rsidRDefault="004023E5" w:rsidP="003B5984">
            <w:pPr>
              <w:spacing w:after="0" w:line="384" w:lineRule="atLeast"/>
              <w:ind w:left="9"/>
              <w:rPr>
                <w:rFonts w:ascii="Comic Sans MS" w:hAnsi="Comic Sans MS" w:cs="Comic Sans MS"/>
                <w:b/>
                <w:bCs/>
                <w:i/>
                <w:iCs/>
              </w:rPr>
            </w:pPr>
          </w:p>
        </w:tc>
      </w:tr>
    </w:tbl>
    <w:p w:rsidR="004023E5" w:rsidRPr="001806C7" w:rsidRDefault="004023E5" w:rsidP="006F05AF">
      <w:pPr>
        <w:spacing w:after="0" w:line="384" w:lineRule="atLeast"/>
        <w:rPr>
          <w:rFonts w:ascii="Comic Sans MS" w:hAnsi="Comic Sans MS" w:cs="Comic Sans MS"/>
          <w:b/>
          <w:bCs/>
          <w:i/>
          <w:iCs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00"/>
      </w:tblGrid>
      <w:tr w:rsidR="004023E5" w:rsidRPr="00BA6083">
        <w:trPr>
          <w:trHeight w:val="2270"/>
        </w:trPr>
        <w:tc>
          <w:tcPr>
            <w:tcW w:w="10600" w:type="dxa"/>
          </w:tcPr>
          <w:p w:rsidR="004023E5" w:rsidRPr="001806C7" w:rsidRDefault="004023E5" w:rsidP="003B5984">
            <w:pPr>
              <w:spacing w:after="0" w:line="384" w:lineRule="atLeast"/>
              <w:ind w:left="199"/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</w:pPr>
            <w:r w:rsidRPr="00BA6083">
              <w:rPr>
                <w:rFonts w:ascii="Comic Sans MS" w:hAnsi="Comic Sans MS" w:cs="Comic Sans MS"/>
                <w:b/>
                <w:bCs/>
                <w:i/>
                <w:iCs/>
              </w:rPr>
              <w:t>AŞAĞIDAKİ  BOŞLUKLARI DOLDURUNUZ.</w:t>
            </w:r>
            <w:r w:rsidRPr="00C07F2B">
              <w:rPr>
                <w:rFonts w:ascii="Comic Sans MS" w:hAnsi="Comic Sans MS" w:cs="Comic Sans MS"/>
                <w:b/>
                <w:bCs/>
                <w:i/>
                <w:iCs/>
                <w:color w:val="22160D"/>
                <w:sz w:val="20"/>
                <w:szCs w:val="20"/>
                <w:lang w:eastAsia="tr-TR"/>
              </w:rPr>
              <w:t xml:space="preserve"> (herbiri 5 puan)</w:t>
            </w:r>
          </w:p>
          <w:p w:rsidR="004023E5" w:rsidRPr="006F05AF" w:rsidRDefault="004023E5" w:rsidP="003B5984">
            <w:pPr>
              <w:spacing w:after="0" w:line="384" w:lineRule="atLeast"/>
              <w:ind w:left="199"/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</w:pPr>
            <w:r w:rsidRPr="006F05AF"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  <w:t>1- Bir şeyin kendisinden başka bir şey olamayacağını ifade eden ilk</w:t>
            </w:r>
            <w:r w:rsidRPr="001806C7"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  <w:t>e   ………………………………..       ilkesidir.</w:t>
            </w:r>
          </w:p>
          <w:p w:rsidR="004023E5" w:rsidRPr="006F05AF" w:rsidRDefault="004023E5" w:rsidP="003B5984">
            <w:pPr>
              <w:spacing w:after="0" w:line="384" w:lineRule="atLeast"/>
              <w:ind w:left="199"/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</w:pPr>
            <w:r w:rsidRPr="006F05AF"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  <w:t xml:space="preserve">2-Varlıklardan biri diğerinin tüm elemanlarını, kapsıyorsa aralarında </w:t>
            </w:r>
            <w:r w:rsidRPr="001806C7"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  <w:t xml:space="preserve">  ………………….      İlişkisi  </w:t>
            </w:r>
            <w:r w:rsidRPr="006F05AF"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  <w:t>vardır.</w:t>
            </w:r>
          </w:p>
          <w:p w:rsidR="004023E5" w:rsidRPr="006F05AF" w:rsidRDefault="004023E5" w:rsidP="003B5984">
            <w:pPr>
              <w:spacing w:after="0" w:line="384" w:lineRule="atLeast"/>
              <w:ind w:left="199"/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</w:pPr>
            <w:r w:rsidRPr="006F05AF"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  <w:t>3-Akıl yürütmede sonuca kaynaklık eden önermelere</w:t>
            </w:r>
            <w:r w:rsidRPr="001806C7"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  <w:t xml:space="preserve">   …………………….   </w:t>
            </w:r>
            <w:r w:rsidRPr="006F05AF"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  <w:t>denir</w:t>
            </w:r>
          </w:p>
          <w:p w:rsidR="004023E5" w:rsidRPr="006F05AF" w:rsidRDefault="004023E5" w:rsidP="003B5984">
            <w:pPr>
              <w:spacing w:after="0" w:line="384" w:lineRule="atLeast"/>
              <w:ind w:left="199"/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</w:pPr>
            <w:r w:rsidRPr="001806C7"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  <w:t xml:space="preserve">4-Özelden genele  </w:t>
            </w:r>
            <w:r w:rsidRPr="006F05AF"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  <w:t>gidişi i</w:t>
            </w:r>
            <w:r w:rsidRPr="001806C7"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  <w:t>fade eden akıl yürütme yönteme    ………………………………………………    denir.</w:t>
            </w:r>
          </w:p>
          <w:p w:rsidR="004023E5" w:rsidRPr="00BA6083" w:rsidRDefault="004023E5" w:rsidP="003B5984">
            <w:pPr>
              <w:spacing w:after="0" w:line="384" w:lineRule="atLeast"/>
              <w:ind w:left="199"/>
              <w:rPr>
                <w:rFonts w:ascii="Comic Sans MS" w:hAnsi="Comic Sans MS" w:cs="Comic Sans MS"/>
                <w:b/>
                <w:bCs/>
                <w:i/>
                <w:iCs/>
              </w:rPr>
            </w:pPr>
            <w:r w:rsidRPr="006F05AF"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eastAsia="tr-TR"/>
              </w:rPr>
              <w:t>5-</w:t>
            </w:r>
            <w:r w:rsidRPr="006F05AF"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val="en-US" w:eastAsia="tr-TR"/>
              </w:rPr>
              <w:t xml:space="preserve"> </w:t>
            </w:r>
            <w:r w:rsidRPr="001806C7">
              <w:rPr>
                <w:rFonts w:ascii="Comic Sans MS" w:hAnsi="Comic Sans MS" w:cs="Comic Sans MS"/>
                <w:i/>
                <w:iCs/>
                <w:color w:val="22160D"/>
                <w:sz w:val="20"/>
                <w:szCs w:val="20"/>
                <w:lang w:val="en-US" w:eastAsia="tr-TR"/>
              </w:rPr>
              <w:t>Leibniz’in ortaya attığı  düşünme  ilkesine   ………………………………………..  ilkesi denir.</w:t>
            </w:r>
          </w:p>
        </w:tc>
      </w:tr>
    </w:tbl>
    <w:p w:rsidR="004023E5" w:rsidRPr="001806C7" w:rsidRDefault="004023E5" w:rsidP="00711992">
      <w:pPr>
        <w:rPr>
          <w:rFonts w:ascii="Comic Sans MS" w:hAnsi="Comic Sans MS" w:cs="Comic Sans MS"/>
          <w:b/>
          <w:bCs/>
          <w:i/>
          <w:iCs/>
          <w:color w:val="22160D"/>
          <w:sz w:val="20"/>
          <w:szCs w:val="20"/>
          <w:lang w:val="en-US" w:eastAsia="tr-TR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30"/>
      </w:tblGrid>
      <w:tr w:rsidR="004023E5" w:rsidRPr="00BA6083">
        <w:trPr>
          <w:trHeight w:val="1860"/>
        </w:trPr>
        <w:tc>
          <w:tcPr>
            <w:tcW w:w="9530" w:type="dxa"/>
          </w:tcPr>
          <w:p w:rsidR="004023E5" w:rsidRPr="001806C7" w:rsidRDefault="004023E5" w:rsidP="003B5984">
            <w:pPr>
              <w:ind w:left="159"/>
              <w:rPr>
                <w:rFonts w:ascii="Comic Sans MS" w:hAnsi="Comic Sans MS" w:cs="Comic Sans MS"/>
                <w:b/>
                <w:bCs/>
                <w:i/>
                <w:iCs/>
                <w:color w:val="22160D"/>
                <w:sz w:val="18"/>
                <w:szCs w:val="18"/>
                <w:lang w:val="en-US" w:eastAsia="tr-TR"/>
              </w:rPr>
            </w:pPr>
            <w:r w:rsidRPr="001806C7">
              <w:rPr>
                <w:rFonts w:ascii="Comic Sans MS" w:hAnsi="Comic Sans MS" w:cs="Comic Sans MS"/>
                <w:b/>
                <w:bCs/>
                <w:i/>
                <w:iCs/>
                <w:color w:val="22160D"/>
                <w:sz w:val="18"/>
                <w:szCs w:val="18"/>
                <w:lang w:val="en-US" w:eastAsia="tr-TR"/>
              </w:rPr>
              <w:t>AŞAĞIDAKİ İFADELERİN DOĞRU VEYA YANLIŞ OLDUĞUNU BELİRTİNİZ. (herbiri 5 puan)</w:t>
            </w:r>
          </w:p>
          <w:p w:rsidR="004023E5" w:rsidRPr="001806C7" w:rsidRDefault="004023E5" w:rsidP="003B5984">
            <w:pPr>
              <w:ind w:left="159"/>
              <w:rPr>
                <w:rFonts w:ascii="Comic Sans MS" w:hAnsi="Comic Sans MS" w:cs="Comic Sans MS"/>
                <w:b/>
                <w:bCs/>
                <w:color w:val="22160D"/>
                <w:sz w:val="18"/>
                <w:szCs w:val="18"/>
                <w:lang w:val="en-US" w:eastAsia="tr-TR"/>
              </w:rPr>
            </w:pPr>
            <w:r w:rsidRPr="001806C7">
              <w:rPr>
                <w:rFonts w:ascii="Comic Sans MS" w:hAnsi="Comic Sans MS" w:cs="Comic Sans MS"/>
                <w:b/>
                <w:bCs/>
                <w:color w:val="22160D"/>
                <w:sz w:val="18"/>
                <w:szCs w:val="18"/>
                <w:lang w:val="en-US" w:eastAsia="tr-TR"/>
              </w:rPr>
              <w:t>1.MANTIK NORMATİF ( KURAL KOYAN ) BİR BİLİMDİR. (    )</w:t>
            </w:r>
          </w:p>
          <w:p w:rsidR="004023E5" w:rsidRPr="001806C7" w:rsidRDefault="004023E5" w:rsidP="003B5984">
            <w:pPr>
              <w:ind w:left="159"/>
              <w:rPr>
                <w:rFonts w:ascii="Comic Sans MS" w:hAnsi="Comic Sans MS" w:cs="Comic Sans MS"/>
                <w:b/>
                <w:bCs/>
                <w:color w:val="22160D"/>
                <w:sz w:val="18"/>
                <w:szCs w:val="18"/>
                <w:lang w:val="en-US" w:eastAsia="tr-TR"/>
              </w:rPr>
            </w:pPr>
            <w:r w:rsidRPr="001806C7">
              <w:rPr>
                <w:rFonts w:ascii="Comic Sans MS" w:hAnsi="Comic Sans MS" w:cs="Comic Sans MS"/>
                <w:b/>
                <w:bCs/>
                <w:color w:val="22160D"/>
                <w:sz w:val="18"/>
                <w:szCs w:val="18"/>
                <w:lang w:val="en-US" w:eastAsia="tr-TR"/>
              </w:rPr>
              <w:t>2.ANKAKUŞU KAVRAMININ HEM NELİĞİ,HEM GERÇEKLİĞİ VARDIR. (    )</w:t>
            </w:r>
          </w:p>
          <w:p w:rsidR="004023E5" w:rsidRPr="001806C7" w:rsidRDefault="004023E5" w:rsidP="003B5984">
            <w:pPr>
              <w:ind w:left="159"/>
              <w:rPr>
                <w:rFonts w:ascii="Comic Sans MS" w:hAnsi="Comic Sans MS" w:cs="Comic Sans MS"/>
                <w:b/>
                <w:bCs/>
                <w:i/>
                <w:iCs/>
                <w:color w:val="22160D"/>
                <w:sz w:val="20"/>
                <w:szCs w:val="20"/>
                <w:lang w:val="en-US" w:eastAsia="tr-TR"/>
              </w:rPr>
            </w:pPr>
            <w:r w:rsidRPr="001806C7">
              <w:rPr>
                <w:rFonts w:ascii="Comic Sans MS" w:hAnsi="Comic Sans MS" w:cs="Comic Sans MS"/>
                <w:b/>
                <w:bCs/>
                <w:color w:val="22160D"/>
                <w:sz w:val="18"/>
                <w:szCs w:val="18"/>
                <w:lang w:val="en-US" w:eastAsia="tr-TR"/>
              </w:rPr>
              <w:t>3.İYİ KAVRAMINI OLUMSUZU KÖTÜDÜR.(    )</w:t>
            </w:r>
          </w:p>
        </w:tc>
      </w:tr>
    </w:tbl>
    <w:p w:rsidR="004023E5" w:rsidRDefault="004023E5" w:rsidP="00711992">
      <w:pPr>
        <w:rPr>
          <w:rFonts w:ascii="Comic Sans MS" w:hAnsi="Comic Sans MS" w:cs="Comic Sans MS"/>
          <w:b/>
          <w:bCs/>
          <w:sz w:val="20"/>
          <w:szCs w:val="20"/>
          <w:u w:val="single"/>
        </w:rPr>
      </w:pPr>
    </w:p>
    <w:p w:rsidR="004023E5" w:rsidRPr="001806C7" w:rsidRDefault="004023E5" w:rsidP="00711992">
      <w:pPr>
        <w:rPr>
          <w:rFonts w:ascii="Comic Sans MS" w:hAnsi="Comic Sans MS" w:cs="Comic Sans MS"/>
          <w:b/>
          <w:bCs/>
          <w:sz w:val="20"/>
          <w:szCs w:val="20"/>
          <w:u w:val="single"/>
        </w:rPr>
        <w:sectPr w:rsidR="004023E5" w:rsidRPr="001806C7" w:rsidSect="00711992">
          <w:pgSz w:w="11906" w:h="16838"/>
          <w:pgMar w:top="568" w:right="707" w:bottom="284" w:left="709" w:header="708" w:footer="708" w:gutter="0"/>
          <w:cols w:space="426"/>
          <w:docGrid w:linePitch="360"/>
        </w:sectPr>
      </w:pPr>
      <w:r w:rsidRPr="001806C7">
        <w:rPr>
          <w:rFonts w:ascii="Comic Sans MS" w:hAnsi="Comic Sans MS" w:cs="Comic Sans MS"/>
          <w:b/>
          <w:bCs/>
          <w:sz w:val="20"/>
          <w:szCs w:val="20"/>
          <w:u w:val="single"/>
        </w:rPr>
        <w:t>*MANTIK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</w:t>
      </w:r>
      <w:r w:rsidRPr="001806C7">
        <w:rPr>
          <w:rFonts w:ascii="Comic Sans MS" w:hAnsi="Comic Sans MS" w:cs="Comic Sans MS"/>
          <w:b/>
          <w:bCs/>
          <w:sz w:val="20"/>
          <w:szCs w:val="20"/>
          <w:u w:val="single"/>
        </w:rPr>
        <w:t>-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</w:t>
      </w:r>
      <w:r w:rsidRPr="001806C7">
        <w:rPr>
          <w:rFonts w:ascii="Comic Sans MS" w:hAnsi="Comic Sans MS" w:cs="Comic Sans MS"/>
          <w:b/>
          <w:bCs/>
          <w:sz w:val="20"/>
          <w:szCs w:val="20"/>
          <w:u w:val="single"/>
        </w:rPr>
        <w:t>TEKNİK ilişkisini açıklayınız.(10 puan)</w:t>
      </w:r>
    </w:p>
    <w:p w:rsidR="004023E5" w:rsidRPr="001806C7" w:rsidRDefault="004023E5" w:rsidP="00711992">
      <w:pPr>
        <w:rPr>
          <w:rFonts w:ascii="Comic Sans MS" w:hAnsi="Comic Sans MS" w:cs="Comic Sans MS"/>
          <w:b/>
          <w:bCs/>
          <w:sz w:val="20"/>
          <w:szCs w:val="20"/>
        </w:rPr>
        <w:sectPr w:rsidR="004023E5" w:rsidRPr="001806C7" w:rsidSect="0071199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023E5" w:rsidRPr="001806C7" w:rsidRDefault="004023E5" w:rsidP="00711992">
      <w:pPr>
        <w:rPr>
          <w:rFonts w:ascii="Comic Sans MS" w:hAnsi="Comic Sans MS" w:cs="Comic Sans MS"/>
          <w:b/>
          <w:bCs/>
          <w:sz w:val="20"/>
          <w:szCs w:val="20"/>
        </w:rPr>
      </w:pPr>
    </w:p>
    <w:sectPr w:rsidR="004023E5" w:rsidRPr="001806C7" w:rsidSect="0071199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3E5" w:rsidRDefault="004023E5" w:rsidP="003B5984">
      <w:pPr>
        <w:spacing w:after="0" w:line="240" w:lineRule="auto"/>
      </w:pPr>
      <w:r>
        <w:separator/>
      </w:r>
    </w:p>
  </w:endnote>
  <w:endnote w:type="continuationSeparator" w:id="1">
    <w:p w:rsidR="004023E5" w:rsidRDefault="004023E5" w:rsidP="003B5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3E5" w:rsidRDefault="004023E5" w:rsidP="003B5984">
      <w:pPr>
        <w:spacing w:after="0" w:line="240" w:lineRule="auto"/>
      </w:pPr>
      <w:r>
        <w:separator/>
      </w:r>
    </w:p>
  </w:footnote>
  <w:footnote w:type="continuationSeparator" w:id="1">
    <w:p w:rsidR="004023E5" w:rsidRDefault="004023E5" w:rsidP="003B59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1992"/>
    <w:rsid w:val="001806C7"/>
    <w:rsid w:val="001B5B4A"/>
    <w:rsid w:val="003B5984"/>
    <w:rsid w:val="003E5F3D"/>
    <w:rsid w:val="004023E5"/>
    <w:rsid w:val="006F05AF"/>
    <w:rsid w:val="007075BF"/>
    <w:rsid w:val="00711992"/>
    <w:rsid w:val="00717CF5"/>
    <w:rsid w:val="00BA6083"/>
    <w:rsid w:val="00C0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B4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B598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3B5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5984"/>
  </w:style>
  <w:style w:type="paragraph" w:styleId="Footer">
    <w:name w:val="footer"/>
    <w:basedOn w:val="Normal"/>
    <w:link w:val="FooterChar"/>
    <w:uiPriority w:val="99"/>
    <w:semiHidden/>
    <w:rsid w:val="003B5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B59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58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5898">
          <w:marLeft w:val="23"/>
          <w:marRight w:val="23"/>
          <w:marTop w:val="46"/>
          <w:marBottom w:val="46"/>
          <w:divBdr>
            <w:top w:val="single" w:sz="4" w:space="2" w:color="92B726"/>
            <w:left w:val="single" w:sz="4" w:space="2" w:color="92B726"/>
            <w:bottom w:val="single" w:sz="4" w:space="2" w:color="92B726"/>
            <w:right w:val="single" w:sz="4" w:space="2" w:color="92B726"/>
          </w:divBdr>
        </w:div>
      </w:divsChild>
    </w:div>
    <w:div w:id="193458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yazili_sinav_sorulari/" TargetMode="External"/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dersimiz.com/yazili_sinav_sorulari/" TargetMode="Externa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508</Words>
  <Characters>2901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pc</dc:creator>
  <cp:keywords>sorubak.com</cp:keywords>
  <dc:description/>
  <cp:lastModifiedBy>edanur</cp:lastModifiedBy>
  <cp:revision>3</cp:revision>
  <dcterms:created xsi:type="dcterms:W3CDTF">2015-11-15T10:24:00Z</dcterms:created>
  <dcterms:modified xsi:type="dcterms:W3CDTF">2016-10-24T16:37:00Z</dcterms:modified>
  <cp:category>sorubak.com</cp:category>
</cp:coreProperties>
</file>