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B05" w:rsidRDefault="00021B05" w:rsidP="002C378A">
      <w:pPr>
        <w:tabs>
          <w:tab w:val="left" w:pos="1260"/>
        </w:tabs>
        <w:spacing w:after="0"/>
        <w:jc w:val="center"/>
        <w:rPr>
          <w:rFonts w:ascii="Calibri" w:hAnsi="Calibri" w:cs="Calibri"/>
          <w:b/>
          <w:bCs/>
          <w:sz w:val="28"/>
          <w:szCs w:val="28"/>
        </w:rPr>
      </w:pPr>
      <w:r w:rsidRPr="002C378A">
        <w:rPr>
          <w:rFonts w:ascii="Calibri" w:hAnsi="Calibri" w:cs="Calibri"/>
          <w:b/>
          <w:bCs/>
          <w:sz w:val="28"/>
          <w:szCs w:val="28"/>
        </w:rPr>
        <w:t xml:space="preserve">M.ALBAYRAK </w:t>
      </w:r>
      <w:r>
        <w:rPr>
          <w:rFonts w:ascii="Calibri" w:hAnsi="Calibri" w:cs="Calibri"/>
          <w:b/>
          <w:bCs/>
          <w:sz w:val="28"/>
          <w:szCs w:val="28"/>
        </w:rPr>
        <w:t xml:space="preserve">MESLEKİ ve TEKNİK ANADOLU LİSESİ  </w:t>
      </w:r>
      <w:r w:rsidRPr="002C378A">
        <w:rPr>
          <w:rFonts w:ascii="Calibri" w:hAnsi="Calibri" w:cs="Calibri"/>
          <w:b/>
          <w:bCs/>
          <w:sz w:val="28"/>
          <w:szCs w:val="28"/>
        </w:rPr>
        <w:t>KİMYA</w:t>
      </w:r>
      <w:r>
        <w:rPr>
          <w:rFonts w:ascii="Calibri" w:hAnsi="Calibri" w:cs="Calibri"/>
          <w:b/>
          <w:bCs/>
          <w:sz w:val="28"/>
          <w:szCs w:val="28"/>
        </w:rPr>
        <w:t xml:space="preserve"> 9 </w:t>
      </w:r>
      <w:r w:rsidRPr="002C378A">
        <w:rPr>
          <w:rFonts w:ascii="Calibri" w:hAnsi="Calibri" w:cs="Calibri"/>
          <w:b/>
          <w:bCs/>
          <w:sz w:val="28"/>
          <w:szCs w:val="28"/>
        </w:rPr>
        <w:t>DERSİ</w:t>
      </w:r>
    </w:p>
    <w:p w:rsidR="00021B05" w:rsidRDefault="00021B05" w:rsidP="002C378A">
      <w:pPr>
        <w:tabs>
          <w:tab w:val="left" w:pos="1260"/>
        </w:tabs>
        <w:spacing w:after="0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2</w:t>
      </w:r>
      <w:r w:rsidRPr="002C378A">
        <w:rPr>
          <w:rFonts w:ascii="Calibri" w:hAnsi="Calibri" w:cs="Calibri"/>
          <w:b/>
          <w:bCs/>
          <w:sz w:val="28"/>
          <w:szCs w:val="28"/>
        </w:rPr>
        <w:t xml:space="preserve">.DÖNEM </w:t>
      </w:r>
      <w:r>
        <w:rPr>
          <w:rFonts w:ascii="Calibri" w:hAnsi="Calibri" w:cs="Calibri"/>
          <w:b/>
          <w:bCs/>
          <w:sz w:val="28"/>
          <w:szCs w:val="28"/>
        </w:rPr>
        <w:t>2</w:t>
      </w:r>
      <w:r w:rsidRPr="002C378A">
        <w:rPr>
          <w:rFonts w:ascii="Calibri" w:hAnsi="Calibri" w:cs="Calibri"/>
          <w:b/>
          <w:bCs/>
          <w:sz w:val="28"/>
          <w:szCs w:val="28"/>
        </w:rPr>
        <w:t>.YAZILI SORULARI</w:t>
      </w:r>
    </w:p>
    <w:p w:rsidR="00021B05" w:rsidRDefault="00021B05" w:rsidP="00A20004">
      <w:pPr>
        <w:tabs>
          <w:tab w:val="left" w:pos="1260"/>
        </w:tabs>
        <w:spacing w:after="0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ADI SOYADI:</w:t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  <w:t>12/05/2016       NO:</w:t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  <w:t>SINIFI:</w:t>
      </w:r>
      <w:r>
        <w:rPr>
          <w:rFonts w:ascii="Calibri" w:hAnsi="Calibri" w:cs="Calibri"/>
          <w:b/>
          <w:bCs/>
        </w:rPr>
        <w:tab/>
      </w:r>
      <w:r w:rsidRPr="00050030">
        <w:rPr>
          <w:rFonts w:ascii="Calibri" w:hAnsi="Calibri" w:cs="Calibri"/>
          <w:b/>
          <w:bCs/>
        </w:rPr>
        <w:tab/>
      </w:r>
    </w:p>
    <w:p w:rsidR="00021B05" w:rsidRPr="00050030" w:rsidRDefault="00021B05" w:rsidP="00A20004">
      <w:pPr>
        <w:tabs>
          <w:tab w:val="left" w:pos="1260"/>
        </w:tabs>
        <w:spacing w:after="0"/>
        <w:rPr>
          <w:rFonts w:ascii="Calibri" w:hAnsi="Calibri" w:cs="Calibri"/>
        </w:rPr>
      </w:pPr>
    </w:p>
    <w:p w:rsidR="00021B05" w:rsidRPr="00EC3DB2" w:rsidRDefault="00021B05" w:rsidP="00EC3DB2">
      <w:pPr>
        <w:pStyle w:val="Header"/>
        <w:tabs>
          <w:tab w:val="left" w:pos="1260"/>
        </w:tabs>
        <w:rPr>
          <w:rFonts w:ascii="Calibri" w:hAnsi="Calibri" w:cs="Calibri"/>
          <w:b/>
          <w:bCs/>
          <w:sz w:val="20"/>
          <w:szCs w:val="20"/>
        </w:rPr>
      </w:pPr>
      <w:r w:rsidRPr="00EC3DB2">
        <w:rPr>
          <w:rFonts w:ascii="Calibri" w:hAnsi="Calibri" w:cs="Calibri"/>
          <w:b/>
          <w:bCs/>
          <w:sz w:val="20"/>
          <w:szCs w:val="20"/>
        </w:rPr>
        <w:tab/>
      </w:r>
      <w:r w:rsidRPr="00EC3DB2">
        <w:rPr>
          <w:rFonts w:ascii="Calibri" w:hAnsi="Calibri" w:cs="Calibri"/>
          <w:b/>
          <w:bCs/>
          <w:sz w:val="20"/>
          <w:szCs w:val="20"/>
        </w:rPr>
        <w:tab/>
      </w:r>
      <w:r w:rsidRPr="00EC3DB2">
        <w:rPr>
          <w:rFonts w:ascii="Calibri" w:hAnsi="Calibri" w:cs="Calibri"/>
          <w:b/>
          <w:bCs/>
          <w:sz w:val="20"/>
          <w:szCs w:val="20"/>
        </w:rPr>
        <w:tab/>
      </w:r>
    </w:p>
    <w:p w:rsidR="00021B05" w:rsidRDefault="00021B05" w:rsidP="00EC3DB2">
      <w:pPr>
        <w:spacing w:after="0" w:line="240" w:lineRule="auto"/>
        <w:rPr>
          <w:rFonts w:ascii="Calibri" w:hAnsi="Calibri" w:cs="Calibri"/>
        </w:rPr>
      </w:pPr>
      <w:r w:rsidRPr="00F42093">
        <w:rPr>
          <w:rFonts w:ascii="Calibri" w:hAnsi="Calibri" w:cs="Calibri"/>
          <w:b/>
          <w:bCs/>
          <w:sz w:val="24"/>
          <w:szCs w:val="24"/>
        </w:rPr>
        <w:t xml:space="preserve">I. </w:t>
      </w:r>
      <w:r w:rsidRPr="00CA5466">
        <w:rPr>
          <w:rFonts w:ascii="Calibri" w:hAnsi="Calibri" w:cs="Calibri"/>
          <w:b/>
          <w:bCs/>
        </w:rPr>
        <w:t>Aşağıdaki bilgileri doğru “D” ve</w:t>
      </w:r>
      <w:r>
        <w:rPr>
          <w:rFonts w:ascii="Calibri" w:hAnsi="Calibri" w:cs="Calibri"/>
          <w:b/>
          <w:bCs/>
        </w:rPr>
        <w:t>ya yanlış “Y” olarak doldurunuz.</w:t>
      </w:r>
      <w:r w:rsidRPr="00407598">
        <w:rPr>
          <w:rFonts w:ascii="Calibri" w:hAnsi="Calibri" w:cs="Calibri"/>
        </w:rPr>
        <w:t xml:space="preserve"> (</w:t>
      </w:r>
      <w:r>
        <w:rPr>
          <w:rFonts w:ascii="Calibri" w:hAnsi="Calibri" w:cs="Calibri"/>
        </w:rPr>
        <w:t>10 puan</w:t>
      </w:r>
      <w:r w:rsidRPr="00407598">
        <w:rPr>
          <w:rFonts w:ascii="Calibri" w:hAnsi="Calibri" w:cs="Calibri"/>
        </w:rPr>
        <w:t>)</w:t>
      </w:r>
    </w:p>
    <w:p w:rsidR="00021B05" w:rsidRPr="00CA5466" w:rsidRDefault="00021B05" w:rsidP="00EC3DB2">
      <w:pPr>
        <w:spacing w:after="0" w:line="240" w:lineRule="auto"/>
        <w:rPr>
          <w:rFonts w:ascii="Calibri" w:hAnsi="Calibri" w:cs="Calibri"/>
          <w:b/>
          <w:bCs/>
        </w:rPr>
      </w:pPr>
    </w:p>
    <w:p w:rsidR="00021B05" w:rsidRDefault="00021B05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  <w:r w:rsidRPr="00EC3DB2">
        <w:rPr>
          <w:rFonts w:ascii="Calibri" w:hAnsi="Calibri" w:cs="Calibri"/>
          <w:sz w:val="18"/>
          <w:szCs w:val="18"/>
        </w:rPr>
        <w:tab/>
      </w:r>
      <w:r w:rsidRPr="00B77D9A">
        <w:rPr>
          <w:rFonts w:ascii="Calibri" w:hAnsi="Calibri" w:cs="Calibri"/>
          <w:sz w:val="18"/>
          <w:szCs w:val="18"/>
        </w:rPr>
        <w:t>(    )</w:t>
      </w:r>
      <w:r>
        <w:rPr>
          <w:rFonts w:ascii="Calibri" w:hAnsi="Calibri" w:cs="Calibri"/>
          <w:sz w:val="18"/>
          <w:szCs w:val="18"/>
        </w:rPr>
        <w:t>Zayıf etkileşimler  fiziksel bağdır.</w:t>
      </w:r>
    </w:p>
    <w:p w:rsidR="00021B05" w:rsidRPr="00B77D9A" w:rsidRDefault="00021B05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021B05" w:rsidRDefault="00021B05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  <w:r w:rsidRPr="00B77D9A">
        <w:rPr>
          <w:rFonts w:ascii="Calibri" w:hAnsi="Calibri" w:cs="Calibri"/>
          <w:sz w:val="18"/>
          <w:szCs w:val="18"/>
        </w:rPr>
        <w:tab/>
        <w:t>(    )</w:t>
      </w:r>
      <w:r>
        <w:rPr>
          <w:rFonts w:ascii="Calibri" w:hAnsi="Calibri" w:cs="Calibri"/>
          <w:sz w:val="18"/>
          <w:szCs w:val="18"/>
        </w:rPr>
        <w:t>Kimyasal tepkimelerde farklı kimyasal türler oluşur.</w:t>
      </w:r>
    </w:p>
    <w:p w:rsidR="00021B05" w:rsidRPr="00B77D9A" w:rsidRDefault="00021B05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021B05" w:rsidRDefault="00021B05" w:rsidP="005133F4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  <w:r w:rsidRPr="00B77D9A">
        <w:rPr>
          <w:rFonts w:ascii="Calibri" w:hAnsi="Calibri" w:cs="Calibri"/>
          <w:sz w:val="18"/>
          <w:szCs w:val="18"/>
        </w:rPr>
        <w:tab/>
        <w:t>(    )</w:t>
      </w:r>
      <w:r w:rsidRPr="00472965">
        <w:rPr>
          <w:rFonts w:ascii="Calibri" w:hAnsi="Calibri" w:cs="Calibri"/>
        </w:rPr>
        <w:t>NO</w:t>
      </w:r>
      <w:r w:rsidRPr="00472965">
        <w:rPr>
          <w:rFonts w:ascii="Calibri" w:hAnsi="Calibri" w:cs="Calibri"/>
          <w:vertAlign w:val="subscript"/>
        </w:rPr>
        <w:t>3</w:t>
      </w:r>
      <w:r w:rsidRPr="00472965">
        <w:rPr>
          <w:rFonts w:ascii="Calibri" w:hAnsi="Calibri" w:cs="Calibri"/>
          <w:vertAlign w:val="superscript"/>
        </w:rPr>
        <w:t>-</w:t>
      </w:r>
      <w:r>
        <w:rPr>
          <w:rFonts w:ascii="Calibri" w:hAnsi="Calibri" w:cs="Calibri"/>
          <w:sz w:val="18"/>
          <w:szCs w:val="18"/>
        </w:rPr>
        <w:t xml:space="preserve">   iyonu içeren tüm bileşikler su da iyi çözünür.</w:t>
      </w:r>
    </w:p>
    <w:p w:rsidR="00021B05" w:rsidRPr="00B77D9A" w:rsidRDefault="00021B05" w:rsidP="005133F4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021B05" w:rsidRDefault="00021B05" w:rsidP="00BE472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  <w:r w:rsidRPr="00B77D9A">
        <w:rPr>
          <w:rFonts w:ascii="Calibri" w:hAnsi="Calibri" w:cs="Calibri"/>
          <w:sz w:val="18"/>
          <w:szCs w:val="18"/>
        </w:rPr>
        <w:t>(    )</w:t>
      </w:r>
      <w:r>
        <w:rPr>
          <w:rFonts w:ascii="Calibri" w:hAnsi="Calibri" w:cs="Calibri"/>
          <w:sz w:val="18"/>
          <w:szCs w:val="18"/>
        </w:rPr>
        <w:t>Dipol-dipol etkileşimleri polar moleküller arasında gerçekleşir.</w:t>
      </w:r>
    </w:p>
    <w:p w:rsidR="00021B05" w:rsidRPr="00B77D9A" w:rsidRDefault="00021B05" w:rsidP="00BE472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</w:p>
    <w:p w:rsidR="00021B05" w:rsidRDefault="00021B05" w:rsidP="000967D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  <w:r w:rsidRPr="00B77D9A">
        <w:rPr>
          <w:rFonts w:ascii="Calibri" w:hAnsi="Calibri" w:cs="Calibri"/>
          <w:sz w:val="18"/>
          <w:szCs w:val="18"/>
        </w:rPr>
        <w:t>(     )</w:t>
      </w:r>
      <w:r>
        <w:rPr>
          <w:rFonts w:ascii="Calibri" w:hAnsi="Calibri" w:cs="Calibri"/>
          <w:sz w:val="18"/>
          <w:szCs w:val="18"/>
        </w:rPr>
        <w:t>Apolarkovalent bağlar aynı tür atomlar arasında oluşur.</w:t>
      </w:r>
    </w:p>
    <w:p w:rsidR="00021B05" w:rsidRPr="00B77D9A" w:rsidRDefault="00021B05" w:rsidP="000967D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</w:p>
    <w:p w:rsidR="00021B05" w:rsidRDefault="00021B05" w:rsidP="000967D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  <w:r w:rsidRPr="00B77D9A">
        <w:rPr>
          <w:rFonts w:ascii="Calibri" w:hAnsi="Calibri" w:cs="Calibri"/>
          <w:sz w:val="18"/>
          <w:szCs w:val="18"/>
        </w:rPr>
        <w:t>(     )</w:t>
      </w:r>
      <w:r>
        <w:rPr>
          <w:rFonts w:ascii="Calibri" w:hAnsi="Calibri" w:cs="Calibri"/>
          <w:sz w:val="18"/>
          <w:szCs w:val="18"/>
        </w:rPr>
        <w:t>Metallerin serbest elektronları elektrik iletkenliğini sağlar.</w:t>
      </w:r>
    </w:p>
    <w:p w:rsidR="00021B05" w:rsidRDefault="00021B05" w:rsidP="000967D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</w:p>
    <w:p w:rsidR="00021B05" w:rsidRDefault="00021B05" w:rsidP="000967D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  <w:r w:rsidRPr="00B77D9A">
        <w:rPr>
          <w:rFonts w:ascii="Calibri" w:hAnsi="Calibri" w:cs="Calibri"/>
          <w:sz w:val="18"/>
          <w:szCs w:val="18"/>
        </w:rPr>
        <w:t>(     )</w:t>
      </w:r>
      <w:r>
        <w:rPr>
          <w:rFonts w:ascii="Calibri" w:hAnsi="Calibri" w:cs="Calibri"/>
          <w:sz w:val="18"/>
          <w:szCs w:val="18"/>
        </w:rPr>
        <w:t>Lewis gösteriminde değerlik elektron sayısı kadar nokta vardır.</w:t>
      </w:r>
    </w:p>
    <w:p w:rsidR="00021B05" w:rsidRPr="00B77D9A" w:rsidRDefault="00021B05" w:rsidP="000967D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</w:p>
    <w:p w:rsidR="00021B05" w:rsidRDefault="00021B05" w:rsidP="005B066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  <w:r w:rsidRPr="00B77D9A">
        <w:rPr>
          <w:rFonts w:ascii="Calibri" w:hAnsi="Calibri" w:cs="Calibri"/>
          <w:sz w:val="18"/>
          <w:szCs w:val="18"/>
        </w:rPr>
        <w:t>(     )</w:t>
      </w:r>
      <w:r>
        <w:rPr>
          <w:rFonts w:ascii="Calibri" w:hAnsi="Calibri" w:cs="Calibri"/>
          <w:sz w:val="18"/>
          <w:szCs w:val="18"/>
        </w:rPr>
        <w:t>iyonik</w:t>
      </w:r>
      <w:r w:rsidRPr="00B77D9A">
        <w:rPr>
          <w:rFonts w:ascii="Calibri" w:hAnsi="Calibri" w:cs="Calibri"/>
          <w:sz w:val="18"/>
          <w:szCs w:val="18"/>
        </w:rPr>
        <w:t xml:space="preserve"> bağlı maddelere molekül adı verilir.</w:t>
      </w:r>
    </w:p>
    <w:p w:rsidR="00021B05" w:rsidRPr="00B77D9A" w:rsidRDefault="00021B05" w:rsidP="005B066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</w:p>
    <w:p w:rsidR="00021B05" w:rsidRDefault="00021B05" w:rsidP="005B066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  <w:r w:rsidRPr="00B77D9A">
        <w:rPr>
          <w:rFonts w:ascii="Calibri" w:hAnsi="Calibri" w:cs="Calibri"/>
          <w:sz w:val="18"/>
          <w:szCs w:val="18"/>
        </w:rPr>
        <w:t>(     )</w:t>
      </w:r>
      <w:r>
        <w:rPr>
          <w:rFonts w:ascii="Calibri" w:hAnsi="Calibri" w:cs="Calibri"/>
          <w:sz w:val="18"/>
          <w:szCs w:val="18"/>
        </w:rPr>
        <w:t>London kuvvetleri sadece apolar moleküller arasında gerçekleşir.</w:t>
      </w:r>
    </w:p>
    <w:p w:rsidR="00021B05" w:rsidRPr="00B77D9A" w:rsidRDefault="00021B05" w:rsidP="005B066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</w:p>
    <w:p w:rsidR="00021B05" w:rsidRPr="00B77D9A" w:rsidRDefault="00021B05" w:rsidP="005B066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  <w:r w:rsidRPr="00B77D9A">
        <w:rPr>
          <w:rFonts w:ascii="Calibri" w:hAnsi="Calibri" w:cs="Calibri"/>
          <w:sz w:val="18"/>
          <w:szCs w:val="18"/>
        </w:rPr>
        <w:t>(     )</w:t>
      </w:r>
      <w:r>
        <w:rPr>
          <w:rFonts w:ascii="Calibri" w:hAnsi="Calibri" w:cs="Calibri"/>
          <w:sz w:val="18"/>
          <w:szCs w:val="18"/>
        </w:rPr>
        <w:t>Suyun kaynaması fiziksel bir olaydır.</w:t>
      </w:r>
    </w:p>
    <w:p w:rsidR="00021B05" w:rsidRPr="00B77D9A" w:rsidRDefault="00021B05" w:rsidP="005B066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</w:p>
    <w:p w:rsidR="00021B05" w:rsidRDefault="00021B05" w:rsidP="00EC3DB2">
      <w:pPr>
        <w:tabs>
          <w:tab w:val="left" w:pos="360"/>
        </w:tabs>
        <w:spacing w:after="0" w:line="240" w:lineRule="auto"/>
        <w:rPr>
          <w:rFonts w:ascii="Calibri" w:hAnsi="Calibri" w:cs="Calibri"/>
        </w:rPr>
      </w:pPr>
      <w:r w:rsidRPr="00F42093">
        <w:rPr>
          <w:rFonts w:ascii="Calibri" w:hAnsi="Calibri" w:cs="Calibri"/>
          <w:b/>
          <w:bCs/>
          <w:sz w:val="24"/>
          <w:szCs w:val="24"/>
        </w:rPr>
        <w:t xml:space="preserve">II. </w:t>
      </w:r>
      <w:r w:rsidRPr="00AD6B69">
        <w:rPr>
          <w:rFonts w:ascii="Calibri" w:hAnsi="Calibri" w:cs="Calibri"/>
          <w:b/>
          <w:bCs/>
        </w:rPr>
        <w:t>Aşağıda ifadelerde boş bırakılan yerleri doldurunuz?</w:t>
      </w:r>
      <w:r w:rsidRPr="00407598">
        <w:rPr>
          <w:rFonts w:ascii="Calibri" w:hAnsi="Calibri" w:cs="Calibri"/>
        </w:rPr>
        <w:t xml:space="preserve"> (</w:t>
      </w:r>
      <w:r>
        <w:rPr>
          <w:rFonts w:ascii="Calibri" w:hAnsi="Calibri" w:cs="Calibri"/>
        </w:rPr>
        <w:t>10 puan</w:t>
      </w:r>
      <w:r w:rsidRPr="00407598">
        <w:rPr>
          <w:rFonts w:ascii="Calibri" w:hAnsi="Calibri" w:cs="Calibri"/>
        </w:rPr>
        <w:t>)</w:t>
      </w:r>
    </w:p>
    <w:p w:rsidR="00021B05" w:rsidRDefault="00021B05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b/>
          <w:bCs/>
        </w:rPr>
      </w:pPr>
    </w:p>
    <w:p w:rsidR="00021B05" w:rsidRPr="00FE2001" w:rsidRDefault="00021B05" w:rsidP="000659B9">
      <w:pPr>
        <w:pStyle w:val="ListParagraph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H</w:t>
      </w:r>
      <w:r w:rsidRPr="001861B5">
        <w:rPr>
          <w:rFonts w:ascii="Calibri" w:hAnsi="Calibri" w:cs="Calibri"/>
          <w:sz w:val="18"/>
          <w:szCs w:val="18"/>
          <w:vertAlign w:val="subscript"/>
        </w:rPr>
        <w:t>2</w:t>
      </w:r>
      <w:r>
        <w:rPr>
          <w:rFonts w:ascii="Calibri" w:hAnsi="Calibri" w:cs="Calibri"/>
          <w:sz w:val="18"/>
          <w:szCs w:val="18"/>
        </w:rPr>
        <w:t>O,HF ve NH</w:t>
      </w:r>
      <w:r w:rsidRPr="001861B5">
        <w:rPr>
          <w:rFonts w:ascii="Calibri" w:hAnsi="Calibri" w:cs="Calibri"/>
          <w:sz w:val="18"/>
          <w:szCs w:val="18"/>
          <w:vertAlign w:val="subscript"/>
        </w:rPr>
        <w:t>3</w:t>
      </w:r>
      <w:r>
        <w:rPr>
          <w:rFonts w:ascii="Calibri" w:hAnsi="Calibri" w:cs="Calibri"/>
          <w:sz w:val="18"/>
          <w:szCs w:val="18"/>
        </w:rPr>
        <w:t xml:space="preserve"> gibi moleküllerde ...................................... bağı vardır.</w:t>
      </w:r>
    </w:p>
    <w:p w:rsidR="00021B05" w:rsidRPr="00FE2001" w:rsidRDefault="00021B05" w:rsidP="00FE009C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Kimyasal tepkimelerde atomların .................. ve .................. her zaman korunur.</w:t>
      </w:r>
    </w:p>
    <w:p w:rsidR="00021B05" w:rsidRDefault="00021B05" w:rsidP="00424345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="Calibri" w:hAnsi="Calibri" w:cs="Calibri"/>
          <w:sz w:val="18"/>
          <w:szCs w:val="18"/>
        </w:rPr>
      </w:pPr>
      <w:r w:rsidRPr="001861B5">
        <w:rPr>
          <w:rFonts w:ascii="Calibri" w:hAnsi="Calibri" w:cs="Calibri"/>
          <w:sz w:val="18"/>
          <w:szCs w:val="18"/>
        </w:rPr>
        <w:t>Nötralleşme tepkimelerinde  ürün olarak .............. ve ............... oluşur.</w:t>
      </w:r>
    </w:p>
    <w:p w:rsidR="00021B05" w:rsidRPr="001861B5" w:rsidRDefault="00021B05" w:rsidP="00424345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Oksijen atomunun kullanıldığı tüm tepkimeler .......................... tepkimesidir.</w:t>
      </w:r>
    </w:p>
    <w:p w:rsidR="00021B05" w:rsidRPr="00B77D9A" w:rsidRDefault="00021B05" w:rsidP="00D52016">
      <w:pPr>
        <w:pStyle w:val="ListParagraph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Mumun erimesi ..................... yanması ise ....................... bir olaydır.</w:t>
      </w:r>
    </w:p>
    <w:p w:rsidR="00021B05" w:rsidRDefault="00021B05" w:rsidP="00C30969">
      <w:pPr>
        <w:tabs>
          <w:tab w:val="left" w:pos="360"/>
        </w:tabs>
        <w:spacing w:after="0" w:line="240" w:lineRule="auto"/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III. </w:t>
      </w:r>
      <w:r>
        <w:rPr>
          <w:rFonts w:ascii="Calibri" w:hAnsi="Calibri" w:cs="Calibri"/>
          <w:b/>
          <w:bCs/>
        </w:rPr>
        <w:t>Aşağıda verilen çoktan seçmeli soruları cevaplayınız? (Her soru 5 puan)</w:t>
      </w:r>
    </w:p>
    <w:p w:rsidR="00021B05" w:rsidRDefault="00021B05" w:rsidP="00C30969">
      <w:pPr>
        <w:spacing w:after="0" w:line="240" w:lineRule="auto"/>
        <w:rPr>
          <w:rFonts w:ascii="Calibri" w:hAnsi="Calibri" w:cs="Calibri"/>
          <w:sz w:val="18"/>
          <w:szCs w:val="18"/>
        </w:rPr>
      </w:pPr>
    </w:p>
    <w:p w:rsidR="00021B05" w:rsidRDefault="00021B05" w:rsidP="00C30969">
      <w:pPr>
        <w:spacing w:after="0" w:line="240" w:lineRule="auto"/>
        <w:rPr>
          <w:rFonts w:ascii="Calibri" w:hAnsi="Calibri" w:cs="Calibri"/>
          <w:sz w:val="18"/>
          <w:szCs w:val="18"/>
        </w:rPr>
        <w:sectPr w:rsidR="00021B05" w:rsidSect="00922C09">
          <w:type w:val="continuous"/>
          <w:pgSz w:w="11906" w:h="16838"/>
          <w:pgMar w:top="284" w:right="720" w:bottom="284" w:left="720" w:header="708" w:footer="50" w:gutter="0"/>
          <w:cols w:space="708"/>
        </w:sectPr>
      </w:pPr>
    </w:p>
    <w:p w:rsidR="00021B05" w:rsidRPr="00B77D9A" w:rsidRDefault="00021B05" w:rsidP="00C30969">
      <w:pPr>
        <w:pStyle w:val="ListParagraph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="Calibri" w:hAnsi="Calibri" w:cs="Calibri"/>
          <w:b/>
          <w:bCs/>
          <w:sz w:val="18"/>
          <w:szCs w:val="18"/>
        </w:rPr>
      </w:pPr>
      <w:r w:rsidRPr="004B64CC">
        <w:rPr>
          <w:rFonts w:ascii="Calibri" w:hAnsi="Calibri" w:cs="Calibri"/>
        </w:rPr>
        <w:t>Na</w:t>
      </w:r>
      <w:r w:rsidRPr="004B64CC">
        <w:rPr>
          <w:rFonts w:ascii="Calibri" w:hAnsi="Calibri" w:cs="Calibri"/>
          <w:vertAlign w:val="superscript"/>
        </w:rPr>
        <w:t>+</w:t>
      </w:r>
      <w:r w:rsidRPr="004B64CC">
        <w:rPr>
          <w:rFonts w:ascii="Calibri" w:hAnsi="Calibri" w:cs="Calibri"/>
        </w:rPr>
        <w:t>,Cl</w:t>
      </w:r>
      <w:r w:rsidRPr="004B64CC">
        <w:rPr>
          <w:rFonts w:ascii="Calibri" w:hAnsi="Calibri" w:cs="Calibri"/>
          <w:vertAlign w:val="superscript"/>
        </w:rPr>
        <w:t>-</w:t>
      </w:r>
      <w:r w:rsidRPr="004B64CC">
        <w:rPr>
          <w:rFonts w:ascii="Calibri" w:hAnsi="Calibri" w:cs="Calibri"/>
        </w:rPr>
        <w:t>,Ca</w:t>
      </w:r>
      <w:r w:rsidRPr="004B64CC">
        <w:rPr>
          <w:rFonts w:ascii="Calibri" w:hAnsi="Calibri" w:cs="Calibri"/>
          <w:vertAlign w:val="superscript"/>
        </w:rPr>
        <w:t>+2</w:t>
      </w:r>
      <w:r w:rsidRPr="004B64CC">
        <w:rPr>
          <w:rFonts w:ascii="Calibri" w:hAnsi="Calibri" w:cs="Calibri"/>
        </w:rPr>
        <w:t>,NO</w:t>
      </w:r>
      <w:r w:rsidRPr="004B64CC">
        <w:rPr>
          <w:rFonts w:ascii="Calibri" w:hAnsi="Calibri" w:cs="Calibri"/>
          <w:vertAlign w:val="superscript"/>
        </w:rPr>
        <w:t>-</w:t>
      </w:r>
      <w:r>
        <w:rPr>
          <w:rFonts w:ascii="Calibri" w:hAnsi="Calibri" w:cs="Calibri"/>
          <w:sz w:val="18"/>
          <w:szCs w:val="18"/>
        </w:rPr>
        <w:t xml:space="preserve"> gibi kimyasal türlerin genel adı nedir?</w:t>
      </w:r>
      <w:bookmarkStart w:id="0" w:name="_GoBack"/>
      <w:bookmarkEnd w:id="0"/>
    </w:p>
    <w:p w:rsidR="00021B05" w:rsidRPr="00B77D9A" w:rsidRDefault="00021B05" w:rsidP="00B77D9A">
      <w:pPr>
        <w:tabs>
          <w:tab w:val="left" w:pos="360"/>
        </w:tabs>
        <w:spacing w:after="0"/>
        <w:rPr>
          <w:rFonts w:ascii="Calibri" w:hAnsi="Calibri" w:cs="Calibri"/>
          <w:b/>
          <w:bCs/>
          <w:sz w:val="18"/>
          <w:szCs w:val="18"/>
        </w:rPr>
      </w:pPr>
    </w:p>
    <w:p w:rsidR="00021B05" w:rsidRDefault="00021B05" w:rsidP="00B77D9A">
      <w:pPr>
        <w:tabs>
          <w:tab w:val="left" w:pos="360"/>
        </w:tabs>
        <w:spacing w:after="120"/>
        <w:rPr>
          <w:rFonts w:ascii="Calibri" w:hAnsi="Calibri" w:cs="Calibri"/>
          <w:sz w:val="18"/>
          <w:szCs w:val="18"/>
        </w:rPr>
      </w:pPr>
      <w:r w:rsidRPr="00D52016">
        <w:rPr>
          <w:rFonts w:ascii="Calibri" w:hAnsi="Calibri" w:cs="Calibri"/>
          <w:sz w:val="18"/>
          <w:szCs w:val="18"/>
        </w:rPr>
        <w:t xml:space="preserve">A) </w:t>
      </w:r>
      <w:r>
        <w:rPr>
          <w:rFonts w:ascii="Calibri" w:hAnsi="Calibri" w:cs="Calibri"/>
          <w:sz w:val="18"/>
          <w:szCs w:val="18"/>
        </w:rPr>
        <w:t>Atom</w:t>
      </w:r>
      <w:r w:rsidRPr="00D52016">
        <w:rPr>
          <w:rFonts w:ascii="Calibri" w:hAnsi="Calibri" w:cs="Calibri"/>
          <w:sz w:val="18"/>
          <w:szCs w:val="18"/>
        </w:rPr>
        <w:tab/>
        <w:t xml:space="preserve">B) </w:t>
      </w:r>
      <w:r>
        <w:rPr>
          <w:rFonts w:ascii="Calibri" w:hAnsi="Calibri" w:cs="Calibri"/>
          <w:sz w:val="18"/>
          <w:szCs w:val="18"/>
        </w:rPr>
        <w:t>Bileşik</w:t>
      </w:r>
      <w:r w:rsidRPr="00D52016">
        <w:rPr>
          <w:rFonts w:ascii="Calibri" w:hAnsi="Calibri" w:cs="Calibri"/>
          <w:sz w:val="18"/>
          <w:szCs w:val="18"/>
        </w:rPr>
        <w:tab/>
        <w:t>C)</w:t>
      </w:r>
      <w:r>
        <w:rPr>
          <w:rFonts w:ascii="Calibri" w:hAnsi="Calibri" w:cs="Calibri"/>
          <w:sz w:val="18"/>
          <w:szCs w:val="18"/>
        </w:rPr>
        <w:t>Element</w:t>
      </w:r>
      <w:r w:rsidRPr="00D52016">
        <w:rPr>
          <w:rFonts w:ascii="Calibri" w:hAnsi="Calibri" w:cs="Calibri"/>
          <w:sz w:val="18"/>
          <w:szCs w:val="18"/>
        </w:rPr>
        <w:t xml:space="preserve">D) </w:t>
      </w:r>
      <w:r>
        <w:rPr>
          <w:rFonts w:ascii="Calibri" w:hAnsi="Calibri" w:cs="Calibri"/>
          <w:sz w:val="18"/>
          <w:szCs w:val="18"/>
        </w:rPr>
        <w:t>iyon</w:t>
      </w:r>
      <w:r w:rsidRPr="00B77D9A">
        <w:rPr>
          <w:rFonts w:ascii="Calibri" w:hAnsi="Calibri" w:cs="Calibri"/>
          <w:sz w:val="18"/>
          <w:szCs w:val="18"/>
          <w:vertAlign w:val="superscript"/>
        </w:rPr>
        <w:tab/>
      </w:r>
      <w:r w:rsidRPr="00D52016">
        <w:rPr>
          <w:rFonts w:ascii="Calibri" w:hAnsi="Calibri" w:cs="Calibri"/>
          <w:sz w:val="18"/>
          <w:szCs w:val="18"/>
        </w:rPr>
        <w:t xml:space="preserve">E) </w:t>
      </w:r>
      <w:r>
        <w:rPr>
          <w:rFonts w:ascii="Calibri" w:hAnsi="Calibri" w:cs="Calibri"/>
          <w:sz w:val="18"/>
          <w:szCs w:val="18"/>
        </w:rPr>
        <w:t>Molekül</w:t>
      </w:r>
    </w:p>
    <w:p w:rsidR="00021B05" w:rsidRPr="00D52016" w:rsidRDefault="00021B05" w:rsidP="00C30969">
      <w:pPr>
        <w:tabs>
          <w:tab w:val="left" w:pos="360"/>
        </w:tabs>
        <w:spacing w:after="0"/>
        <w:rPr>
          <w:rFonts w:ascii="Calibri" w:hAnsi="Calibri" w:cs="Calibri"/>
          <w:sz w:val="18"/>
          <w:szCs w:val="18"/>
        </w:rPr>
      </w:pPr>
    </w:p>
    <w:p w:rsidR="00021B05" w:rsidRPr="00B8438B" w:rsidRDefault="00021B05" w:rsidP="00146736">
      <w:pPr>
        <w:tabs>
          <w:tab w:val="left" w:pos="360"/>
        </w:tabs>
        <w:spacing w:after="120"/>
        <w:rPr>
          <w:rFonts w:ascii="Calibri" w:hAnsi="Calibri" w:cs="Calibri"/>
          <w:sz w:val="18"/>
          <w:szCs w:val="18"/>
        </w:rPr>
      </w:pPr>
      <w:r w:rsidRPr="00146736">
        <w:rPr>
          <w:rFonts w:ascii="Calibri" w:hAnsi="Calibri" w:cs="Calibri"/>
          <w:b/>
          <w:bCs/>
          <w:sz w:val="18"/>
          <w:szCs w:val="18"/>
        </w:rPr>
        <w:t>2</w:t>
      </w:r>
      <w:r w:rsidRPr="00B8438B">
        <w:rPr>
          <w:rFonts w:ascii="Calibri" w:hAnsi="Calibri" w:cs="Calibri"/>
          <w:sz w:val="18"/>
          <w:szCs w:val="18"/>
        </w:rPr>
        <w:t>.</w:t>
      </w:r>
      <w:r>
        <w:rPr>
          <w:rFonts w:ascii="Calibri" w:hAnsi="Calibri" w:cs="Calibri"/>
          <w:sz w:val="18"/>
          <w:szCs w:val="18"/>
        </w:rPr>
        <w:t>Aşağıda verilen maddelerden hangisinin atomları arasında Apolarkovalent bağ bulunur?</w:t>
      </w:r>
    </w:p>
    <w:p w:rsidR="00021B05" w:rsidRDefault="00021B05" w:rsidP="00C30969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  <w:r w:rsidRPr="00146736">
        <w:rPr>
          <w:rFonts w:ascii="Calibri" w:hAnsi="Calibri" w:cs="Calibri"/>
          <w:sz w:val="18"/>
          <w:szCs w:val="18"/>
        </w:rPr>
        <w:t xml:space="preserve">A) </w:t>
      </w:r>
      <w:r>
        <w:rPr>
          <w:rFonts w:ascii="Calibri" w:hAnsi="Calibri" w:cs="Calibri"/>
          <w:sz w:val="18"/>
          <w:szCs w:val="18"/>
        </w:rPr>
        <w:t>NaCl</w:t>
      </w:r>
      <w:r w:rsidRPr="00146736">
        <w:rPr>
          <w:rFonts w:ascii="Calibri" w:hAnsi="Calibri" w:cs="Calibri"/>
          <w:sz w:val="18"/>
          <w:szCs w:val="18"/>
        </w:rPr>
        <w:t xml:space="preserve">B) </w:t>
      </w:r>
      <w:r>
        <w:rPr>
          <w:rFonts w:ascii="Calibri" w:hAnsi="Calibri" w:cs="Calibri"/>
          <w:sz w:val="18"/>
          <w:szCs w:val="18"/>
        </w:rPr>
        <w:t>H</w:t>
      </w:r>
      <w:r w:rsidRPr="008E322E">
        <w:rPr>
          <w:rFonts w:ascii="Calibri" w:hAnsi="Calibri" w:cs="Calibri"/>
          <w:sz w:val="18"/>
          <w:szCs w:val="18"/>
          <w:vertAlign w:val="subscript"/>
        </w:rPr>
        <w:t>2</w:t>
      </w:r>
      <w:r>
        <w:rPr>
          <w:rFonts w:ascii="Calibri" w:hAnsi="Calibri" w:cs="Calibri"/>
          <w:sz w:val="18"/>
          <w:szCs w:val="18"/>
        </w:rPr>
        <w:t>O</w:t>
      </w:r>
      <w:r w:rsidRPr="00146736">
        <w:rPr>
          <w:rFonts w:ascii="Calibri" w:hAnsi="Calibri" w:cs="Calibri"/>
          <w:sz w:val="18"/>
          <w:szCs w:val="18"/>
        </w:rPr>
        <w:t xml:space="preserve">C) </w:t>
      </w:r>
      <w:r>
        <w:rPr>
          <w:rFonts w:ascii="Calibri" w:hAnsi="Calibri" w:cs="Calibri"/>
          <w:sz w:val="18"/>
          <w:szCs w:val="18"/>
        </w:rPr>
        <w:t>Cl</w:t>
      </w:r>
      <w:r w:rsidRPr="0010339B">
        <w:rPr>
          <w:rFonts w:ascii="Calibri" w:hAnsi="Calibri" w:cs="Calibri"/>
          <w:sz w:val="18"/>
          <w:szCs w:val="18"/>
          <w:vertAlign w:val="subscript"/>
        </w:rPr>
        <w:t>2</w:t>
      </w:r>
      <w:r>
        <w:rPr>
          <w:rFonts w:ascii="Calibri" w:hAnsi="Calibri" w:cs="Calibri"/>
          <w:sz w:val="18"/>
          <w:szCs w:val="18"/>
        </w:rPr>
        <w:t xml:space="preserve">            D)HF                       E)CO</w:t>
      </w:r>
    </w:p>
    <w:p w:rsidR="00021B05" w:rsidRDefault="00021B05" w:rsidP="00C30969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021B05" w:rsidRDefault="00021B05" w:rsidP="00C30969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3. Aşağıda verilenlerden hangisi bir zayıf etkileşim türü değildir?</w:t>
      </w:r>
    </w:p>
    <w:p w:rsidR="00021B05" w:rsidRDefault="00021B05" w:rsidP="00C30969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021B05" w:rsidRDefault="00021B05" w:rsidP="00C30969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A)İyonik bağ</w:t>
      </w:r>
      <w:r>
        <w:rPr>
          <w:rFonts w:ascii="Calibri" w:hAnsi="Calibri" w:cs="Calibri"/>
          <w:sz w:val="18"/>
          <w:szCs w:val="18"/>
        </w:rPr>
        <w:tab/>
        <w:t>B)Hidrojen bağı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C) Dipol-Dipol bağı  </w:t>
      </w:r>
      <w:r>
        <w:rPr>
          <w:rFonts w:ascii="Calibri" w:hAnsi="Calibri" w:cs="Calibri"/>
          <w:sz w:val="18"/>
          <w:szCs w:val="18"/>
        </w:rPr>
        <w:tab/>
        <w:t>D)iyon-Dipol bağı</w:t>
      </w:r>
      <w:r>
        <w:rPr>
          <w:rFonts w:ascii="Calibri" w:hAnsi="Calibri" w:cs="Calibri"/>
          <w:sz w:val="18"/>
          <w:szCs w:val="18"/>
        </w:rPr>
        <w:tab/>
        <w:t>E)London etkileşimleri</w:t>
      </w:r>
    </w:p>
    <w:p w:rsidR="00021B05" w:rsidRPr="00F53DF8" w:rsidRDefault="00021B05" w:rsidP="00C30969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021B05" w:rsidRPr="00F53DF8" w:rsidRDefault="00021B05" w:rsidP="00C30969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021B05" w:rsidRPr="00F53DF8" w:rsidRDefault="00021B05" w:rsidP="00C30969">
      <w:pPr>
        <w:tabs>
          <w:tab w:val="left" w:pos="360"/>
        </w:tabs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r w:rsidRPr="00F53DF8">
        <w:rPr>
          <w:rFonts w:ascii="Calibri" w:hAnsi="Calibri" w:cs="Calibri"/>
          <w:b/>
          <w:bCs/>
          <w:sz w:val="24"/>
          <w:szCs w:val="24"/>
        </w:rPr>
        <w:t>IV.Aşağıdakisorularıyanıtlayınız?</w:t>
      </w:r>
    </w:p>
    <w:p w:rsidR="00021B05" w:rsidRDefault="00021B05" w:rsidP="00C30969">
      <w:pPr>
        <w:spacing w:after="0" w:line="240" w:lineRule="auto"/>
        <w:rPr>
          <w:rFonts w:ascii="Calibri" w:hAnsi="Calibri" w:cs="Calibri"/>
          <w:sz w:val="18"/>
          <w:szCs w:val="18"/>
          <w:lang w:eastAsia="tr-TR"/>
        </w:rPr>
      </w:pPr>
    </w:p>
    <w:p w:rsidR="00021B05" w:rsidRDefault="00021B05" w:rsidP="00C30969">
      <w:pPr>
        <w:spacing w:after="0" w:line="240" w:lineRule="auto"/>
        <w:rPr>
          <w:rFonts w:ascii="Calibri" w:hAnsi="Calibri" w:cs="Calibri"/>
          <w:sz w:val="18"/>
          <w:szCs w:val="18"/>
          <w:lang w:eastAsia="tr-TR"/>
        </w:rPr>
        <w:sectPr w:rsidR="00021B05" w:rsidSect="00307C54">
          <w:type w:val="continuous"/>
          <w:pgSz w:w="11906" w:h="16838"/>
          <w:pgMar w:top="720" w:right="720" w:bottom="284" w:left="720" w:header="708" w:footer="50" w:gutter="0"/>
          <w:cols w:sep="1" w:space="709"/>
        </w:sectPr>
      </w:pPr>
    </w:p>
    <w:p w:rsidR="00021B05" w:rsidRPr="006943EE" w:rsidRDefault="00021B05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b/>
          <w:bCs/>
        </w:rPr>
      </w:pPr>
    </w:p>
    <w:p w:rsidR="00021B05" w:rsidRPr="00635DC9" w:rsidRDefault="00021B05" w:rsidP="008E338F">
      <w:pPr>
        <w:tabs>
          <w:tab w:val="left" w:pos="36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635DC9">
        <w:rPr>
          <w:rFonts w:ascii="Calibri" w:hAnsi="Calibri" w:cs="Calibri"/>
          <w:sz w:val="20"/>
          <w:szCs w:val="20"/>
        </w:rPr>
        <w:t>1.Aşağıda verilen elementlerin adlarını ve sembollerini yazınız?</w:t>
      </w:r>
      <w:r>
        <w:rPr>
          <w:rFonts w:ascii="Calibri" w:hAnsi="Calibri" w:cs="Calibri"/>
          <w:sz w:val="20"/>
          <w:szCs w:val="20"/>
        </w:rPr>
        <w:t xml:space="preserve">(10 </w:t>
      </w:r>
      <w:r w:rsidRPr="00635DC9">
        <w:rPr>
          <w:rFonts w:ascii="Calibri" w:hAnsi="Calibri" w:cs="Calibri"/>
          <w:sz w:val="20"/>
          <w:szCs w:val="20"/>
        </w:rPr>
        <w:t>puan)</w:t>
      </w:r>
    </w:p>
    <w:p w:rsidR="00021B05" w:rsidRPr="00635DC9" w:rsidRDefault="00021B05" w:rsidP="008E338F">
      <w:pPr>
        <w:tabs>
          <w:tab w:val="left" w:pos="360"/>
        </w:tabs>
        <w:spacing w:after="0" w:line="36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F: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Sodyum: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Ca: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Azot: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P:</w:t>
      </w:r>
    </w:p>
    <w:p w:rsidR="00021B05" w:rsidRPr="008E338F" w:rsidRDefault="00021B05" w:rsidP="008E338F">
      <w:pPr>
        <w:tabs>
          <w:tab w:val="left" w:pos="360"/>
        </w:tabs>
        <w:spacing w:after="0" w:line="360" w:lineRule="auto"/>
        <w:rPr>
          <w:rFonts w:ascii="Calibri" w:hAnsi="Calibri" w:cs="Calibri"/>
          <w:sz w:val="20"/>
          <w:szCs w:val="20"/>
        </w:rPr>
      </w:pPr>
    </w:p>
    <w:p w:rsidR="00021B05" w:rsidRDefault="00021B05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="Calibri" w:hAnsi="Calibri" w:cs="Calibri"/>
          <w:sz w:val="20"/>
          <w:szCs w:val="20"/>
        </w:rPr>
      </w:pPr>
      <w:r w:rsidRPr="00307C54">
        <w:rPr>
          <w:rFonts w:ascii="Calibri" w:hAnsi="Calibri" w:cs="Calibri"/>
          <w:b/>
          <w:bCs/>
          <w:sz w:val="20"/>
          <w:szCs w:val="20"/>
        </w:rPr>
        <w:t>2</w:t>
      </w:r>
      <w:r w:rsidRPr="00307C54">
        <w:rPr>
          <w:rFonts w:ascii="Calibri" w:hAnsi="Calibri" w:cs="Calibri"/>
          <w:sz w:val="20"/>
          <w:szCs w:val="20"/>
        </w:rPr>
        <w:t xml:space="preserve">. </w:t>
      </w:r>
      <w:r>
        <w:rPr>
          <w:rFonts w:ascii="Calibri" w:hAnsi="Calibri" w:cs="Calibri"/>
          <w:sz w:val="20"/>
          <w:szCs w:val="20"/>
        </w:rPr>
        <w:t>Aşağıdaki bileşikleri adlandırınız?(10 puan)</w:t>
      </w:r>
    </w:p>
    <w:p w:rsidR="00021B05" w:rsidRPr="00307C54" w:rsidRDefault="00021B05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="Calibri" w:hAnsi="Calibri" w:cs="Calibri"/>
          <w:sz w:val="20"/>
          <w:szCs w:val="20"/>
        </w:rPr>
      </w:pPr>
    </w:p>
    <w:p w:rsidR="00021B05" w:rsidRDefault="00021B05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H</w:t>
      </w:r>
      <w:r w:rsidRPr="00A55ABA">
        <w:rPr>
          <w:rFonts w:ascii="Calibri" w:hAnsi="Calibri" w:cs="Calibri"/>
          <w:vertAlign w:val="subscript"/>
        </w:rPr>
        <w:t>2</w:t>
      </w:r>
      <w:r>
        <w:rPr>
          <w:rFonts w:ascii="Calibri" w:hAnsi="Calibri" w:cs="Calibri"/>
        </w:rPr>
        <w:t>SO</w:t>
      </w:r>
      <w:r w:rsidRPr="00A55ABA">
        <w:rPr>
          <w:rFonts w:ascii="Calibri" w:hAnsi="Calibri" w:cs="Calibri"/>
          <w:vertAlign w:val="subscript"/>
        </w:rPr>
        <w:t>4</w:t>
      </w:r>
      <w:r>
        <w:rPr>
          <w:rFonts w:ascii="Calibri" w:hAnsi="Calibri" w:cs="Calibri"/>
        </w:rPr>
        <w:t>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HNO</w:t>
      </w:r>
      <w:r w:rsidRPr="009C3E3D">
        <w:rPr>
          <w:rFonts w:ascii="Calibri" w:hAnsi="Calibri" w:cs="Calibri"/>
          <w:vertAlign w:val="subscript"/>
        </w:rPr>
        <w:t>3</w:t>
      </w:r>
      <w:r>
        <w:rPr>
          <w:rFonts w:ascii="Calibri" w:hAnsi="Calibri" w:cs="Calibri"/>
        </w:rPr>
        <w:t>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         H</w:t>
      </w:r>
      <w:r w:rsidRPr="00A55ABA">
        <w:rPr>
          <w:rFonts w:ascii="Calibri" w:hAnsi="Calibri" w:cs="Calibri"/>
          <w:vertAlign w:val="subscript"/>
        </w:rPr>
        <w:t>2</w:t>
      </w:r>
      <w:r>
        <w:rPr>
          <w:rFonts w:ascii="Calibri" w:hAnsi="Calibri" w:cs="Calibri"/>
        </w:rPr>
        <w:t>O: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MgCl</w:t>
      </w:r>
      <w:r w:rsidRPr="00A55ABA">
        <w:rPr>
          <w:rFonts w:ascii="Calibri" w:hAnsi="Calibri" w:cs="Calibri"/>
          <w:vertAlign w:val="subscript"/>
        </w:rPr>
        <w:t>2</w:t>
      </w:r>
      <w:r>
        <w:rPr>
          <w:rFonts w:ascii="Calibri" w:hAnsi="Calibri" w:cs="Calibri"/>
        </w:rPr>
        <w:t>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   N</w:t>
      </w:r>
      <w:r w:rsidRPr="009C3E3D">
        <w:rPr>
          <w:rFonts w:ascii="Calibri" w:hAnsi="Calibri" w:cs="Calibri"/>
          <w:vertAlign w:val="subscript"/>
        </w:rPr>
        <w:t>2</w:t>
      </w:r>
      <w:r>
        <w:rPr>
          <w:rFonts w:ascii="Calibri" w:hAnsi="Calibri" w:cs="Calibri"/>
        </w:rPr>
        <w:t>O</w:t>
      </w:r>
      <w:r w:rsidRPr="009C3E3D">
        <w:rPr>
          <w:rFonts w:ascii="Calibri" w:hAnsi="Calibri" w:cs="Calibri"/>
          <w:vertAlign w:val="subscript"/>
        </w:rPr>
        <w:t>3</w:t>
      </w:r>
      <w:r>
        <w:rPr>
          <w:rFonts w:ascii="Calibri" w:hAnsi="Calibri" w:cs="Calibri"/>
        </w:rPr>
        <w:t>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:rsidR="00021B05" w:rsidRDefault="00021B05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="Calibri" w:hAnsi="Calibri" w:cs="Calibri"/>
        </w:rPr>
      </w:pPr>
    </w:p>
    <w:p w:rsidR="00021B05" w:rsidRDefault="00021B05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="Calibri" w:hAnsi="Calibri" w:cs="Calibri"/>
        </w:rPr>
      </w:pPr>
    </w:p>
    <w:p w:rsidR="00021B05" w:rsidRDefault="00021B05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3.</w:t>
      </w:r>
      <w:r w:rsidRPr="00B62520">
        <w:rPr>
          <w:rFonts w:ascii="Calibri" w:hAnsi="Calibri" w:cs="Calibri"/>
          <w:b/>
          <w:bCs/>
          <w:sz w:val="24"/>
          <w:szCs w:val="24"/>
        </w:rPr>
        <w:t>Su</w:t>
      </w:r>
      <w:r>
        <w:rPr>
          <w:rFonts w:ascii="Calibri" w:hAnsi="Calibri" w:cs="Calibri"/>
          <w:sz w:val="20"/>
          <w:szCs w:val="20"/>
        </w:rPr>
        <w:t xml:space="preserve"> niçin özel bir moleküldür kısaca açıklayınız?</w:t>
      </w:r>
      <w:r w:rsidRPr="00FA7128">
        <w:rPr>
          <w:rFonts w:ascii="Calibri" w:hAnsi="Calibri" w:cs="Calibri"/>
          <w:sz w:val="20"/>
          <w:szCs w:val="20"/>
        </w:rPr>
        <w:t xml:space="preserve"> (10 puan)</w:t>
      </w:r>
    </w:p>
    <w:p w:rsidR="00021B05" w:rsidRDefault="00021B05" w:rsidP="00AF4A29">
      <w:pPr>
        <w:tabs>
          <w:tab w:val="left" w:pos="360"/>
        </w:tabs>
        <w:spacing w:after="0"/>
        <w:rPr>
          <w:rFonts w:ascii="Calibri" w:hAnsi="Calibri" w:cs="Calibri"/>
          <w:sz w:val="20"/>
          <w:szCs w:val="20"/>
        </w:rPr>
      </w:pPr>
    </w:p>
    <w:p w:rsidR="00021B05" w:rsidRDefault="00021B05" w:rsidP="00AF4A29">
      <w:pPr>
        <w:tabs>
          <w:tab w:val="left" w:pos="360"/>
        </w:tabs>
        <w:spacing w:after="0"/>
        <w:rPr>
          <w:rFonts w:ascii="Calibri" w:hAnsi="Calibri" w:cs="Calibri"/>
          <w:sz w:val="20"/>
          <w:szCs w:val="20"/>
        </w:rPr>
      </w:pPr>
    </w:p>
    <w:p w:rsidR="00021B05" w:rsidRPr="00FA7128" w:rsidRDefault="00021B05" w:rsidP="00AF4A29">
      <w:pPr>
        <w:tabs>
          <w:tab w:val="left" w:pos="360"/>
        </w:tabs>
        <w:spacing w:after="0"/>
        <w:rPr>
          <w:sz w:val="20"/>
          <w:szCs w:val="20"/>
        </w:rPr>
      </w:pPr>
    </w:p>
    <w:p w:rsidR="00021B05" w:rsidRPr="00FA7128" w:rsidRDefault="00021B05" w:rsidP="00424345">
      <w:pPr>
        <w:tabs>
          <w:tab w:val="left" w:pos="360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</w:p>
    <w:p w:rsidR="00021B05" w:rsidRDefault="00021B05" w:rsidP="006D3349">
      <w:pPr>
        <w:tabs>
          <w:tab w:val="left" w:pos="360"/>
        </w:tabs>
        <w:spacing w:after="0"/>
      </w:pPr>
    </w:p>
    <w:p w:rsidR="00021B05" w:rsidRDefault="00021B05" w:rsidP="006D3349">
      <w:pPr>
        <w:tabs>
          <w:tab w:val="left" w:pos="360"/>
        </w:tabs>
        <w:spacing w:after="0"/>
      </w:pPr>
    </w:p>
    <w:p w:rsidR="00021B05" w:rsidRDefault="00021B05" w:rsidP="006D3349">
      <w:pPr>
        <w:tabs>
          <w:tab w:val="left" w:pos="360"/>
        </w:tabs>
        <w:spacing w:after="0"/>
      </w:pPr>
    </w:p>
    <w:p w:rsidR="00021B05" w:rsidRDefault="00021B05" w:rsidP="006D3349">
      <w:pPr>
        <w:tabs>
          <w:tab w:val="left" w:pos="360"/>
        </w:tabs>
        <w:spacing w:after="0"/>
        <w:rPr>
          <w:sz w:val="20"/>
          <w:szCs w:val="20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123pt;margin-top:5.7pt;width:63pt;height:7.15pt;z-index:251658240"/>
        </w:pict>
      </w:r>
      <w:r w:rsidRPr="00FA7128">
        <w:rPr>
          <w:b/>
          <w:bCs/>
          <w:sz w:val="20"/>
          <w:szCs w:val="20"/>
        </w:rPr>
        <w:t>4</w:t>
      </w:r>
      <w:r w:rsidRPr="00B62520">
        <w:rPr>
          <w:b/>
          <w:bCs/>
          <w:sz w:val="24"/>
          <w:szCs w:val="24"/>
        </w:rPr>
        <w:t>.</w:t>
      </w:r>
      <w:r w:rsidRPr="00B62520">
        <w:rPr>
          <w:sz w:val="24"/>
          <w:szCs w:val="24"/>
        </w:rPr>
        <w:t>Fe</w:t>
      </w:r>
      <w:r w:rsidRPr="00B62520">
        <w:rPr>
          <w:sz w:val="24"/>
          <w:szCs w:val="24"/>
          <w:vertAlign w:val="subscript"/>
        </w:rPr>
        <w:t>(k)</w:t>
      </w:r>
      <w:r w:rsidRPr="00B62520">
        <w:rPr>
          <w:sz w:val="24"/>
          <w:szCs w:val="24"/>
        </w:rPr>
        <w:t xml:space="preserve">   +     O</w:t>
      </w:r>
      <w:r w:rsidRPr="00B62520">
        <w:rPr>
          <w:sz w:val="24"/>
          <w:szCs w:val="24"/>
          <w:vertAlign w:val="subscript"/>
        </w:rPr>
        <w:t>2(g)</w:t>
      </w:r>
      <w:r w:rsidRPr="00B62520">
        <w:rPr>
          <w:sz w:val="24"/>
          <w:szCs w:val="24"/>
        </w:rPr>
        <w:t xml:space="preserve">                                    Fe</w:t>
      </w:r>
      <w:r w:rsidRPr="00B62520">
        <w:rPr>
          <w:sz w:val="24"/>
          <w:szCs w:val="24"/>
          <w:vertAlign w:val="subscript"/>
        </w:rPr>
        <w:t>2</w:t>
      </w:r>
      <w:r w:rsidRPr="00B62520">
        <w:rPr>
          <w:sz w:val="24"/>
          <w:szCs w:val="24"/>
        </w:rPr>
        <w:t>O</w:t>
      </w:r>
      <w:r w:rsidRPr="00B62520">
        <w:rPr>
          <w:sz w:val="24"/>
          <w:szCs w:val="24"/>
          <w:vertAlign w:val="subscript"/>
        </w:rPr>
        <w:t>3(k)</w:t>
      </w:r>
      <w:r>
        <w:rPr>
          <w:sz w:val="20"/>
          <w:szCs w:val="20"/>
        </w:rPr>
        <w:t xml:space="preserve">           Tepkimesini denkleştiriniz?</w:t>
      </w:r>
      <w:r w:rsidRPr="00183CE0">
        <w:rPr>
          <w:sz w:val="20"/>
          <w:szCs w:val="20"/>
        </w:rPr>
        <w:t>(10 puan)</w:t>
      </w:r>
    </w:p>
    <w:p w:rsidR="00021B05" w:rsidRDefault="00021B05" w:rsidP="006D3349">
      <w:pPr>
        <w:tabs>
          <w:tab w:val="left" w:pos="360"/>
        </w:tabs>
        <w:spacing w:after="0"/>
        <w:rPr>
          <w:sz w:val="20"/>
          <w:szCs w:val="20"/>
        </w:rPr>
      </w:pPr>
    </w:p>
    <w:p w:rsidR="00021B05" w:rsidRDefault="00021B05" w:rsidP="00B62520">
      <w:pPr>
        <w:tabs>
          <w:tab w:val="left" w:pos="360"/>
        </w:tabs>
        <w:spacing w:after="0"/>
      </w:pPr>
      <w:r>
        <w:rPr>
          <w:sz w:val="20"/>
          <w:szCs w:val="20"/>
        </w:rPr>
        <w:tab/>
      </w:r>
    </w:p>
    <w:p w:rsidR="00021B05" w:rsidRDefault="00021B05" w:rsidP="002C3E2D">
      <w:pPr>
        <w:pStyle w:val="Default"/>
        <w:ind w:left="360"/>
        <w:rPr>
          <w:sz w:val="22"/>
          <w:szCs w:val="22"/>
        </w:rPr>
      </w:pPr>
    </w:p>
    <w:p w:rsidR="00021B05" w:rsidRDefault="00021B05" w:rsidP="002C3E2D">
      <w:pPr>
        <w:pStyle w:val="Default"/>
        <w:ind w:left="360"/>
        <w:rPr>
          <w:sz w:val="22"/>
          <w:szCs w:val="22"/>
        </w:rPr>
      </w:pPr>
    </w:p>
    <w:p w:rsidR="00021B05" w:rsidRDefault="00021B05" w:rsidP="002C3E2D">
      <w:pPr>
        <w:pStyle w:val="Default"/>
        <w:ind w:left="360"/>
        <w:rPr>
          <w:sz w:val="22"/>
          <w:szCs w:val="22"/>
        </w:rPr>
      </w:pPr>
    </w:p>
    <w:p w:rsidR="00021B05" w:rsidRDefault="00021B05" w:rsidP="006D3349">
      <w:pPr>
        <w:pStyle w:val="Default"/>
        <w:rPr>
          <w:sz w:val="20"/>
          <w:szCs w:val="20"/>
        </w:rPr>
      </w:pPr>
      <w:r w:rsidRPr="007015D7">
        <w:rPr>
          <w:b/>
          <w:bCs/>
        </w:rPr>
        <w:t>5</w:t>
      </w:r>
      <w:r w:rsidRPr="00FA7128">
        <w:rPr>
          <w:b/>
          <w:bCs/>
          <w:sz w:val="20"/>
          <w:szCs w:val="20"/>
        </w:rPr>
        <w:t>.</w:t>
      </w:r>
      <w:r w:rsidRPr="001E1CE2">
        <w:rPr>
          <w:sz w:val="20"/>
          <w:szCs w:val="20"/>
        </w:rPr>
        <w:t xml:space="preserve">Aşağıdaki </w:t>
      </w:r>
      <w:r>
        <w:rPr>
          <w:sz w:val="20"/>
          <w:szCs w:val="20"/>
        </w:rPr>
        <w:t>asit--baz tepkimesini tamamlayınız?(10 puan)</w:t>
      </w:r>
    </w:p>
    <w:p w:rsidR="00021B05" w:rsidRDefault="00021B05" w:rsidP="006D3349">
      <w:pPr>
        <w:pStyle w:val="Default"/>
        <w:rPr>
          <w:sz w:val="20"/>
          <w:szCs w:val="20"/>
        </w:rPr>
      </w:pPr>
    </w:p>
    <w:p w:rsidR="00021B05" w:rsidRPr="007015D7" w:rsidRDefault="00021B05" w:rsidP="006D3349">
      <w:pPr>
        <w:pStyle w:val="Default"/>
      </w:pPr>
      <w:r>
        <w:rPr>
          <w:noProof/>
        </w:rPr>
        <w:pict>
          <v:shape id="_x0000_s1027" type="#_x0000_t13" style="position:absolute;margin-left:203.25pt;margin-top:8.8pt;width:87.75pt;height:7.15pt;z-index:251659264"/>
        </w:pict>
      </w:r>
      <w:r w:rsidRPr="007015D7">
        <w:t>HNO</w:t>
      </w:r>
      <w:r w:rsidRPr="007015D7">
        <w:rPr>
          <w:vertAlign w:val="subscript"/>
        </w:rPr>
        <w:t>3(suda)</w:t>
      </w:r>
      <w:r w:rsidRPr="007015D7">
        <w:t xml:space="preserve">  +   NaOH</w:t>
      </w:r>
      <w:r w:rsidRPr="007015D7">
        <w:rPr>
          <w:vertAlign w:val="subscript"/>
        </w:rPr>
        <w:t>(suda)</w:t>
      </w:r>
      <w:r w:rsidRPr="007015D7">
        <w:t xml:space="preserve">                                                                            +      </w:t>
      </w:r>
    </w:p>
    <w:p w:rsidR="00021B05" w:rsidRDefault="00021B05" w:rsidP="006D3349">
      <w:pPr>
        <w:pStyle w:val="Default"/>
        <w:rPr>
          <w:sz w:val="20"/>
          <w:szCs w:val="20"/>
        </w:rPr>
      </w:pPr>
    </w:p>
    <w:p w:rsidR="00021B05" w:rsidRDefault="00021B05" w:rsidP="006D3349">
      <w:pPr>
        <w:pStyle w:val="Default"/>
        <w:rPr>
          <w:sz w:val="20"/>
          <w:szCs w:val="20"/>
        </w:rPr>
      </w:pPr>
    </w:p>
    <w:p w:rsidR="00021B05" w:rsidRDefault="00021B05" w:rsidP="006D3349">
      <w:pPr>
        <w:pStyle w:val="Default"/>
        <w:rPr>
          <w:sz w:val="20"/>
          <w:szCs w:val="20"/>
        </w:rPr>
      </w:pPr>
    </w:p>
    <w:p w:rsidR="00021B05" w:rsidRDefault="00021B05" w:rsidP="00183CE0">
      <w:pPr>
        <w:pStyle w:val="Default"/>
        <w:rPr>
          <w:sz w:val="20"/>
          <w:szCs w:val="20"/>
        </w:rPr>
      </w:pPr>
    </w:p>
    <w:p w:rsidR="00021B05" w:rsidRDefault="00021B05" w:rsidP="006D3349">
      <w:pPr>
        <w:pStyle w:val="Default"/>
        <w:rPr>
          <w:sz w:val="20"/>
          <w:szCs w:val="20"/>
        </w:rPr>
      </w:pPr>
    </w:p>
    <w:p w:rsidR="00021B05" w:rsidRPr="00183CE0" w:rsidRDefault="00021B05" w:rsidP="006D3349">
      <w:pPr>
        <w:pStyle w:val="Default"/>
        <w:rPr>
          <w:b/>
          <w:bCs/>
          <w:sz w:val="20"/>
          <w:szCs w:val="20"/>
        </w:rPr>
      </w:pPr>
      <w:r w:rsidRPr="00183CE0">
        <w:rPr>
          <w:sz w:val="20"/>
          <w:szCs w:val="20"/>
        </w:rPr>
        <w:t>6.</w:t>
      </w:r>
      <w:r w:rsidRPr="00183CE0">
        <w:rPr>
          <w:b/>
          <w:bCs/>
          <w:sz w:val="20"/>
          <w:szCs w:val="20"/>
        </w:rPr>
        <w:t>T</w:t>
      </w:r>
      <w:r>
        <w:rPr>
          <w:b/>
          <w:bCs/>
          <w:sz w:val="20"/>
          <w:szCs w:val="20"/>
        </w:rPr>
        <w:t>epkimelerinin türlerini karşılarına yazınız</w:t>
      </w:r>
      <w:r w:rsidRPr="00183CE0">
        <w:rPr>
          <w:b/>
          <w:bCs/>
          <w:sz w:val="20"/>
          <w:szCs w:val="20"/>
        </w:rPr>
        <w:t>!!! (15 puan)</w:t>
      </w:r>
    </w:p>
    <w:p w:rsidR="00021B05" w:rsidRDefault="00021B05" w:rsidP="006D3349">
      <w:pPr>
        <w:pStyle w:val="Default"/>
        <w:rPr>
          <w:b/>
          <w:bCs/>
        </w:rPr>
      </w:pPr>
    </w:p>
    <w:p w:rsidR="00021B05" w:rsidRPr="008E322E" w:rsidRDefault="00021B05" w:rsidP="00183CE0">
      <w:pPr>
        <w:pStyle w:val="Default"/>
        <w:numPr>
          <w:ilvl w:val="0"/>
          <w:numId w:val="9"/>
        </w:numPr>
      </w:pPr>
      <w:r w:rsidRPr="008E322E">
        <w:t>AgNO</w:t>
      </w:r>
      <w:r w:rsidRPr="008E322E">
        <w:rPr>
          <w:vertAlign w:val="subscript"/>
        </w:rPr>
        <w:t>3(suda)</w:t>
      </w:r>
      <w:r w:rsidRPr="008E322E">
        <w:t xml:space="preserve"> + HCl</w:t>
      </w:r>
      <w:r w:rsidRPr="008E322E">
        <w:rPr>
          <w:vertAlign w:val="subscript"/>
        </w:rPr>
        <w:t>(suda)</w:t>
      </w:r>
      <w:r w:rsidRPr="008E322E">
        <w:t xml:space="preserve"> →      AgCl</w:t>
      </w:r>
      <w:r w:rsidRPr="008E322E">
        <w:rPr>
          <w:vertAlign w:val="subscript"/>
        </w:rPr>
        <w:t>(k)</w:t>
      </w:r>
      <w:r w:rsidRPr="008E322E">
        <w:t xml:space="preserve">  +  HNO</w:t>
      </w:r>
      <w:r w:rsidRPr="008E322E">
        <w:rPr>
          <w:vertAlign w:val="subscript"/>
        </w:rPr>
        <w:t>3(suda)</w:t>
      </w:r>
      <w:r>
        <w:rPr>
          <w:vertAlign w:val="subscript"/>
        </w:rPr>
        <w:tab/>
      </w:r>
      <w:r>
        <w:rPr>
          <w:vertAlign w:val="subscript"/>
        </w:rPr>
        <w:tab/>
        <w:t>……………………………………………</w:t>
      </w:r>
    </w:p>
    <w:p w:rsidR="00021B05" w:rsidRPr="008E322E" w:rsidRDefault="00021B05" w:rsidP="008E322E">
      <w:pPr>
        <w:pStyle w:val="Default"/>
        <w:ind w:left="1080"/>
        <w:rPr>
          <w:sz w:val="20"/>
          <w:szCs w:val="20"/>
        </w:rPr>
      </w:pPr>
    </w:p>
    <w:p w:rsidR="00021B05" w:rsidRPr="008E322E" w:rsidRDefault="00021B05" w:rsidP="00183CE0">
      <w:pPr>
        <w:pStyle w:val="Default"/>
        <w:numPr>
          <w:ilvl w:val="0"/>
          <w:numId w:val="9"/>
        </w:numPr>
      </w:pPr>
      <w:r w:rsidRPr="008E322E">
        <w:t>2N</w:t>
      </w:r>
      <w:r w:rsidRPr="008E322E">
        <w:rPr>
          <w:vertAlign w:val="subscript"/>
        </w:rPr>
        <w:t>2(g)</w:t>
      </w:r>
      <w:r w:rsidRPr="008E322E">
        <w:t xml:space="preserve">  + 3O</w:t>
      </w:r>
      <w:r w:rsidRPr="008E322E">
        <w:rPr>
          <w:vertAlign w:val="subscript"/>
        </w:rPr>
        <w:t>2(g)</w:t>
      </w:r>
      <w:r w:rsidRPr="008E322E">
        <w:t xml:space="preserve">  →  2NO</w:t>
      </w:r>
      <w:r w:rsidRPr="008E322E">
        <w:rPr>
          <w:vertAlign w:val="subscript"/>
        </w:rPr>
        <w:t>(g)</w:t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  <w:t>……………………………………………</w:t>
      </w:r>
    </w:p>
    <w:p w:rsidR="00021B05" w:rsidRPr="007015D7" w:rsidRDefault="00021B05" w:rsidP="007015D7">
      <w:pPr>
        <w:pStyle w:val="Default"/>
        <w:rPr>
          <w:sz w:val="20"/>
          <w:szCs w:val="20"/>
        </w:rPr>
      </w:pPr>
    </w:p>
    <w:p w:rsidR="00021B05" w:rsidRPr="00A90B1A" w:rsidRDefault="00021B05" w:rsidP="00183CE0">
      <w:pPr>
        <w:pStyle w:val="Default"/>
        <w:numPr>
          <w:ilvl w:val="0"/>
          <w:numId w:val="9"/>
        </w:numPr>
      </w:pPr>
      <w:r w:rsidRPr="00A90B1A">
        <w:t>H</w:t>
      </w:r>
      <w:r w:rsidRPr="00A90B1A">
        <w:rPr>
          <w:vertAlign w:val="subscript"/>
        </w:rPr>
        <w:t>2</w:t>
      </w:r>
      <w:r w:rsidRPr="00A90B1A">
        <w:t>SO</w:t>
      </w:r>
      <w:r w:rsidRPr="00A90B1A">
        <w:rPr>
          <w:vertAlign w:val="subscript"/>
        </w:rPr>
        <w:t>4(suda)</w:t>
      </w:r>
      <w:r w:rsidRPr="00A90B1A">
        <w:t xml:space="preserve">  +  2KOH</w:t>
      </w:r>
      <w:r w:rsidRPr="00A90B1A">
        <w:rPr>
          <w:vertAlign w:val="subscript"/>
        </w:rPr>
        <w:t>(suda)</w:t>
      </w:r>
      <w:r w:rsidRPr="00A90B1A">
        <w:t xml:space="preserve">  →  2H</w:t>
      </w:r>
      <w:r w:rsidRPr="00A90B1A">
        <w:rPr>
          <w:vertAlign w:val="subscript"/>
        </w:rPr>
        <w:t>2</w:t>
      </w:r>
      <w:r w:rsidRPr="00A90B1A">
        <w:t>O</w:t>
      </w:r>
      <w:r w:rsidRPr="00A90B1A">
        <w:rPr>
          <w:vertAlign w:val="subscript"/>
        </w:rPr>
        <w:t>(s)</w:t>
      </w:r>
      <w:r w:rsidRPr="00A90B1A">
        <w:t xml:space="preserve">  +  K</w:t>
      </w:r>
      <w:r w:rsidRPr="00A90B1A">
        <w:rPr>
          <w:vertAlign w:val="subscript"/>
        </w:rPr>
        <w:t>2</w:t>
      </w:r>
      <w:r w:rsidRPr="00A90B1A">
        <w:t>SO</w:t>
      </w:r>
      <w:r w:rsidRPr="00A90B1A">
        <w:rPr>
          <w:vertAlign w:val="subscript"/>
        </w:rPr>
        <w:t>4(suda)</w:t>
      </w:r>
      <w:r>
        <w:rPr>
          <w:vertAlign w:val="subscript"/>
        </w:rPr>
        <w:tab/>
        <w:t>…………………………………………..</w:t>
      </w:r>
    </w:p>
    <w:p w:rsidR="00021B05" w:rsidRPr="00A90B1A" w:rsidRDefault="00021B05" w:rsidP="008E322E">
      <w:pPr>
        <w:pStyle w:val="ListParagraph"/>
      </w:pPr>
    </w:p>
    <w:p w:rsidR="00021B05" w:rsidRPr="00183CE0" w:rsidRDefault="00021B05" w:rsidP="008E322E">
      <w:pPr>
        <w:pStyle w:val="Default"/>
        <w:ind w:left="1080"/>
        <w:rPr>
          <w:sz w:val="20"/>
          <w:szCs w:val="20"/>
        </w:rPr>
      </w:pPr>
    </w:p>
    <w:p w:rsidR="00021B05" w:rsidRDefault="00021B05" w:rsidP="006D3349">
      <w:pPr>
        <w:pStyle w:val="Default"/>
        <w:rPr>
          <w:b/>
          <w:bCs/>
          <w:sz w:val="32"/>
          <w:szCs w:val="32"/>
        </w:rPr>
      </w:pPr>
    </w:p>
    <w:p w:rsidR="00021B05" w:rsidRDefault="00021B05" w:rsidP="006D3349">
      <w:pPr>
        <w:pStyle w:val="Default"/>
        <w:rPr>
          <w:b/>
          <w:bCs/>
          <w:sz w:val="32"/>
          <w:szCs w:val="32"/>
        </w:rPr>
      </w:pPr>
      <w:hyperlink r:id="rId7" w:history="1">
        <w:r>
          <w:rPr>
            <w:rStyle w:val="Hyperlink"/>
            <w:rFonts w:ascii="Times New Roman" w:hAnsi="Times New Roman" w:cs="Times New Roman"/>
            <w:sz w:val="18"/>
            <w:szCs w:val="18"/>
          </w:rPr>
          <w:t>http://www.sorubak.com/</w:t>
        </w:r>
      </w:hyperlink>
    </w:p>
    <w:p w:rsidR="00021B05" w:rsidRDefault="00021B05" w:rsidP="002C3E2D">
      <w:pPr>
        <w:pStyle w:val="Default"/>
        <w:ind w:left="360"/>
        <w:rPr>
          <w:sz w:val="22"/>
          <w:szCs w:val="22"/>
        </w:rPr>
      </w:pPr>
    </w:p>
    <w:p w:rsidR="00021B05" w:rsidRDefault="00021B05" w:rsidP="002C3E2D">
      <w:pPr>
        <w:pStyle w:val="Default"/>
        <w:ind w:left="360"/>
        <w:rPr>
          <w:sz w:val="22"/>
          <w:szCs w:val="22"/>
        </w:rPr>
      </w:pPr>
    </w:p>
    <w:p w:rsidR="00021B05" w:rsidRPr="00424345" w:rsidRDefault="00021B05" w:rsidP="002C3E2D">
      <w:pPr>
        <w:pStyle w:val="Default"/>
        <w:ind w:left="360"/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24345">
        <w:rPr>
          <w:b/>
          <w:bCs/>
          <w:sz w:val="28"/>
          <w:szCs w:val="28"/>
        </w:rPr>
        <w:t>Başarılar dilerim/Fevzi SOYSAL/Kimya Öğrt.</w:t>
      </w:r>
    </w:p>
    <w:sectPr w:rsidR="00021B05" w:rsidRPr="00424345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B05" w:rsidRDefault="00021B05" w:rsidP="00267145">
      <w:pPr>
        <w:spacing w:after="0" w:line="240" w:lineRule="auto"/>
      </w:pPr>
      <w:r>
        <w:separator/>
      </w:r>
    </w:p>
  </w:endnote>
  <w:endnote w:type="continuationSeparator" w:id="1">
    <w:p w:rsidR="00021B05" w:rsidRDefault="00021B05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Franklin Gothic Book">
    <w:altName w:val="Corbel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B05" w:rsidRDefault="00021B05" w:rsidP="00267145">
      <w:pPr>
        <w:spacing w:after="0" w:line="240" w:lineRule="auto"/>
      </w:pPr>
      <w:r>
        <w:separator/>
      </w:r>
    </w:p>
  </w:footnote>
  <w:footnote w:type="continuationSeparator" w:id="1">
    <w:p w:rsidR="00021B05" w:rsidRDefault="00021B05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71799"/>
    <w:multiLevelType w:val="hybridMultilevel"/>
    <w:tmpl w:val="59BE47EC"/>
    <w:lvl w:ilvl="0" w:tplc="A54038E6">
      <w:start w:val="3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A2FC5"/>
    <w:multiLevelType w:val="hybridMultilevel"/>
    <w:tmpl w:val="86F864F0"/>
    <w:lvl w:ilvl="0" w:tplc="3F980C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2F67A6F"/>
    <w:multiLevelType w:val="hybridMultilevel"/>
    <w:tmpl w:val="D05E553A"/>
    <w:lvl w:ilvl="0" w:tplc="610C90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1EA"/>
    <w:rsid w:val="00021B05"/>
    <w:rsid w:val="00031AC3"/>
    <w:rsid w:val="000412FD"/>
    <w:rsid w:val="00042DF4"/>
    <w:rsid w:val="00050030"/>
    <w:rsid w:val="00056990"/>
    <w:rsid w:val="000659B9"/>
    <w:rsid w:val="00081DA8"/>
    <w:rsid w:val="00082744"/>
    <w:rsid w:val="0009169D"/>
    <w:rsid w:val="000967DA"/>
    <w:rsid w:val="000B467F"/>
    <w:rsid w:val="000F7AB2"/>
    <w:rsid w:val="0010339B"/>
    <w:rsid w:val="00104DD8"/>
    <w:rsid w:val="0011513C"/>
    <w:rsid w:val="00136B39"/>
    <w:rsid w:val="001409A4"/>
    <w:rsid w:val="00146736"/>
    <w:rsid w:val="001540AB"/>
    <w:rsid w:val="00157118"/>
    <w:rsid w:val="00162710"/>
    <w:rsid w:val="001657B7"/>
    <w:rsid w:val="001657FB"/>
    <w:rsid w:val="001805CA"/>
    <w:rsid w:val="00183CE0"/>
    <w:rsid w:val="001861B5"/>
    <w:rsid w:val="00190752"/>
    <w:rsid w:val="001A2EFC"/>
    <w:rsid w:val="001C23E3"/>
    <w:rsid w:val="001E0762"/>
    <w:rsid w:val="001E1CE2"/>
    <w:rsid w:val="001E2097"/>
    <w:rsid w:val="001E3103"/>
    <w:rsid w:val="001E7432"/>
    <w:rsid w:val="001F0507"/>
    <w:rsid w:val="00205E17"/>
    <w:rsid w:val="00231794"/>
    <w:rsid w:val="00233956"/>
    <w:rsid w:val="002375F4"/>
    <w:rsid w:val="00246BC0"/>
    <w:rsid w:val="00246BE8"/>
    <w:rsid w:val="0024745A"/>
    <w:rsid w:val="00253A05"/>
    <w:rsid w:val="00263100"/>
    <w:rsid w:val="00267145"/>
    <w:rsid w:val="00267322"/>
    <w:rsid w:val="002847E9"/>
    <w:rsid w:val="002850D6"/>
    <w:rsid w:val="002952A6"/>
    <w:rsid w:val="002A64DD"/>
    <w:rsid w:val="002B046E"/>
    <w:rsid w:val="002B05CA"/>
    <w:rsid w:val="002B7D62"/>
    <w:rsid w:val="002C378A"/>
    <w:rsid w:val="002C3E2D"/>
    <w:rsid w:val="002D5B3B"/>
    <w:rsid w:val="002E0931"/>
    <w:rsid w:val="002F4893"/>
    <w:rsid w:val="00307336"/>
    <w:rsid w:val="00307C54"/>
    <w:rsid w:val="00316C53"/>
    <w:rsid w:val="00317C96"/>
    <w:rsid w:val="00336B66"/>
    <w:rsid w:val="00341D9E"/>
    <w:rsid w:val="00351881"/>
    <w:rsid w:val="003671EA"/>
    <w:rsid w:val="003815B7"/>
    <w:rsid w:val="00385783"/>
    <w:rsid w:val="0039519A"/>
    <w:rsid w:val="003A5880"/>
    <w:rsid w:val="003A5C48"/>
    <w:rsid w:val="003B4A80"/>
    <w:rsid w:val="003C07F6"/>
    <w:rsid w:val="003D475A"/>
    <w:rsid w:val="003D47EF"/>
    <w:rsid w:val="003D7D3A"/>
    <w:rsid w:val="003E536F"/>
    <w:rsid w:val="00407598"/>
    <w:rsid w:val="004129D1"/>
    <w:rsid w:val="00424345"/>
    <w:rsid w:val="00427AB5"/>
    <w:rsid w:val="004711A4"/>
    <w:rsid w:val="00472965"/>
    <w:rsid w:val="0047315E"/>
    <w:rsid w:val="00475FA2"/>
    <w:rsid w:val="004778C5"/>
    <w:rsid w:val="00482066"/>
    <w:rsid w:val="00482489"/>
    <w:rsid w:val="00491976"/>
    <w:rsid w:val="00493772"/>
    <w:rsid w:val="004A3077"/>
    <w:rsid w:val="004B3C7E"/>
    <w:rsid w:val="004B64CC"/>
    <w:rsid w:val="004F7C1D"/>
    <w:rsid w:val="00506A09"/>
    <w:rsid w:val="005103AF"/>
    <w:rsid w:val="005133F4"/>
    <w:rsid w:val="00513AD1"/>
    <w:rsid w:val="0051474F"/>
    <w:rsid w:val="0054431C"/>
    <w:rsid w:val="0054742B"/>
    <w:rsid w:val="005569F6"/>
    <w:rsid w:val="005630D3"/>
    <w:rsid w:val="0056482B"/>
    <w:rsid w:val="0057377A"/>
    <w:rsid w:val="0058799D"/>
    <w:rsid w:val="005A74B1"/>
    <w:rsid w:val="005B066A"/>
    <w:rsid w:val="005B501E"/>
    <w:rsid w:val="005E0209"/>
    <w:rsid w:val="005E1507"/>
    <w:rsid w:val="005E3D58"/>
    <w:rsid w:val="0060206B"/>
    <w:rsid w:val="00603C5A"/>
    <w:rsid w:val="006070E5"/>
    <w:rsid w:val="006215B8"/>
    <w:rsid w:val="006326F4"/>
    <w:rsid w:val="00632F51"/>
    <w:rsid w:val="00633FD5"/>
    <w:rsid w:val="00635DC9"/>
    <w:rsid w:val="0064672D"/>
    <w:rsid w:val="00650621"/>
    <w:rsid w:val="0067598E"/>
    <w:rsid w:val="0069079A"/>
    <w:rsid w:val="00692A84"/>
    <w:rsid w:val="006943EE"/>
    <w:rsid w:val="006A70F9"/>
    <w:rsid w:val="006B6C19"/>
    <w:rsid w:val="006D16AF"/>
    <w:rsid w:val="006D3349"/>
    <w:rsid w:val="006D7260"/>
    <w:rsid w:val="006F6E3D"/>
    <w:rsid w:val="007015D7"/>
    <w:rsid w:val="007122E4"/>
    <w:rsid w:val="007146E4"/>
    <w:rsid w:val="00730124"/>
    <w:rsid w:val="00730A48"/>
    <w:rsid w:val="007356FE"/>
    <w:rsid w:val="00745CE9"/>
    <w:rsid w:val="00751186"/>
    <w:rsid w:val="00755476"/>
    <w:rsid w:val="0075694C"/>
    <w:rsid w:val="007624BF"/>
    <w:rsid w:val="007645AC"/>
    <w:rsid w:val="007665CA"/>
    <w:rsid w:val="00791DAF"/>
    <w:rsid w:val="007B0F1F"/>
    <w:rsid w:val="007C06D5"/>
    <w:rsid w:val="007D01D9"/>
    <w:rsid w:val="007D48EE"/>
    <w:rsid w:val="008063B7"/>
    <w:rsid w:val="00806E0E"/>
    <w:rsid w:val="00812F01"/>
    <w:rsid w:val="008131AF"/>
    <w:rsid w:val="00830E7C"/>
    <w:rsid w:val="008374EF"/>
    <w:rsid w:val="00881828"/>
    <w:rsid w:val="00881997"/>
    <w:rsid w:val="00882577"/>
    <w:rsid w:val="008A2427"/>
    <w:rsid w:val="008B6A2F"/>
    <w:rsid w:val="008D0D08"/>
    <w:rsid w:val="008D4B52"/>
    <w:rsid w:val="008D7996"/>
    <w:rsid w:val="008E322E"/>
    <w:rsid w:val="008E338F"/>
    <w:rsid w:val="00917972"/>
    <w:rsid w:val="00922C09"/>
    <w:rsid w:val="009332F2"/>
    <w:rsid w:val="00943924"/>
    <w:rsid w:val="009443F8"/>
    <w:rsid w:val="00945D2C"/>
    <w:rsid w:val="0097053D"/>
    <w:rsid w:val="0098092F"/>
    <w:rsid w:val="00992BC7"/>
    <w:rsid w:val="009B0105"/>
    <w:rsid w:val="009B30FF"/>
    <w:rsid w:val="009B63BF"/>
    <w:rsid w:val="009C0739"/>
    <w:rsid w:val="009C37DF"/>
    <w:rsid w:val="009C3E3D"/>
    <w:rsid w:val="009C78B6"/>
    <w:rsid w:val="009D5834"/>
    <w:rsid w:val="00A013B0"/>
    <w:rsid w:val="00A049C9"/>
    <w:rsid w:val="00A17DAF"/>
    <w:rsid w:val="00A20004"/>
    <w:rsid w:val="00A232D7"/>
    <w:rsid w:val="00A42047"/>
    <w:rsid w:val="00A55ABA"/>
    <w:rsid w:val="00A5603D"/>
    <w:rsid w:val="00A90B1A"/>
    <w:rsid w:val="00A927BF"/>
    <w:rsid w:val="00A9354D"/>
    <w:rsid w:val="00A95A34"/>
    <w:rsid w:val="00A964D5"/>
    <w:rsid w:val="00A97BFB"/>
    <w:rsid w:val="00AB436A"/>
    <w:rsid w:val="00AC75EC"/>
    <w:rsid w:val="00AD6B69"/>
    <w:rsid w:val="00AE0544"/>
    <w:rsid w:val="00AE2D7B"/>
    <w:rsid w:val="00AF165E"/>
    <w:rsid w:val="00AF2211"/>
    <w:rsid w:val="00AF4A29"/>
    <w:rsid w:val="00B10F7C"/>
    <w:rsid w:val="00B230AC"/>
    <w:rsid w:val="00B374FE"/>
    <w:rsid w:val="00B44023"/>
    <w:rsid w:val="00B4749F"/>
    <w:rsid w:val="00B62520"/>
    <w:rsid w:val="00B77D9A"/>
    <w:rsid w:val="00B8438B"/>
    <w:rsid w:val="00B8770D"/>
    <w:rsid w:val="00B97E56"/>
    <w:rsid w:val="00BD0ACF"/>
    <w:rsid w:val="00BD5EFD"/>
    <w:rsid w:val="00BD72A4"/>
    <w:rsid w:val="00BE472A"/>
    <w:rsid w:val="00BE6633"/>
    <w:rsid w:val="00BF42FE"/>
    <w:rsid w:val="00BF658A"/>
    <w:rsid w:val="00BF7F94"/>
    <w:rsid w:val="00C02D35"/>
    <w:rsid w:val="00C07C10"/>
    <w:rsid w:val="00C155B3"/>
    <w:rsid w:val="00C22F47"/>
    <w:rsid w:val="00C301BA"/>
    <w:rsid w:val="00C30969"/>
    <w:rsid w:val="00C361FB"/>
    <w:rsid w:val="00C66125"/>
    <w:rsid w:val="00C707C1"/>
    <w:rsid w:val="00C75B3A"/>
    <w:rsid w:val="00C8541C"/>
    <w:rsid w:val="00CA5466"/>
    <w:rsid w:val="00CB6236"/>
    <w:rsid w:val="00CE4929"/>
    <w:rsid w:val="00CF4B89"/>
    <w:rsid w:val="00D03984"/>
    <w:rsid w:val="00D25FC8"/>
    <w:rsid w:val="00D44453"/>
    <w:rsid w:val="00D52016"/>
    <w:rsid w:val="00D57F00"/>
    <w:rsid w:val="00D66121"/>
    <w:rsid w:val="00D741BF"/>
    <w:rsid w:val="00D75C46"/>
    <w:rsid w:val="00D8360C"/>
    <w:rsid w:val="00DA1E38"/>
    <w:rsid w:val="00DA4C1F"/>
    <w:rsid w:val="00DC131D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0D45"/>
    <w:rsid w:val="00E25687"/>
    <w:rsid w:val="00E302D6"/>
    <w:rsid w:val="00E33DF2"/>
    <w:rsid w:val="00E36EBE"/>
    <w:rsid w:val="00E475C2"/>
    <w:rsid w:val="00E84466"/>
    <w:rsid w:val="00E86FC6"/>
    <w:rsid w:val="00EA39DC"/>
    <w:rsid w:val="00EA6B92"/>
    <w:rsid w:val="00EB2F6F"/>
    <w:rsid w:val="00EC3DB2"/>
    <w:rsid w:val="00EC7331"/>
    <w:rsid w:val="00ED197E"/>
    <w:rsid w:val="00EF561A"/>
    <w:rsid w:val="00EF5EE1"/>
    <w:rsid w:val="00EF5F68"/>
    <w:rsid w:val="00F01A6F"/>
    <w:rsid w:val="00F0716B"/>
    <w:rsid w:val="00F079E9"/>
    <w:rsid w:val="00F13365"/>
    <w:rsid w:val="00F14A5F"/>
    <w:rsid w:val="00F2329D"/>
    <w:rsid w:val="00F34C24"/>
    <w:rsid w:val="00F42093"/>
    <w:rsid w:val="00F471D6"/>
    <w:rsid w:val="00F53443"/>
    <w:rsid w:val="00F53DF8"/>
    <w:rsid w:val="00F6417F"/>
    <w:rsid w:val="00F64339"/>
    <w:rsid w:val="00F65F76"/>
    <w:rsid w:val="00F66B4C"/>
    <w:rsid w:val="00F67BDD"/>
    <w:rsid w:val="00F73779"/>
    <w:rsid w:val="00FA10FA"/>
    <w:rsid w:val="00FA2425"/>
    <w:rsid w:val="00FA7128"/>
    <w:rsid w:val="00FB28BE"/>
    <w:rsid w:val="00FD073C"/>
    <w:rsid w:val="00FE009C"/>
    <w:rsid w:val="00FE06CB"/>
    <w:rsid w:val="00FE1298"/>
    <w:rsid w:val="00FE145D"/>
    <w:rsid w:val="00FE2001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hAnsi="Franklin Gothic Book" w:cs="Franklin Gothic Book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01D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964D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26714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7145"/>
    <w:rPr>
      <w:rFonts w:ascii="Franklin Gothic Book" w:eastAsia="Times New Roman" w:hAnsi="Franklin Gothic Book" w:cs="Franklin Gothic Book"/>
      <w:sz w:val="22"/>
      <w:szCs w:val="22"/>
      <w:lang w:eastAsia="en-US"/>
    </w:rPr>
  </w:style>
  <w:style w:type="paragraph" w:customStyle="1" w:styleId="Default">
    <w:name w:val="Default"/>
    <w:uiPriority w:val="99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60206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53D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94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</TotalTime>
  <Pages>2</Pages>
  <Words>426</Words>
  <Characters>2431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</dc:title>
  <dc:subject/>
  <dc:creator>kl</dc:creator>
  <cp:keywords>www.sorubak.com</cp:keywords>
  <dc:description/>
  <cp:lastModifiedBy>edanur</cp:lastModifiedBy>
  <cp:revision>24</cp:revision>
  <cp:lastPrinted>2014-05-15T05:28:00Z</cp:lastPrinted>
  <dcterms:created xsi:type="dcterms:W3CDTF">2014-04-02T17:06:00Z</dcterms:created>
  <dcterms:modified xsi:type="dcterms:W3CDTF">2016-05-22T12:04:00Z</dcterms:modified>
</cp:coreProperties>
</file>