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9212"/>
      </w:tblGrid>
      <w:tr w:rsidR="001F28DC" w:rsidRPr="00C21EE5">
        <w:tc>
          <w:tcPr>
            <w:tcW w:w="921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2016-2017 </w:t>
            </w: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EĞİTİM ÖĞRETİM YILI NAMIK OĞUL ANADOLU LİSESİ </w:t>
            </w:r>
          </w:p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KİMYA DERSİ 11. SINIF 1. DÖNEM 1. YAZILI SINAVI</w:t>
            </w:r>
          </w:p>
          <w:p w:rsidR="001F28DC" w:rsidRPr="00C21EE5" w:rsidRDefault="001F28DC" w:rsidP="00C21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Adı Soyadı:                                                                    Sınıfı:</w:t>
            </w:r>
          </w:p>
          <w:p w:rsidR="001F28DC" w:rsidRPr="00C21EE5" w:rsidRDefault="001F28DC" w:rsidP="00C21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Numara:                                                                         Puan:</w:t>
            </w:r>
          </w:p>
        </w:tc>
      </w:tr>
    </w:tbl>
    <w:p w:rsidR="001F28DC" w:rsidRDefault="001F28DC" w:rsidP="004E6E0B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5"/>
        <w:gridCol w:w="772"/>
        <w:gridCol w:w="771"/>
        <w:gridCol w:w="771"/>
        <w:gridCol w:w="772"/>
        <w:gridCol w:w="772"/>
        <w:gridCol w:w="772"/>
        <w:gridCol w:w="772"/>
        <w:gridCol w:w="761"/>
        <w:gridCol w:w="720"/>
        <w:gridCol w:w="720"/>
        <w:gridCol w:w="720"/>
      </w:tblGrid>
      <w:tr w:rsidR="001F28DC" w:rsidRPr="00C21EE5">
        <w:tc>
          <w:tcPr>
            <w:tcW w:w="965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</w:t>
            </w:r>
          </w:p>
        </w:tc>
        <w:tc>
          <w:tcPr>
            <w:tcW w:w="77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61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bookmarkStart w:id="0" w:name="_GoBack"/>
            <w:bookmarkEnd w:id="0"/>
          </w:p>
        </w:tc>
      </w:tr>
      <w:tr w:rsidR="001F28DC" w:rsidRPr="00C21EE5">
        <w:tc>
          <w:tcPr>
            <w:tcW w:w="965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Puan</w:t>
            </w:r>
          </w:p>
        </w:tc>
        <w:tc>
          <w:tcPr>
            <w:tcW w:w="77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F28DC" w:rsidRDefault="001F28DC" w:rsidP="004E6E0B">
      <w:pPr>
        <w:spacing w:after="0" w:line="240" w:lineRule="auto"/>
      </w:pPr>
    </w:p>
    <w:p w:rsidR="001F28DC" w:rsidRDefault="001F28DC" w:rsidP="004E6E0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65A0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CB65A0">
        <w:rPr>
          <w:rFonts w:ascii="Times New Roman" w:hAnsi="Times New Roman" w:cs="Times New Roman"/>
          <w:sz w:val="24"/>
          <w:szCs w:val="24"/>
        </w:rPr>
        <w:t>Dalga boyu 750 nm olan elektromanyetik ışımanın frekansı kaç hertzdir? (c= 3x10</w:t>
      </w:r>
      <w:r w:rsidRPr="00CB65A0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CB65A0">
        <w:rPr>
          <w:rFonts w:ascii="Times New Roman" w:hAnsi="Times New Roman" w:cs="Times New Roman"/>
          <w:sz w:val="24"/>
          <w:szCs w:val="24"/>
        </w:rPr>
        <w:t>m/s )</w:t>
      </w:r>
      <w:r w:rsidRPr="00CB65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puan)</w:t>
      </w:r>
    </w:p>
    <w:p w:rsidR="001F28DC" w:rsidRDefault="001F28DC" w:rsidP="004E6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DC" w:rsidRDefault="001F28DC" w:rsidP="004E6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Aşağıdaki cümlelerde bulunan boşlukları verilen kelimelerden uygun olanlar ile doldurunuz. </w:t>
      </w:r>
    </w:p>
    <w:p w:rsidR="001F28DC" w:rsidRPr="00CB65A0" w:rsidRDefault="001F28DC" w:rsidP="004E6E0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B65A0">
        <w:rPr>
          <w:rFonts w:ascii="Times New Roman" w:hAnsi="Times New Roman" w:cs="Times New Roman"/>
          <w:i/>
          <w:iCs/>
          <w:sz w:val="24"/>
          <w:szCs w:val="24"/>
          <w:u w:val="single"/>
        </w:rPr>
        <w:t>İyonlaşma enerjisi, yedi, uyarılma, iyonik yarıçap, küresel simetri, van der waals yarıçapı, fotoelektrik olay, Rutherford, elektron ilgisi, orbital</w:t>
      </w:r>
      <w:r w:rsidRPr="00CB65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puan)</w:t>
      </w:r>
    </w:p>
    <w:p w:rsidR="001F28DC" w:rsidRPr="00CB65A0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753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CB65A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B65A0">
        <w:rPr>
          <w:rFonts w:ascii="Times New Roman" w:hAnsi="Times New Roman" w:cs="Times New Roman"/>
          <w:sz w:val="24"/>
          <w:szCs w:val="24"/>
        </w:rPr>
        <w:t xml:space="preserve"> Bir metal yüzeyine düşürülen ışın ile metal yüzeyinden elektron koparılmasına ..............................denir.</w:t>
      </w:r>
    </w:p>
    <w:p w:rsidR="001F28DC" w:rsidRPr="00CB65A0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5A0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CB65A0">
        <w:rPr>
          <w:rFonts w:ascii="Times New Roman" w:hAnsi="Times New Roman" w:cs="Times New Roman"/>
          <w:sz w:val="24"/>
          <w:szCs w:val="24"/>
        </w:rPr>
        <w:t>Alfa ışınları saçılması deneyini ..............................adlı bilim adamı yapmıştır.</w:t>
      </w:r>
    </w:p>
    <w:p w:rsidR="001F28DC" w:rsidRPr="00CB65A0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5A0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CB65A0">
        <w:rPr>
          <w:rFonts w:ascii="Times New Roman" w:hAnsi="Times New Roman" w:cs="Times New Roman"/>
          <w:sz w:val="24"/>
          <w:szCs w:val="24"/>
        </w:rPr>
        <w:t>Elektronların yörünge içinde bulunma ihtimalinin en fazla olduğu hacimsel bölgeye ...........................denir.</w:t>
      </w:r>
    </w:p>
    <w:p w:rsidR="001F28DC" w:rsidRPr="00CB65A0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5A0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CB65A0">
        <w:rPr>
          <w:rFonts w:ascii="Times New Roman" w:hAnsi="Times New Roman" w:cs="Times New Roman"/>
          <w:sz w:val="24"/>
          <w:szCs w:val="24"/>
        </w:rPr>
        <w:t>Bir atomun temel halinde son orbitalinin tam dolu ya da yarı dolu olması durumu ...........................dir.</w:t>
      </w:r>
    </w:p>
    <w:p w:rsidR="001F28DC" w:rsidRPr="00CB65A0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5A0"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 w:rsidRPr="00CB65A0">
        <w:rPr>
          <w:rFonts w:ascii="Times New Roman" w:hAnsi="Times New Roman" w:cs="Times New Roman"/>
          <w:sz w:val="24"/>
          <w:szCs w:val="24"/>
        </w:rPr>
        <w:t>Bir atoma dışarıdan enerji verildiğinde, atomun elektronlarından birisinin daha yüksek enerjili bir yörüngeye geçmesine ...........................denir.</w:t>
      </w:r>
    </w:p>
    <w:p w:rsidR="001F28DC" w:rsidRPr="00CB65A0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5A0">
        <w:rPr>
          <w:rFonts w:ascii="Times New Roman" w:hAnsi="Times New Roman" w:cs="Times New Roman"/>
          <w:b/>
          <w:bCs/>
          <w:sz w:val="24"/>
          <w:szCs w:val="24"/>
        </w:rPr>
        <w:t>f.</w:t>
      </w:r>
      <w:r w:rsidRPr="00CB65A0">
        <w:rPr>
          <w:rFonts w:ascii="Times New Roman" w:hAnsi="Times New Roman" w:cs="Times New Roman"/>
          <w:sz w:val="24"/>
          <w:szCs w:val="24"/>
        </w:rPr>
        <w:t xml:space="preserve"> Periyodik cetvel ...........................periyottan oluşmuştur.</w:t>
      </w:r>
    </w:p>
    <w:p w:rsidR="001F28DC" w:rsidRPr="00CB65A0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5A0">
        <w:rPr>
          <w:rFonts w:ascii="Times New Roman" w:hAnsi="Times New Roman" w:cs="Times New Roman"/>
          <w:b/>
          <w:bCs/>
          <w:sz w:val="24"/>
          <w:szCs w:val="24"/>
        </w:rPr>
        <w:t>g.</w:t>
      </w:r>
      <w:r w:rsidRPr="00CB65A0">
        <w:rPr>
          <w:rFonts w:ascii="Times New Roman" w:hAnsi="Times New Roman" w:cs="Times New Roman"/>
          <w:sz w:val="24"/>
          <w:szCs w:val="24"/>
        </w:rPr>
        <w:t xml:space="preserve"> İyonik bağla bağlanmış iyonların çekirdekleri arasındaki uzaklık ile ölçülen değer ...........................dır.</w:t>
      </w:r>
    </w:p>
    <w:p w:rsidR="001F28DC" w:rsidRPr="00CB65A0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5A0">
        <w:rPr>
          <w:rFonts w:ascii="Times New Roman" w:hAnsi="Times New Roman" w:cs="Times New Roman"/>
          <w:b/>
          <w:bCs/>
          <w:sz w:val="24"/>
          <w:szCs w:val="24"/>
        </w:rPr>
        <w:t>h.</w:t>
      </w:r>
      <w:r w:rsidRPr="00CB65A0">
        <w:rPr>
          <w:rFonts w:ascii="Times New Roman" w:hAnsi="Times New Roman" w:cs="Times New Roman"/>
          <w:sz w:val="24"/>
          <w:szCs w:val="24"/>
        </w:rPr>
        <w:t xml:space="preserve"> Soy gazlar için katı halde hesaplanan yarıçapa verilen isim ...........................yarıçapıdır.</w:t>
      </w:r>
    </w:p>
    <w:p w:rsidR="001F28DC" w:rsidRPr="00CB65A0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5A0">
        <w:rPr>
          <w:rFonts w:ascii="Times New Roman" w:hAnsi="Times New Roman" w:cs="Times New Roman"/>
          <w:b/>
          <w:bCs/>
          <w:sz w:val="24"/>
          <w:szCs w:val="24"/>
        </w:rPr>
        <w:t xml:space="preserve">ı. </w:t>
      </w:r>
      <w:r w:rsidRPr="00CB65A0">
        <w:rPr>
          <w:rFonts w:ascii="Times New Roman" w:hAnsi="Times New Roman" w:cs="Times New Roman"/>
          <w:sz w:val="24"/>
          <w:szCs w:val="24"/>
        </w:rPr>
        <w:t>Gaz halindeki nötr bir atomdan bir elektronun uzaklaştırılması için gereken enerjiye verilen isim ...........................dir.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5A0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CB65A0">
        <w:rPr>
          <w:rFonts w:ascii="Times New Roman" w:hAnsi="Times New Roman" w:cs="Times New Roman"/>
          <w:sz w:val="24"/>
          <w:szCs w:val="24"/>
        </w:rPr>
        <w:t>Gaz haldeki bir atomun bir elektron alması sırasında oluşan enerji deği</w:t>
      </w:r>
      <w:r>
        <w:rPr>
          <w:rFonts w:ascii="Times New Roman" w:hAnsi="Times New Roman" w:cs="Times New Roman"/>
          <w:sz w:val="24"/>
          <w:szCs w:val="24"/>
        </w:rPr>
        <w:t>şimi ...................</w:t>
      </w:r>
      <w:r w:rsidRPr="00CB65A0">
        <w:rPr>
          <w:rFonts w:ascii="Times New Roman" w:hAnsi="Times New Roman" w:cs="Times New Roman"/>
          <w:sz w:val="24"/>
          <w:szCs w:val="24"/>
        </w:rPr>
        <w:t>dir.</w:t>
      </w:r>
    </w:p>
    <w:p w:rsidR="001F28DC" w:rsidRPr="00CB65A0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Aşağıda verilen ifadelerden doğru olanların yanına “D” yanlış olanların yanına “Y” yazınız. </w:t>
      </w:r>
      <w:r w:rsidRPr="00CB65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puan)</w:t>
      </w:r>
    </w:p>
    <w:p w:rsidR="001F28DC" w:rsidRPr="0052186B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52186B">
        <w:rPr>
          <w:rFonts w:ascii="Times New Roman" w:hAnsi="Times New Roman" w:cs="Times New Roman"/>
          <w:sz w:val="24"/>
          <w:szCs w:val="24"/>
        </w:rPr>
        <w:t>Thomson elektrondaki yük/kütle oranını belirlemiştir. …..</w:t>
      </w:r>
    </w:p>
    <w:p w:rsidR="001F28DC" w:rsidRPr="0052186B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52186B">
        <w:rPr>
          <w:rFonts w:ascii="Times New Roman" w:hAnsi="Times New Roman" w:cs="Times New Roman"/>
          <w:sz w:val="24"/>
          <w:szCs w:val="24"/>
        </w:rPr>
        <w:t xml:space="preserve"> Katot ışınları, anottan katota doğru yayılır. ……</w:t>
      </w:r>
    </w:p>
    <w:p w:rsidR="001F28DC" w:rsidRPr="0052186B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52186B">
        <w:rPr>
          <w:rFonts w:ascii="Times New Roman" w:hAnsi="Times New Roman" w:cs="Times New Roman"/>
          <w:sz w:val="24"/>
          <w:szCs w:val="24"/>
        </w:rPr>
        <w:t xml:space="preserve"> Fotoelektrik olay ışımanın tanecik özelliğini kanıtlar. …..</w:t>
      </w:r>
    </w:p>
    <w:p w:rsidR="001F28DC" w:rsidRPr="0052186B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2186B">
        <w:rPr>
          <w:rFonts w:ascii="Times New Roman" w:hAnsi="Times New Roman" w:cs="Times New Roman"/>
          <w:sz w:val="24"/>
          <w:szCs w:val="24"/>
        </w:rPr>
        <w:t>Temel hal elektron dağılımı ns2 ile biten bir atom küresel simetri özelliği göstermez. ……..</w:t>
      </w:r>
    </w:p>
    <w:p w:rsidR="001F28DC" w:rsidRPr="0052186B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>e.</w:t>
      </w:r>
      <w:r w:rsidRPr="0052186B">
        <w:rPr>
          <w:rFonts w:ascii="Times New Roman" w:hAnsi="Times New Roman" w:cs="Times New Roman"/>
          <w:sz w:val="24"/>
          <w:szCs w:val="24"/>
        </w:rPr>
        <w:t xml:space="preserve"> Belli bir noktadan bir saniyede geçen dalga sayısına frekans denir. …..</w:t>
      </w:r>
    </w:p>
    <w:p w:rsidR="001F28DC" w:rsidRPr="0052186B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 xml:space="preserve">f. </w:t>
      </w:r>
      <w:r w:rsidRPr="0052186B">
        <w:rPr>
          <w:rFonts w:ascii="Times New Roman" w:hAnsi="Times New Roman" w:cs="Times New Roman"/>
          <w:sz w:val="24"/>
          <w:szCs w:val="24"/>
        </w:rPr>
        <w:t>4d orbitallerinin enerjisi, 5s orbitallerinin enerjisinden azdır. ……..</w:t>
      </w:r>
    </w:p>
    <w:p w:rsidR="001F28DC" w:rsidRPr="0052186B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>g.</w:t>
      </w:r>
      <w:r w:rsidRPr="0052186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20</w:t>
      </w:r>
      <w:r w:rsidRPr="0052186B">
        <w:rPr>
          <w:rFonts w:ascii="Times New Roman" w:hAnsi="Times New Roman" w:cs="Times New Roman"/>
          <w:sz w:val="24"/>
          <w:szCs w:val="24"/>
        </w:rPr>
        <w:t>Y</w:t>
      </w:r>
      <w:r w:rsidRPr="0052186B">
        <w:rPr>
          <w:rFonts w:ascii="Times New Roman" w:hAnsi="Times New Roman" w:cs="Times New Roman"/>
          <w:sz w:val="24"/>
          <w:szCs w:val="24"/>
          <w:vertAlign w:val="superscript"/>
        </w:rPr>
        <w:t>+2</w:t>
      </w:r>
      <w:r w:rsidRPr="0052186B">
        <w:rPr>
          <w:rFonts w:ascii="Times New Roman" w:hAnsi="Times New Roman" w:cs="Times New Roman"/>
          <w:sz w:val="24"/>
          <w:szCs w:val="24"/>
        </w:rPr>
        <w:t xml:space="preserve"> iyonunun s orbitallerinde toplam 6 elektron bulunur. ……</w:t>
      </w:r>
    </w:p>
    <w:p w:rsidR="001F28DC" w:rsidRPr="0052186B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>h.</w:t>
      </w:r>
      <w:r w:rsidRPr="0052186B">
        <w:rPr>
          <w:rFonts w:ascii="Times New Roman" w:hAnsi="Times New Roman" w:cs="Times New Roman"/>
          <w:sz w:val="24"/>
          <w:szCs w:val="24"/>
        </w:rPr>
        <w:t xml:space="preserve"> 2. temel enerji düzeyi s, p ve d orbitallerini içerir. …….</w:t>
      </w:r>
    </w:p>
    <w:p w:rsidR="001F28DC" w:rsidRPr="0052186B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>ı.</w:t>
      </w:r>
      <w:r w:rsidRPr="0052186B">
        <w:rPr>
          <w:rFonts w:ascii="Times New Roman" w:hAnsi="Times New Roman" w:cs="Times New Roman"/>
          <w:sz w:val="24"/>
          <w:szCs w:val="24"/>
        </w:rPr>
        <w:t>Heisenberg belirsizlik ilkesine göre bir elektronun yeri ve hızı aynı anda ölçülemez. …….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52186B">
        <w:rPr>
          <w:rFonts w:ascii="Times New Roman" w:hAnsi="Times New Roman" w:cs="Times New Roman"/>
          <w:sz w:val="24"/>
          <w:szCs w:val="24"/>
        </w:rPr>
        <w:t>Temel haldeki elektron dizilişinin son terimi 3d1 olan X elementi ile son terimi 4s1 olan Y elementi aynı periyottadır. ……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Aşağıdaki tablodaki boşlukları doldurunuz. </w:t>
      </w:r>
      <w:r w:rsidRPr="005218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(2x9=18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1F28DC" w:rsidRPr="00C21EE5">
        <w:tc>
          <w:tcPr>
            <w:tcW w:w="2303" w:type="dxa"/>
          </w:tcPr>
          <w:p w:rsidR="001F28DC" w:rsidRPr="00C21EE5" w:rsidRDefault="001F28DC" w:rsidP="00C21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l</w:t>
            </w:r>
          </w:p>
        </w:tc>
      </w:tr>
      <w:tr w:rsidR="001F28DC" w:rsidRPr="00C21EE5"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3d</w:t>
            </w: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8DC" w:rsidRPr="00C21EE5"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4p</w:t>
            </w: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8DC" w:rsidRPr="00C21EE5"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5s</w:t>
            </w: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1F28DC" w:rsidRPr="00C21EE5" w:rsidRDefault="001F28DC" w:rsidP="00C21EE5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Aşağıda verilen atom ve  iyonların elektron dağılımlarını yapınız. </w:t>
      </w:r>
      <w:r w:rsidRPr="005218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(3x5=15 puan) 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28DC" w:rsidRDefault="001F28DC" w:rsidP="006074B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24</w:t>
      </w:r>
      <w:r>
        <w:rPr>
          <w:rFonts w:ascii="Times New Roman" w:hAnsi="Times New Roman" w:cs="Times New Roman"/>
          <w:b/>
          <w:bCs/>
          <w:sz w:val="24"/>
          <w:szCs w:val="24"/>
        </w:rPr>
        <w:t>Cr: ……………………….</w:t>
      </w:r>
    </w:p>
    <w:p w:rsidR="001F28DC" w:rsidRDefault="001F28DC" w:rsidP="006074B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15</w:t>
      </w: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-3</w:t>
      </w:r>
      <w:r>
        <w:rPr>
          <w:rFonts w:ascii="Times New Roman" w:hAnsi="Times New Roman" w:cs="Times New Roman"/>
          <w:b/>
          <w:bCs/>
          <w:sz w:val="24"/>
          <w:szCs w:val="24"/>
        </w:rPr>
        <w:t>: ………………………</w:t>
      </w:r>
    </w:p>
    <w:p w:rsidR="001F28DC" w:rsidRDefault="001F28DC" w:rsidP="006074B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35</w:t>
      </w:r>
      <w:r>
        <w:rPr>
          <w:rFonts w:ascii="Times New Roman" w:hAnsi="Times New Roman" w:cs="Times New Roman"/>
          <w:b/>
          <w:bCs/>
          <w:sz w:val="24"/>
          <w:szCs w:val="24"/>
        </w:rPr>
        <w:t>Br: ……………………….</w:t>
      </w:r>
    </w:p>
    <w:p w:rsidR="001F28DC" w:rsidRDefault="001F28DC" w:rsidP="006074B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21</w:t>
      </w:r>
      <w:r>
        <w:rPr>
          <w:rFonts w:ascii="Times New Roman" w:hAnsi="Times New Roman" w:cs="Times New Roman"/>
          <w:b/>
          <w:bCs/>
          <w:sz w:val="24"/>
          <w:szCs w:val="24"/>
        </w:rPr>
        <w:t>Sc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+1</w:t>
      </w:r>
      <w:r>
        <w:rPr>
          <w:rFonts w:ascii="Times New Roman" w:hAnsi="Times New Roman" w:cs="Times New Roman"/>
          <w:b/>
          <w:bCs/>
          <w:sz w:val="24"/>
          <w:szCs w:val="24"/>
        </w:rPr>
        <w:t>: ……………………..</w:t>
      </w:r>
    </w:p>
    <w:p w:rsidR="001F28DC" w:rsidRDefault="001F28DC" w:rsidP="006074B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26</w:t>
      </w:r>
      <w:r>
        <w:rPr>
          <w:rFonts w:ascii="Times New Roman" w:hAnsi="Times New Roman" w:cs="Times New Roman"/>
          <w:b/>
          <w:bCs/>
          <w:sz w:val="24"/>
          <w:szCs w:val="24"/>
        </w:rPr>
        <w:t>Fe: ………………………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Aşağıda verilen atomların elektron dağılımlarını yaparak grup ve periyotlarını bulunuz. </w:t>
      </w:r>
      <w:r w:rsidRPr="005218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(3x4=12 puan)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28DC" w:rsidRDefault="001F28DC" w:rsidP="006074B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F: ……………………</w:t>
      </w:r>
    </w:p>
    <w:p w:rsidR="001F28DC" w:rsidRDefault="001F28DC" w:rsidP="006074B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22</w:t>
      </w:r>
      <w:r>
        <w:rPr>
          <w:rFonts w:ascii="Times New Roman" w:hAnsi="Times New Roman" w:cs="Times New Roman"/>
          <w:b/>
          <w:bCs/>
          <w:sz w:val="24"/>
          <w:szCs w:val="24"/>
        </w:rPr>
        <w:t>Ti: ………………….</w:t>
      </w:r>
    </w:p>
    <w:p w:rsidR="001F28DC" w:rsidRDefault="001F28DC" w:rsidP="006074B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Ca: …………………</w:t>
      </w:r>
    </w:p>
    <w:p w:rsidR="001F28DC" w:rsidRDefault="001F28DC" w:rsidP="006074B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30</w:t>
      </w:r>
      <w:r>
        <w:rPr>
          <w:rFonts w:ascii="Times New Roman" w:hAnsi="Times New Roman" w:cs="Times New Roman"/>
          <w:b/>
          <w:bCs/>
          <w:sz w:val="24"/>
          <w:szCs w:val="24"/>
        </w:rPr>
        <w:t>Zn: …………………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186B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  <w:vertAlign w:val="subscript"/>
        </w:rPr>
        <w:t>19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+1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Ar, 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>
        <w:rPr>
          <w:rFonts w:ascii="Times New Roman" w:hAnsi="Times New Roman" w:cs="Times New Roman"/>
          <w:sz w:val="24"/>
          <w:szCs w:val="24"/>
        </w:rPr>
        <w:t xml:space="preserve"> iyonlarının çaplarını büyükten küçüğe doğru sıralayınız. </w:t>
      </w:r>
      <w:r w:rsidRPr="00607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(5puan)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256.9pt;margin-top:13.25pt;width:204.75pt;height:99pt;z-index:251658240;visibility:visible" filled="f" stroked="f" strokeweight=".5pt">
            <v:textbox>
              <w:txbxContent>
                <w:p w:rsidR="001F28DC" w:rsidRPr="006074BB" w:rsidRDefault="001F28DC" w:rsidP="006074B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Yandaki tabloda X, Y, Z elementlerinin ilk dört iyonlaşma enerjileri verilmiştir. Buna göre elementlerin periyodik cetvelde hangi grupta olduklarını yazınız. </w:t>
                  </w:r>
                  <w:r w:rsidRPr="006074B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(5 puan)</w:t>
                  </w:r>
                </w:p>
              </w:txbxContent>
            </v:textbox>
          </v:shape>
        </w:pict>
      </w:r>
      <w:r w:rsidRPr="00C21EE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44.5pt;height:112.5pt;visibility:visible">
            <v:imagedata r:id="rId5" o:title=""/>
          </v:shape>
        </w:pic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7" o:spid="_x0000_s1027" type="#_x0000_t202" style="position:absolute;margin-left:253.9pt;margin-top:7.15pt;width:248.25pt;height:225pt;z-index:251659264;visibility:visible" filled="f" stroked="f" strokeweight=".5pt">
            <v:textbox>
              <w:txbxContent>
                <w:p w:rsidR="001F28DC" w:rsidRDefault="001F28D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10. </w:t>
                  </w:r>
                </w:p>
                <w:p w:rsidR="001F28DC" w:rsidRPr="00EC7E21" w:rsidRDefault="001F28DC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21EE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pict>
                      <v:shape id="Resim 9" o:spid="_x0000_i1027" type="#_x0000_t75" style="width:232.5pt;height:172.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C21EE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4" o:spid="_x0000_i1028" type="#_x0000_t75" style="width:250.5pt;height:190.5pt;visibility:visible">
            <v:imagedata r:id="rId7" o:title=""/>
          </v:shape>
        </w:pic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21EE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5" o:spid="_x0000_i1029" type="#_x0000_t75" style="width:254.25pt;height:293.25pt;visibility:visible">
            <v:imagedata r:id="rId8" o:title=""/>
          </v:shape>
        </w:pic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Sınav süresi 40 dakikadır.</w:t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EC7E21">
        <w:rPr>
          <w:rFonts w:ascii="Times New Roman" w:hAnsi="Times New Roman" w:cs="Times New Roman"/>
          <w:noProof/>
          <w:sz w:val="24"/>
          <w:szCs w:val="24"/>
          <w:lang w:eastAsia="tr-TR"/>
        </w:rPr>
        <w:t>Herbir sorunun puanı yanında belirtilmiştir. Çoktan seçmeli soruların her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EC7E21">
        <w:rPr>
          <w:rFonts w:ascii="Times New Roman" w:hAnsi="Times New Roman" w:cs="Times New Roman"/>
          <w:noProof/>
          <w:sz w:val="24"/>
          <w:szCs w:val="24"/>
          <w:lang w:eastAsia="tr-TR"/>
        </w:rPr>
        <w:t>biri 5 puan değerindedir.</w:t>
      </w:r>
    </w:p>
    <w:p w:rsidR="001F28DC" w:rsidRDefault="001F28DC" w:rsidP="00EC7E21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BAŞARILAR </w:t>
      </w:r>
      <w:r w:rsidRPr="00EC7E21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sym w:font="Wingdings" w:char="F04A"/>
      </w: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DC" w:rsidRDefault="001F28DC" w:rsidP="00CB6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DC" w:rsidRDefault="001F28DC" w:rsidP="00EC7E21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Nurgül ÜGE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Nalan KURAL</w:t>
      </w:r>
    </w:p>
    <w:p w:rsidR="001F28DC" w:rsidRPr="00EC7E21" w:rsidRDefault="001F28DC" w:rsidP="00EC7E21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Kimya Öğretmeni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Kimya Öğretmeni</w:t>
      </w:r>
    </w:p>
    <w:sectPr w:rsidR="001F28DC" w:rsidRPr="00EC7E21" w:rsidSect="00A018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D3F9A"/>
    <w:multiLevelType w:val="hybridMultilevel"/>
    <w:tmpl w:val="D35AD5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601F2"/>
    <w:multiLevelType w:val="hybridMultilevel"/>
    <w:tmpl w:val="2F7C2F0A"/>
    <w:lvl w:ilvl="0" w:tplc="EC9A80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E0B"/>
    <w:rsid w:val="001F28DC"/>
    <w:rsid w:val="004B3D0B"/>
    <w:rsid w:val="004E6E0B"/>
    <w:rsid w:val="0052186B"/>
    <w:rsid w:val="00577EA6"/>
    <w:rsid w:val="006074BB"/>
    <w:rsid w:val="00681015"/>
    <w:rsid w:val="006A65D6"/>
    <w:rsid w:val="008C1395"/>
    <w:rsid w:val="00A01818"/>
    <w:rsid w:val="00B90030"/>
    <w:rsid w:val="00C21EE5"/>
    <w:rsid w:val="00CB65A0"/>
    <w:rsid w:val="00D545FC"/>
    <w:rsid w:val="00E67530"/>
    <w:rsid w:val="00EC52F8"/>
    <w:rsid w:val="00EC7E21"/>
    <w:rsid w:val="00FC5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81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6E0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E6E0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07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74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513</Words>
  <Characters>2929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>sorubak.com</cp:keywords>
  <dc:description/>
  <cp:lastModifiedBy>edanur</cp:lastModifiedBy>
  <cp:revision>4</cp:revision>
  <dcterms:created xsi:type="dcterms:W3CDTF">2015-11-17T19:44:00Z</dcterms:created>
  <dcterms:modified xsi:type="dcterms:W3CDTF">2016-10-30T14:32:00Z</dcterms:modified>
</cp:coreProperties>
</file>