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4F" w:rsidRPr="005C6353" w:rsidRDefault="00BB304F" w:rsidP="005C6353">
      <w:pPr>
        <w:jc w:val="center"/>
        <w:rPr>
          <w:b/>
          <w:sz w:val="24"/>
          <w:szCs w:val="24"/>
        </w:rPr>
      </w:pPr>
      <w:r w:rsidRPr="005C6353">
        <w:rPr>
          <w:b/>
          <w:sz w:val="24"/>
          <w:szCs w:val="24"/>
        </w:rPr>
        <w:t>HUZURKENT KAZIM KARABEKİR İLKOKULU MÜDÜRLÜĞÜNE</w:t>
      </w:r>
    </w:p>
    <w:p w:rsidR="00BB304F" w:rsidRDefault="00BB304F" w:rsidP="005C63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</w:t>
      </w:r>
      <w:r w:rsidRPr="005C6353">
        <w:rPr>
          <w:b/>
          <w:sz w:val="24"/>
          <w:szCs w:val="24"/>
        </w:rPr>
        <w:t>AKDENİZ</w:t>
      </w:r>
    </w:p>
    <w:p w:rsidR="00BB304F" w:rsidRDefault="00BB304F" w:rsidP="005C6353">
      <w:pPr>
        <w:rPr>
          <w:b/>
          <w:sz w:val="24"/>
          <w:szCs w:val="24"/>
        </w:rPr>
      </w:pPr>
      <w:r>
        <w:rPr>
          <w:b/>
          <w:sz w:val="24"/>
          <w:szCs w:val="24"/>
        </w:rPr>
        <w:t>TC KİMLİK NO:</w:t>
      </w:r>
    </w:p>
    <w:p w:rsidR="00BB304F" w:rsidRDefault="00BB304F" w:rsidP="005C6353">
      <w:pPr>
        <w:rPr>
          <w:b/>
          <w:sz w:val="24"/>
          <w:szCs w:val="24"/>
        </w:rPr>
      </w:pPr>
      <w:r>
        <w:rPr>
          <w:b/>
          <w:sz w:val="24"/>
          <w:szCs w:val="24"/>
        </w:rPr>
        <w:t>ADI SOYADI:</w:t>
      </w:r>
    </w:p>
    <w:p w:rsidR="00BB304F" w:rsidRDefault="00BB304F" w:rsidP="005C6353">
      <w:pPr>
        <w:rPr>
          <w:b/>
          <w:sz w:val="24"/>
          <w:szCs w:val="24"/>
        </w:rPr>
      </w:pPr>
      <w:r>
        <w:rPr>
          <w:b/>
          <w:sz w:val="24"/>
          <w:szCs w:val="24"/>
        </w:rPr>
        <w:t>DOĞUM TARİHİ:</w:t>
      </w:r>
    </w:p>
    <w:p w:rsidR="00BB304F" w:rsidRPr="005C6353" w:rsidRDefault="00BB304F" w:rsidP="005C6353">
      <w:pPr>
        <w:ind w:firstLine="708"/>
        <w:rPr>
          <w:sz w:val="24"/>
          <w:szCs w:val="24"/>
        </w:rPr>
      </w:pPr>
      <w:r w:rsidRPr="005C6353">
        <w:rPr>
          <w:sz w:val="24"/>
          <w:szCs w:val="24"/>
        </w:rPr>
        <w:t>Yukarıda kimlik bilgileri yazılı Öğrencimi İlköğretim ve Okul Öncesi Kurumlar Yönetmeliği 6/b maddesine göre veli isteği ile kaydının 1. Sınıftan bir yı</w:t>
      </w:r>
      <w:r>
        <w:rPr>
          <w:sz w:val="24"/>
          <w:szCs w:val="24"/>
        </w:rPr>
        <w:t>l</w:t>
      </w:r>
      <w:r w:rsidRPr="005C6353">
        <w:rPr>
          <w:sz w:val="24"/>
          <w:szCs w:val="24"/>
        </w:rPr>
        <w:t xml:space="preserve"> ertelenerek anasınıfına yaptırmak istiyorum.</w:t>
      </w:r>
    </w:p>
    <w:p w:rsidR="00BB304F" w:rsidRDefault="00BB304F" w:rsidP="005C6353">
      <w:pPr>
        <w:ind w:firstLine="708"/>
        <w:rPr>
          <w:sz w:val="24"/>
          <w:szCs w:val="24"/>
        </w:rPr>
      </w:pPr>
      <w:r w:rsidRPr="005C6353">
        <w:rPr>
          <w:sz w:val="24"/>
          <w:szCs w:val="24"/>
        </w:rPr>
        <w:t>Gereğini bilgilerinize arz ederim.</w:t>
      </w:r>
    </w:p>
    <w:p w:rsidR="00BB304F" w:rsidRDefault="00BB304F" w:rsidP="005C6353">
      <w:pPr>
        <w:ind w:firstLine="708"/>
        <w:rPr>
          <w:sz w:val="24"/>
          <w:szCs w:val="24"/>
        </w:rPr>
      </w:pPr>
    </w:p>
    <w:p w:rsidR="00BB304F" w:rsidRDefault="00BB304F" w:rsidP="005C6353">
      <w:pPr>
        <w:ind w:firstLine="708"/>
        <w:rPr>
          <w:sz w:val="24"/>
          <w:szCs w:val="24"/>
        </w:rPr>
      </w:pPr>
      <w:r>
        <w:rPr>
          <w:sz w:val="24"/>
          <w:szCs w:val="24"/>
        </w:rPr>
        <w:t>ADRES:…………………………</w:t>
      </w:r>
    </w:p>
    <w:p w:rsidR="00BB304F" w:rsidRDefault="00BB304F" w:rsidP="005C6353">
      <w:pPr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…………………………………..                                            Veli Adı Soyadı/İmza</w:t>
      </w:r>
    </w:p>
    <w:p w:rsidR="00BB304F" w:rsidRDefault="00BB304F" w:rsidP="005C6353">
      <w:pPr>
        <w:ind w:firstLine="708"/>
        <w:rPr>
          <w:sz w:val="24"/>
          <w:szCs w:val="24"/>
        </w:rPr>
      </w:pPr>
      <w:r>
        <w:rPr>
          <w:sz w:val="24"/>
          <w:szCs w:val="24"/>
        </w:rPr>
        <w:t>TELEFON NO:…………………                                           …………………………..</w:t>
      </w:r>
    </w:p>
    <w:p w:rsidR="00BB304F" w:rsidRDefault="00BB304F" w:rsidP="005C6353">
      <w:pPr>
        <w:ind w:firstLine="708"/>
        <w:rPr>
          <w:sz w:val="24"/>
          <w:szCs w:val="24"/>
        </w:rPr>
      </w:pPr>
    </w:p>
    <w:p w:rsidR="00BB304F" w:rsidRDefault="00BB304F" w:rsidP="005C6353">
      <w:pPr>
        <w:ind w:firstLine="708"/>
        <w:rPr>
          <w:sz w:val="24"/>
          <w:szCs w:val="24"/>
        </w:rPr>
      </w:pPr>
    </w:p>
    <w:p w:rsidR="00BB304F" w:rsidRDefault="00BB304F" w:rsidP="005C6353">
      <w:pPr>
        <w:ind w:firstLine="708"/>
        <w:rPr>
          <w:sz w:val="24"/>
          <w:szCs w:val="24"/>
        </w:rPr>
      </w:pPr>
    </w:p>
    <w:p w:rsidR="00BB304F" w:rsidRDefault="00BB304F" w:rsidP="005C6353">
      <w:pPr>
        <w:ind w:firstLine="708"/>
        <w:rPr>
          <w:sz w:val="24"/>
          <w:szCs w:val="24"/>
        </w:rPr>
      </w:pPr>
    </w:p>
    <w:p w:rsidR="00BB304F" w:rsidRPr="002D582E" w:rsidRDefault="00BB304F" w:rsidP="002D582E">
      <w:pPr>
        <w:pStyle w:val="Header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</w:t>
      </w:r>
      <w:r w:rsidRPr="005C6353">
        <w:rPr>
          <w:b/>
          <w:sz w:val="16"/>
          <w:szCs w:val="16"/>
        </w:rPr>
        <w:t xml:space="preserve">BİR YIL </w:t>
      </w:r>
      <w:r>
        <w:rPr>
          <w:b/>
          <w:sz w:val="16"/>
          <w:szCs w:val="16"/>
        </w:rPr>
        <w:t xml:space="preserve"> DOKTOR RAPORU İLE </w:t>
      </w:r>
      <w:r w:rsidRPr="005C6353">
        <w:rPr>
          <w:b/>
          <w:sz w:val="16"/>
          <w:szCs w:val="16"/>
        </w:rPr>
        <w:t>KAYIT ERTE</w:t>
      </w:r>
      <w:r>
        <w:rPr>
          <w:b/>
          <w:sz w:val="16"/>
          <w:szCs w:val="16"/>
        </w:rPr>
        <w:t>LEME DİLEKÇESİ(DOĞUM TARİHİ 2010</w:t>
      </w:r>
      <w:r w:rsidRPr="005C635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>EKİM-KASIM-ARALIK</w:t>
      </w:r>
      <w:r w:rsidRPr="005C6353">
        <w:rPr>
          <w:b/>
          <w:sz w:val="16"/>
          <w:szCs w:val="16"/>
        </w:rPr>
        <w:t xml:space="preserve"> OLANLAR İÇİN)</w:t>
      </w:r>
    </w:p>
    <w:p w:rsidR="00BB304F" w:rsidRPr="005C6353" w:rsidRDefault="00BB304F" w:rsidP="005C6353">
      <w:pPr>
        <w:jc w:val="center"/>
        <w:rPr>
          <w:b/>
          <w:sz w:val="24"/>
          <w:szCs w:val="24"/>
        </w:rPr>
      </w:pPr>
      <w:r w:rsidRPr="005C6353">
        <w:rPr>
          <w:b/>
          <w:sz w:val="24"/>
          <w:szCs w:val="24"/>
        </w:rPr>
        <w:t>HUZURKENT KAZIM KARABEKİR İLKOKULU MÜDÜRLÜĞÜNE</w:t>
      </w:r>
    </w:p>
    <w:p w:rsidR="00BB304F" w:rsidRDefault="00BB304F" w:rsidP="005C63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</w:t>
      </w:r>
      <w:r w:rsidRPr="005C6353">
        <w:rPr>
          <w:b/>
          <w:sz w:val="24"/>
          <w:szCs w:val="24"/>
        </w:rPr>
        <w:t>AKDENİZ</w:t>
      </w:r>
    </w:p>
    <w:p w:rsidR="00BB304F" w:rsidRDefault="00BB304F" w:rsidP="005C6353">
      <w:pPr>
        <w:rPr>
          <w:b/>
          <w:sz w:val="24"/>
          <w:szCs w:val="24"/>
        </w:rPr>
      </w:pPr>
      <w:r>
        <w:rPr>
          <w:b/>
          <w:sz w:val="24"/>
          <w:szCs w:val="24"/>
        </w:rPr>
        <w:t>TC KİMLİK NO:</w:t>
      </w:r>
    </w:p>
    <w:p w:rsidR="00BB304F" w:rsidRDefault="00BB304F" w:rsidP="005C6353">
      <w:pPr>
        <w:rPr>
          <w:b/>
          <w:sz w:val="24"/>
          <w:szCs w:val="24"/>
        </w:rPr>
      </w:pPr>
      <w:r>
        <w:rPr>
          <w:b/>
          <w:sz w:val="24"/>
          <w:szCs w:val="24"/>
        </w:rPr>
        <w:t>ADI SOYADI:</w:t>
      </w:r>
    </w:p>
    <w:p w:rsidR="00BB304F" w:rsidRDefault="00BB304F" w:rsidP="005C6353">
      <w:pPr>
        <w:rPr>
          <w:b/>
          <w:sz w:val="24"/>
          <w:szCs w:val="24"/>
        </w:rPr>
      </w:pPr>
      <w:r>
        <w:rPr>
          <w:b/>
          <w:sz w:val="24"/>
          <w:szCs w:val="24"/>
        </w:rPr>
        <w:t>DOĞUM TARİHİ:</w:t>
      </w:r>
    </w:p>
    <w:p w:rsidR="00BB304F" w:rsidRPr="005C6353" w:rsidRDefault="00BB304F" w:rsidP="005C6353">
      <w:pPr>
        <w:ind w:firstLine="708"/>
        <w:rPr>
          <w:sz w:val="24"/>
          <w:szCs w:val="24"/>
        </w:rPr>
      </w:pPr>
      <w:r w:rsidRPr="005C6353">
        <w:rPr>
          <w:sz w:val="24"/>
          <w:szCs w:val="24"/>
        </w:rPr>
        <w:t>Yukarıda kimlik bilgileri yazılı Öğrencimi İlköğretim ve Okul Öncesi Kurumlar</w:t>
      </w:r>
      <w:r>
        <w:rPr>
          <w:sz w:val="24"/>
          <w:szCs w:val="24"/>
        </w:rPr>
        <w:t xml:space="preserve"> Yönetmeliği 6/b maddesine göre ekte belirttiğim doktor raporu </w:t>
      </w:r>
      <w:r w:rsidRPr="005C6353">
        <w:rPr>
          <w:sz w:val="24"/>
          <w:szCs w:val="24"/>
        </w:rPr>
        <w:t>ile kaydının 1. Sınıftan bir yı</w:t>
      </w:r>
      <w:r>
        <w:rPr>
          <w:sz w:val="24"/>
          <w:szCs w:val="24"/>
        </w:rPr>
        <w:t>l</w:t>
      </w:r>
      <w:r w:rsidRPr="005C6353">
        <w:rPr>
          <w:sz w:val="24"/>
          <w:szCs w:val="24"/>
        </w:rPr>
        <w:t xml:space="preserve"> ertelenerek anasınıfına yaptırmak istiyorum.</w:t>
      </w:r>
    </w:p>
    <w:p w:rsidR="00BB304F" w:rsidRDefault="00BB304F" w:rsidP="005C6353">
      <w:pPr>
        <w:ind w:firstLine="708"/>
        <w:rPr>
          <w:sz w:val="24"/>
          <w:szCs w:val="24"/>
        </w:rPr>
      </w:pPr>
      <w:r w:rsidRPr="005C6353">
        <w:rPr>
          <w:sz w:val="24"/>
          <w:szCs w:val="24"/>
        </w:rPr>
        <w:t>Gereğini bilgilerinize arz ederim.</w:t>
      </w:r>
    </w:p>
    <w:p w:rsidR="00BB304F" w:rsidRDefault="00BB304F" w:rsidP="005C6353">
      <w:pPr>
        <w:ind w:firstLine="708"/>
        <w:rPr>
          <w:sz w:val="24"/>
          <w:szCs w:val="24"/>
        </w:rPr>
      </w:pPr>
    </w:p>
    <w:p w:rsidR="00BB304F" w:rsidRDefault="00BB304F" w:rsidP="005C6353">
      <w:pPr>
        <w:ind w:firstLine="708"/>
        <w:rPr>
          <w:sz w:val="24"/>
          <w:szCs w:val="24"/>
        </w:rPr>
      </w:pPr>
      <w:r>
        <w:rPr>
          <w:sz w:val="24"/>
          <w:szCs w:val="24"/>
        </w:rPr>
        <w:t>ADRES:…………………………</w:t>
      </w:r>
    </w:p>
    <w:p w:rsidR="00BB304F" w:rsidRDefault="00BB304F" w:rsidP="005C6353">
      <w:pPr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…………………………………..                                            Veli Adı Soyadı/İmza</w:t>
      </w:r>
    </w:p>
    <w:p w:rsidR="00BB304F" w:rsidRDefault="00BB304F" w:rsidP="002D582E">
      <w:pPr>
        <w:ind w:firstLine="708"/>
        <w:rPr>
          <w:sz w:val="24"/>
          <w:szCs w:val="24"/>
        </w:rPr>
      </w:pPr>
      <w:r>
        <w:rPr>
          <w:sz w:val="24"/>
          <w:szCs w:val="24"/>
        </w:rPr>
        <w:t>TELEFON NO:…………………                                           ………………………….</w:t>
      </w:r>
      <w:bookmarkStart w:id="0" w:name="_GoBack"/>
      <w:bookmarkEnd w:id="0"/>
    </w:p>
    <w:p w:rsidR="00BB304F" w:rsidRDefault="00BB304F" w:rsidP="002D582E">
      <w:pPr>
        <w:ind w:firstLine="708"/>
        <w:rPr>
          <w:sz w:val="24"/>
          <w:szCs w:val="24"/>
        </w:rPr>
      </w:pPr>
    </w:p>
    <w:p w:rsidR="00BB304F" w:rsidRPr="002D582E" w:rsidRDefault="00BB304F" w:rsidP="002D582E">
      <w:pPr>
        <w:ind w:firstLine="708"/>
        <w:rPr>
          <w:sz w:val="24"/>
          <w:szCs w:val="24"/>
        </w:rPr>
      </w:pPr>
      <w:hyperlink r:id="rId6" w:history="1">
        <w:r>
          <w:rPr>
            <w:rStyle w:val="Hyperlink"/>
            <w:sz w:val="20"/>
            <w:szCs w:val="20"/>
          </w:rPr>
          <w:t>www.sorubak.com</w:t>
        </w:r>
      </w:hyperlink>
    </w:p>
    <w:sectPr w:rsidR="00BB304F" w:rsidRPr="002D582E" w:rsidSect="003A688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04F" w:rsidRDefault="00BB304F" w:rsidP="005C6353">
      <w:pPr>
        <w:spacing w:after="0" w:line="240" w:lineRule="auto"/>
      </w:pPr>
      <w:r>
        <w:separator/>
      </w:r>
    </w:p>
  </w:endnote>
  <w:endnote w:type="continuationSeparator" w:id="0">
    <w:p w:rsidR="00BB304F" w:rsidRDefault="00BB304F" w:rsidP="005C6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04F" w:rsidRDefault="00BB304F" w:rsidP="005C6353">
      <w:pPr>
        <w:spacing w:after="0" w:line="240" w:lineRule="auto"/>
      </w:pPr>
      <w:r>
        <w:separator/>
      </w:r>
    </w:p>
  </w:footnote>
  <w:footnote w:type="continuationSeparator" w:id="0">
    <w:p w:rsidR="00BB304F" w:rsidRDefault="00BB304F" w:rsidP="005C6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4F" w:rsidRPr="005C6353" w:rsidRDefault="00BB304F" w:rsidP="002D582E">
    <w:pPr>
      <w:pStyle w:val="Header"/>
      <w:jc w:val="center"/>
      <w:rPr>
        <w:b/>
        <w:sz w:val="16"/>
        <w:szCs w:val="16"/>
      </w:rPr>
    </w:pPr>
    <w:r>
      <w:rPr>
        <w:b/>
        <w:sz w:val="16"/>
        <w:szCs w:val="16"/>
      </w:rPr>
      <w:t>(</w:t>
    </w:r>
    <w:r w:rsidRPr="005C6353">
      <w:rPr>
        <w:b/>
        <w:sz w:val="16"/>
        <w:szCs w:val="16"/>
      </w:rPr>
      <w:t>BİR YIL KAYIT ERTELEME DİLEKÇESİ(DOĞUM TARİHİ 2011 OCAK-ŞUBAT-MART OLANLAR İÇİN)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6353"/>
    <w:rsid w:val="002D582E"/>
    <w:rsid w:val="003A6880"/>
    <w:rsid w:val="005C6353"/>
    <w:rsid w:val="006D7266"/>
    <w:rsid w:val="00730397"/>
    <w:rsid w:val="00782233"/>
    <w:rsid w:val="00790659"/>
    <w:rsid w:val="0082063F"/>
    <w:rsid w:val="008C39A0"/>
    <w:rsid w:val="009F51B3"/>
    <w:rsid w:val="00B340BC"/>
    <w:rsid w:val="00BB3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880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C6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C635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C6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C6353"/>
    <w:rPr>
      <w:rFonts w:cs="Times New Roman"/>
    </w:rPr>
  </w:style>
  <w:style w:type="character" w:styleId="Hyperlink">
    <w:name w:val="Hyperlink"/>
    <w:basedOn w:val="DefaultParagraphFont"/>
    <w:uiPriority w:val="99"/>
    <w:rsid w:val="006D72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62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2</Pages>
  <Words>207</Words>
  <Characters>1181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Kazım Karabekir</dc:creator>
  <cp:keywords/>
  <dc:description/>
  <cp:lastModifiedBy>BİRSEN</cp:lastModifiedBy>
  <cp:revision>3</cp:revision>
  <dcterms:created xsi:type="dcterms:W3CDTF">2016-07-11T07:52:00Z</dcterms:created>
  <dcterms:modified xsi:type="dcterms:W3CDTF">2016-07-13T08:54:00Z</dcterms:modified>
</cp:coreProperties>
</file>