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C45" w:rsidRDefault="00853C45" w:rsidP="007646E4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Aşağıdaki iskelet modelinde; yassı kemikleri </w:t>
      </w:r>
      <w:r w:rsidRPr="007646E4">
        <w:rPr>
          <w:rFonts w:ascii="Comic Sans MS" w:hAnsi="Comic Sans MS" w:cs="Comic Sans MS"/>
          <w:u w:val="single"/>
        </w:rPr>
        <w:t>kırmızıya</w:t>
      </w:r>
      <w:r>
        <w:rPr>
          <w:rFonts w:ascii="Comic Sans MS" w:hAnsi="Comic Sans MS" w:cs="Comic Sans MS"/>
        </w:rPr>
        <w:t xml:space="preserve">, kısa kemikleri </w:t>
      </w:r>
      <w:r w:rsidRPr="007646E4">
        <w:rPr>
          <w:rFonts w:ascii="Comic Sans MS" w:hAnsi="Comic Sans MS" w:cs="Comic Sans MS"/>
          <w:u w:val="single"/>
        </w:rPr>
        <w:t>maviye</w:t>
      </w:r>
      <w:r>
        <w:rPr>
          <w:rFonts w:ascii="Comic Sans MS" w:hAnsi="Comic Sans MS" w:cs="Comic Sans MS"/>
        </w:rPr>
        <w:t xml:space="preserve">, uzun kemikleri </w:t>
      </w:r>
      <w:r w:rsidRPr="007646E4">
        <w:rPr>
          <w:rFonts w:ascii="Comic Sans MS" w:hAnsi="Comic Sans MS" w:cs="Comic Sans MS"/>
          <w:u w:val="single"/>
        </w:rPr>
        <w:t>turuncuya</w:t>
      </w:r>
      <w:r>
        <w:rPr>
          <w:rFonts w:ascii="Comic Sans MS" w:hAnsi="Comic Sans MS" w:cs="Comic Sans MS"/>
        </w:rPr>
        <w:t xml:space="preserve"> boyayınız.</w:t>
      </w: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iskelet sistemi şablonu.jpg" style="position:absolute;margin-left:55.8pt;margin-top:.7pt;width:379.5pt;height:677.25pt;z-index:-251658240;visibility:visible">
            <v:imagedata r:id="rId4" o:title=""/>
          </v:shape>
        </w:pict>
      </w: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Default="00853C45" w:rsidP="007646E4">
      <w:pPr>
        <w:pStyle w:val="NoSpacing"/>
        <w:rPr>
          <w:rFonts w:ascii="Comic Sans MS" w:hAnsi="Comic Sans MS" w:cs="Comic Sans MS"/>
        </w:rPr>
      </w:pPr>
    </w:p>
    <w:p w:rsidR="00853C45" w:rsidRPr="007646E4" w:rsidRDefault="00853C45" w:rsidP="00CB4666">
      <w:pPr>
        <w:pStyle w:val="NoSpacing"/>
        <w:jc w:val="center"/>
      </w:pPr>
      <w:hyperlink r:id="rId5" w:history="1">
        <w:r>
          <w:rPr>
            <w:rStyle w:val="Hyperlink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53C45" w:rsidRPr="007646E4" w:rsidSect="007646E4">
      <w:pgSz w:w="11906" w:h="16838"/>
      <w:pgMar w:top="709" w:right="991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46E4"/>
    <w:rsid w:val="00421D0C"/>
    <w:rsid w:val="004540D3"/>
    <w:rsid w:val="007646E4"/>
    <w:rsid w:val="00853C45"/>
    <w:rsid w:val="00CB4666"/>
    <w:rsid w:val="00D952D8"/>
    <w:rsid w:val="00E1765E"/>
    <w:rsid w:val="00F14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2D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646E4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764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46E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B4666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32</Words>
  <Characters>189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</dc:title>
  <dc:subject>iskelet sistemi</dc:subject>
  <dc:creator>sarnıç</dc:creator>
  <cp:keywords>www.sorubak.com</cp:keywords>
  <dc:description/>
  <cp:lastModifiedBy>edanur</cp:lastModifiedBy>
  <cp:revision>3</cp:revision>
  <dcterms:created xsi:type="dcterms:W3CDTF">2014-10-09T13:49:00Z</dcterms:created>
  <dcterms:modified xsi:type="dcterms:W3CDTF">2016-09-24T21:07:00Z</dcterms:modified>
</cp:coreProperties>
</file>