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BB" w:rsidRDefault="008117BB" w:rsidP="00D50BCC">
      <w:pPr>
        <w:spacing w:after="200" w:line="276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noProof/>
        </w:rPr>
        <w:pict>
          <v:roundrect id="AutoShape 16" o:spid="_x0000_s1026" style="position:absolute;margin-left:138.75pt;margin-top:-9.2pt;width:277.5pt;height:54pt;z-index:251657728;visibility:visible" arcsize="10923f" strokecolor="white">
            <v:textbox>
              <w:txbxContent>
                <w:p w:rsidR="008117BB" w:rsidRDefault="008117BB" w:rsidP="00A92BF6">
                  <w:pPr>
                    <w:jc w:val="center"/>
                  </w:pPr>
                  <w:r>
                    <w:t xml:space="preserve">    … EĞİTİM – ÖĞRETİM YILI</w:t>
                  </w:r>
                </w:p>
                <w:p w:rsidR="008117BB" w:rsidRDefault="008117BB" w:rsidP="00A92BF6">
                  <w:pPr>
                    <w:jc w:val="right"/>
                  </w:pPr>
                  <w:r>
                    <w:t xml:space="preserve">    İNSAN HAKLARI VE  VATANDAŞLIK DERSİ </w:t>
                  </w:r>
                </w:p>
                <w:p w:rsidR="008117BB" w:rsidRDefault="008117BB" w:rsidP="00A92BF6">
                  <w:pPr>
                    <w:jc w:val="center"/>
                  </w:pPr>
                  <w:r>
                    <w:t xml:space="preserve"> 1.DÖNEM 1. SINAVI</w:t>
                  </w:r>
                </w:p>
              </w:txbxContent>
            </v:textbox>
          </v:roundrect>
        </w:pict>
      </w:r>
      <w:r>
        <w:rPr>
          <w:noProof/>
        </w:rPr>
        <w:pict>
          <v:rect id="Rectangle 15" o:spid="_x0000_s1027" style="position:absolute;margin-left:-12pt;margin-top:-9pt;width:558pt;height:54pt;z-index:251656704;visibility:visible" strokecolor="white">
            <v:textbox>
              <w:txbxContent>
                <w:p w:rsidR="008117BB" w:rsidRDefault="008117BB">
                  <w:r>
                    <w:t>Adı :                                                                                                                                                                                                Soyadı :                                                                                                                                                               Sınıfı :  4-       No:</w:t>
                  </w:r>
                </w:p>
              </w:txbxContent>
            </v:textbox>
          </v:rect>
        </w:pict>
      </w: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</w:t>
      </w:r>
    </w:p>
    <w:p w:rsidR="008117BB" w:rsidRPr="00D50BCC" w:rsidRDefault="008117BB" w:rsidP="00D50BCC">
      <w:pPr>
        <w:spacing w:after="200" w:line="276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8117BB" w:rsidRDefault="008117BB" w:rsidP="0095107C">
      <w:pPr>
        <w:autoSpaceDE w:val="0"/>
        <w:autoSpaceDN w:val="0"/>
        <w:adjustRightInd w:val="0"/>
        <w:rPr>
          <w:rFonts w:ascii="Comic Sans MS" w:hAnsi="Comic Sans MS" w:cs="Comic Sans MS"/>
          <w:i/>
          <w:iCs/>
          <w:sz w:val="20"/>
          <w:szCs w:val="20"/>
        </w:rPr>
      </w:pPr>
      <w:r>
        <w:rPr>
          <w:noProof/>
        </w:rPr>
        <w:pict>
          <v:roundrect id="AutoShape 18" o:spid="_x0000_s1028" style="position:absolute;margin-left:130.15pt;margin-top:-7.5pt;width:114pt;height:54pt;z-index:251658752;visibility:visible" arcsize="10923f">
            <v:textbox>
              <w:txbxContent>
                <w:p w:rsidR="008117BB" w:rsidRDefault="008117BB">
                  <w:r>
                    <w:t>Puan:</w:t>
                  </w:r>
                </w:p>
              </w:txbxContent>
            </v:textbox>
          </v:roundrect>
        </w:pict>
      </w:r>
    </w:p>
    <w:p w:rsidR="008117BB" w:rsidRDefault="008117BB" w:rsidP="0095107C">
      <w:pPr>
        <w:autoSpaceDE w:val="0"/>
        <w:autoSpaceDN w:val="0"/>
        <w:adjustRightInd w:val="0"/>
        <w:rPr>
          <w:rFonts w:ascii="Comic Sans MS" w:hAnsi="Comic Sans MS" w:cs="Comic Sans MS"/>
          <w:i/>
          <w:iCs/>
          <w:sz w:val="20"/>
          <w:szCs w:val="20"/>
        </w:rPr>
      </w:pPr>
    </w:p>
    <w:p w:rsidR="008117BB" w:rsidRPr="00D50BCC" w:rsidRDefault="008117BB" w:rsidP="0095107C">
      <w:pPr>
        <w:autoSpaceDE w:val="0"/>
        <w:autoSpaceDN w:val="0"/>
        <w:adjustRightInd w:val="0"/>
        <w:rPr>
          <w:rFonts w:ascii="Comic Sans MS" w:hAnsi="Comic Sans MS" w:cs="Comic Sans MS"/>
          <w:i/>
          <w:iCs/>
          <w:sz w:val="20"/>
          <w:szCs w:val="20"/>
        </w:rPr>
        <w:sectPr w:rsidR="008117BB" w:rsidRPr="00D50BCC" w:rsidSect="00BC4D30">
          <w:type w:val="continuous"/>
          <w:pgSz w:w="11906" w:h="16838"/>
          <w:pgMar w:top="454" w:right="720" w:bottom="720" w:left="720" w:header="709" w:footer="709" w:gutter="0"/>
          <w:cols w:num="2" w:sep="1" w:space="709"/>
          <w:docGrid w:linePitch="360"/>
        </w:sectPr>
      </w:pPr>
    </w:p>
    <w:p w:rsidR="008117BB" w:rsidRPr="007173B6" w:rsidRDefault="008117BB" w:rsidP="00D50BCC">
      <w:pPr>
        <w:spacing w:before="240"/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1- İnsanı diğer canlılardan ayırt eden en temel özelliği nedir? </w:t>
      </w:r>
    </w:p>
    <w:p w:rsidR="008117BB" w:rsidRPr="007173B6" w:rsidRDefault="008117BB" w:rsidP="0095107C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 A.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İki bac</w:t>
      </w:r>
      <w:r>
        <w:rPr>
          <w:rFonts w:ascii="Calibri" w:hAnsi="Calibri" w:cs="Calibri"/>
          <w:color w:val="000000"/>
          <w:sz w:val="26"/>
          <w:szCs w:val="26"/>
        </w:rPr>
        <w:t>a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klı olması      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B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. Yaşlanması      </w:t>
      </w:r>
    </w:p>
    <w:p w:rsidR="008117BB" w:rsidRPr="007173B6" w:rsidRDefault="008117BB" w:rsidP="0095107C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 C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. Dilinin olması          </w:t>
      </w:r>
      <w:r>
        <w:rPr>
          <w:rFonts w:ascii="Calibri" w:hAnsi="Calibri" w:cs="Calibri"/>
          <w:color w:val="000000"/>
          <w:sz w:val="26"/>
          <w:szCs w:val="26"/>
        </w:rPr>
        <w:t xml:space="preserve">  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D.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</w:t>
      </w:r>
      <w:r>
        <w:rPr>
          <w:rFonts w:ascii="Calibri" w:hAnsi="Calibri" w:cs="Calibri"/>
          <w:color w:val="000000"/>
          <w:sz w:val="26"/>
          <w:szCs w:val="26"/>
        </w:rPr>
        <w:t xml:space="preserve"> V</w:t>
      </w:r>
      <w:r w:rsidRPr="007173B6">
        <w:rPr>
          <w:rFonts w:ascii="Calibri" w:hAnsi="Calibri" w:cs="Calibri"/>
          <w:color w:val="000000"/>
          <w:sz w:val="26"/>
          <w:szCs w:val="26"/>
        </w:rPr>
        <w:t>icdanlı olması</w:t>
      </w:r>
    </w:p>
    <w:p w:rsidR="008117BB" w:rsidRPr="007173B6" w:rsidRDefault="008117BB" w:rsidP="0095107C">
      <w:pPr>
        <w:rPr>
          <w:rFonts w:ascii="Calibri" w:hAnsi="Calibri" w:cs="Calibri"/>
          <w:color w:val="000000"/>
          <w:sz w:val="26"/>
          <w:szCs w:val="26"/>
          <w:u w:color="000000"/>
        </w:rPr>
      </w:pPr>
    </w:p>
    <w:p w:rsidR="008117BB" w:rsidRPr="007173B6" w:rsidRDefault="008117BB" w:rsidP="00681C0A">
      <w:pPr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2-İnsan aşağıda verilenlerden hangilerini </w:t>
      </w:r>
      <w:hyperlink r:id="rId5" w:history="1">
        <w:r w:rsidRPr="007173B6">
          <w:rPr>
            <w:rStyle w:val="Hyperlink"/>
            <w:rFonts w:ascii="Calibri" w:hAnsi="Calibri" w:cs="Calibri"/>
            <w:b/>
            <w:bCs/>
            <w:color w:val="000000"/>
            <w:sz w:val="26"/>
            <w:szCs w:val="26"/>
          </w:rPr>
          <w:t>akıl</w:t>
        </w:r>
      </w:hyperlink>
      <w:r w:rsidRPr="007173B6">
        <w:rPr>
          <w:rFonts w:ascii="Calibri" w:hAnsi="Calibri" w:cs="Calibri"/>
          <w:b/>
          <w:bCs/>
          <w:color w:val="000000"/>
          <w:sz w:val="26"/>
          <w:szCs w:val="26"/>
          <w:u w:val="single"/>
        </w:rPr>
        <w:t xml:space="preserve">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sayesinde yapabilir, bulabilir? ( </w:t>
      </w:r>
    </w:p>
    <w:p w:rsidR="008117BB" w:rsidRPr="007173B6" w:rsidRDefault="008117BB" w:rsidP="00681C0A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color w:val="000000"/>
          <w:sz w:val="26"/>
          <w:szCs w:val="26"/>
        </w:rPr>
        <w:t>A)Soluk alıp verme                                                               B)Soğuk havada titremek                                                             C)Sıcakta terleme                                                         D)Doğru ile yanlışı ayırt eder</w:t>
      </w:r>
    </w:p>
    <w:p w:rsidR="008117BB" w:rsidRPr="007173B6" w:rsidRDefault="008117BB" w:rsidP="00681C0A">
      <w:pPr>
        <w:rPr>
          <w:rFonts w:ascii="Calibri" w:hAnsi="Calibri" w:cs="Calibri"/>
          <w:color w:val="000000"/>
          <w:sz w:val="26"/>
          <w:szCs w:val="26"/>
        </w:rPr>
      </w:pPr>
    </w:p>
    <w:p w:rsidR="008117BB" w:rsidRPr="007173B6" w:rsidRDefault="008117BB" w:rsidP="00681C0A">
      <w:pPr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3- İnsanları diğer canlılardan ayıran en temel özelliklerden biride vicdan (acıma) duygusuna sahip olmaktır.” Buna göre  akıllı  olmasına rağmen 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  <w:u w:val="single"/>
        </w:rPr>
        <w:t>vicdanı (acıması) olmayan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 bir kişi  hangisini daha çok yapar? </w:t>
      </w:r>
    </w:p>
    <w:p w:rsidR="008117BB" w:rsidRPr="007173B6" w:rsidRDefault="008117BB" w:rsidP="00681C0A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color w:val="000000"/>
          <w:sz w:val="26"/>
          <w:szCs w:val="26"/>
        </w:rPr>
        <w:t>A)İnsanların yararına çalışır</w:t>
      </w:r>
      <w:r w:rsidRPr="007173B6">
        <w:rPr>
          <w:rFonts w:ascii="Calibri" w:hAnsi="Calibri" w:cs="Calibri"/>
          <w:color w:val="000000"/>
          <w:sz w:val="26"/>
          <w:szCs w:val="26"/>
        </w:rPr>
        <w:tab/>
        <w:t xml:space="preserve">                                    B)Yaşlılara ve engellilere yardım eder.</w:t>
      </w:r>
      <w:r w:rsidRPr="007173B6">
        <w:rPr>
          <w:rFonts w:ascii="Calibri" w:hAnsi="Calibri" w:cs="Calibri"/>
          <w:color w:val="000000"/>
          <w:sz w:val="26"/>
          <w:szCs w:val="26"/>
        </w:rPr>
        <w:tab/>
        <w:t xml:space="preserve">          </w:t>
      </w:r>
    </w:p>
    <w:p w:rsidR="008117BB" w:rsidRPr="007173B6" w:rsidRDefault="008117BB" w:rsidP="00681C0A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color w:val="000000"/>
          <w:sz w:val="26"/>
          <w:szCs w:val="26"/>
        </w:rPr>
        <w:t>C)Fakir ve kimsesizlere yardım eder.</w:t>
      </w:r>
      <w:r w:rsidRPr="007173B6">
        <w:rPr>
          <w:rFonts w:ascii="Calibri" w:hAnsi="Calibri" w:cs="Calibri"/>
          <w:color w:val="000000"/>
          <w:sz w:val="26"/>
          <w:szCs w:val="26"/>
        </w:rPr>
        <w:tab/>
        <w:t xml:space="preserve">            D)Çıkarı için yalan söyler</w:t>
      </w:r>
    </w:p>
    <w:p w:rsidR="008117BB" w:rsidRPr="007173B6" w:rsidRDefault="008117BB" w:rsidP="00681C0A">
      <w:pPr>
        <w:rPr>
          <w:rFonts w:ascii="Calibri" w:hAnsi="Calibri" w:cs="Calibri"/>
          <w:color w:val="000000"/>
          <w:sz w:val="26"/>
          <w:szCs w:val="26"/>
        </w:rPr>
      </w:pPr>
    </w:p>
    <w:p w:rsidR="008117BB" w:rsidRPr="007173B6" w:rsidRDefault="008117BB" w:rsidP="00681C0A">
      <w:pPr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4-  İnsanın iki temel duygusu vardır. İnsan aklı ile  iyi- kötü ayrımını yaparak :  SEVGİYE: Ulaşıp mutlu olmak, sevinmek, gülmek ister. Buna göre Akıl ve vicdanı ile aşağıdakilerden hangisini yapmamalıdır?</w:t>
      </w:r>
    </w:p>
    <w:p w:rsidR="008117BB" w:rsidRPr="007173B6" w:rsidRDefault="008117BB" w:rsidP="00681C0A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color w:val="000000"/>
          <w:sz w:val="26"/>
          <w:szCs w:val="26"/>
        </w:rPr>
        <w:t xml:space="preserve"> A) İyi işler                 </w:t>
      </w:r>
      <w:r>
        <w:rPr>
          <w:rFonts w:ascii="Calibri" w:hAnsi="Calibri" w:cs="Calibri"/>
          <w:color w:val="000000"/>
          <w:sz w:val="26"/>
          <w:szCs w:val="26"/>
        </w:rPr>
        <w:t xml:space="preserve">  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B)</w:t>
      </w:r>
      <w:r>
        <w:rPr>
          <w:rFonts w:ascii="Calibri" w:hAnsi="Calibri" w:cs="Calibri"/>
          <w:color w:val="000000"/>
          <w:sz w:val="26"/>
          <w:szCs w:val="26"/>
        </w:rPr>
        <w:t xml:space="preserve"> </w:t>
      </w:r>
      <w:r w:rsidRPr="007173B6">
        <w:rPr>
          <w:rFonts w:ascii="Calibri" w:hAnsi="Calibri" w:cs="Calibri"/>
          <w:color w:val="000000"/>
          <w:sz w:val="26"/>
          <w:szCs w:val="26"/>
        </w:rPr>
        <w:t>Güzel   davranışlar         C)</w:t>
      </w:r>
      <w:r>
        <w:rPr>
          <w:rFonts w:ascii="Calibri" w:hAnsi="Calibri" w:cs="Calibri"/>
          <w:color w:val="000000"/>
          <w:sz w:val="26"/>
          <w:szCs w:val="26"/>
        </w:rPr>
        <w:t xml:space="preserve"> </w:t>
      </w:r>
      <w:r w:rsidRPr="007173B6">
        <w:rPr>
          <w:rFonts w:ascii="Calibri" w:hAnsi="Calibri" w:cs="Calibri"/>
          <w:color w:val="000000"/>
          <w:sz w:val="26"/>
          <w:szCs w:val="26"/>
        </w:rPr>
        <w:t>Faydalı işler            D)</w:t>
      </w:r>
      <w:r>
        <w:rPr>
          <w:rFonts w:ascii="Calibri" w:hAnsi="Calibri" w:cs="Calibri"/>
          <w:color w:val="000000"/>
          <w:sz w:val="26"/>
          <w:szCs w:val="26"/>
        </w:rPr>
        <w:t xml:space="preserve"> Kanunsuz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 işler</w:t>
      </w:r>
    </w:p>
    <w:p w:rsidR="008117BB" w:rsidRPr="007173B6" w:rsidRDefault="008117BB" w:rsidP="000558BF">
      <w:pPr>
        <w:rPr>
          <w:rFonts w:ascii="Calibri" w:hAnsi="Calibri" w:cs="Calibri"/>
          <w:b/>
          <w:bCs/>
          <w:color w:val="000000"/>
          <w:sz w:val="26"/>
          <w:szCs w:val="26"/>
        </w:rPr>
      </w:pPr>
    </w:p>
    <w:p w:rsidR="008117BB" w:rsidRPr="007173B6" w:rsidRDefault="008117BB" w:rsidP="00E22C26">
      <w:pPr>
        <w:tabs>
          <w:tab w:val="left" w:pos="284"/>
        </w:tabs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5- İnsan neden doğadaki en güçlü yaratıktır?</w:t>
      </w:r>
    </w:p>
    <w:p w:rsidR="008117BB" w:rsidRPr="007173B6" w:rsidRDefault="008117BB" w:rsidP="00D62EFF">
      <w:pPr>
        <w:autoSpaceDE w:val="0"/>
        <w:autoSpaceDN w:val="0"/>
        <w:adjustRightInd w:val="0"/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A</w:t>
      </w:r>
      <w:r w:rsidRPr="007173B6">
        <w:rPr>
          <w:rFonts w:ascii="Calibri" w:hAnsi="Calibri" w:cs="Calibri"/>
          <w:color w:val="000000"/>
          <w:sz w:val="26"/>
          <w:szCs w:val="26"/>
        </w:rPr>
        <w:t>)  Hoşgörü sahibi olduğu için.</w:t>
      </w:r>
    </w:p>
    <w:p w:rsidR="008117BB" w:rsidRPr="007173B6" w:rsidRDefault="008117BB" w:rsidP="00D62EFF">
      <w:pPr>
        <w:autoSpaceDE w:val="0"/>
        <w:autoSpaceDN w:val="0"/>
        <w:adjustRightInd w:val="0"/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B) </w:t>
      </w:r>
      <w:r w:rsidRPr="007173B6">
        <w:rPr>
          <w:rFonts w:ascii="Calibri" w:hAnsi="Calibri" w:cs="Calibri"/>
          <w:color w:val="000000"/>
          <w:sz w:val="26"/>
          <w:szCs w:val="26"/>
        </w:rPr>
        <w:t>Özgürlük sahibi olduğu için.</w:t>
      </w:r>
    </w:p>
    <w:p w:rsidR="008117BB" w:rsidRPr="007173B6" w:rsidRDefault="008117BB" w:rsidP="00D62EFF">
      <w:pPr>
        <w:autoSpaceDE w:val="0"/>
        <w:autoSpaceDN w:val="0"/>
        <w:adjustRightInd w:val="0"/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C</w:t>
      </w:r>
      <w:r w:rsidRPr="007173B6">
        <w:rPr>
          <w:rFonts w:ascii="Calibri" w:hAnsi="Calibri" w:cs="Calibri"/>
          <w:color w:val="000000"/>
          <w:sz w:val="26"/>
          <w:szCs w:val="26"/>
        </w:rPr>
        <w:t>) Akraba sahibi olduğu için.</w:t>
      </w:r>
    </w:p>
    <w:p w:rsidR="008117BB" w:rsidRPr="007173B6" w:rsidRDefault="008117BB" w:rsidP="008F2D11">
      <w:pPr>
        <w:autoSpaceDE w:val="0"/>
        <w:autoSpaceDN w:val="0"/>
        <w:adjustRightInd w:val="0"/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D)</w:t>
      </w:r>
      <w:r>
        <w:rPr>
          <w:rFonts w:ascii="Calibri" w:hAnsi="Calibri" w:cs="Calibri"/>
          <w:color w:val="000000"/>
          <w:sz w:val="26"/>
          <w:szCs w:val="26"/>
        </w:rPr>
        <w:t xml:space="preserve"> Akıllı, çalışan ve hoşgörülü olduğu için.</w:t>
      </w:r>
    </w:p>
    <w:p w:rsidR="008117BB" w:rsidRPr="007173B6" w:rsidRDefault="008117BB" w:rsidP="0095107C">
      <w:pPr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6-  Sınıfta yapılan bir tartışma sırasında arkadaşlarının düşüncelerine katılmadığı halde onları sonuna kadar saygı ile dinleyen bir öğrencinin davranışı, </w:t>
      </w:r>
      <w:hyperlink r:id="rId6" w:tgtFrame="_blank" w:history="1">
        <w:r w:rsidRPr="007173B6">
          <w:rPr>
            <w:rFonts w:ascii="Calibri" w:hAnsi="Calibri" w:cs="Calibri"/>
            <w:b/>
            <w:bCs/>
            <w:color w:val="000000"/>
            <w:sz w:val="26"/>
            <w:szCs w:val="26"/>
          </w:rPr>
          <w:t>aşağıdaki</w:t>
        </w:r>
      </w:hyperlink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 değerlerden </w:t>
      </w:r>
      <w:hyperlink r:id="rId7" w:tgtFrame="_blank" w:history="1">
        <w:r w:rsidRPr="007173B6">
          <w:rPr>
            <w:rFonts w:ascii="Calibri" w:hAnsi="Calibri" w:cs="Calibri"/>
            <w:b/>
            <w:bCs/>
            <w:color w:val="000000"/>
            <w:sz w:val="26"/>
            <w:szCs w:val="26"/>
            <w:u w:val="single"/>
          </w:rPr>
          <w:t>hangisi</w:t>
        </w:r>
      </w:hyperlink>
      <w:r w:rsidRPr="007173B6">
        <w:rPr>
          <w:rFonts w:ascii="Calibri" w:hAnsi="Calibri" w:cs="Calibri"/>
          <w:b/>
          <w:bCs/>
          <w:color w:val="000000"/>
          <w:sz w:val="26"/>
          <w:szCs w:val="26"/>
          <w:u w:val="single"/>
        </w:rPr>
        <w:t>ne daha uygundur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?</w:t>
      </w:r>
    </w:p>
    <w:p w:rsidR="008117BB" w:rsidRPr="007173B6" w:rsidRDefault="008117BB" w:rsidP="0095107C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A)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Sevgi   </w:t>
      </w:r>
      <w:r w:rsidRPr="007173B6">
        <w:rPr>
          <w:rFonts w:ascii="Calibri" w:hAnsi="Calibri" w:cs="Calibri"/>
          <w:color w:val="000000"/>
          <w:sz w:val="26"/>
          <w:szCs w:val="26"/>
        </w:rPr>
        <w:tab/>
      </w:r>
      <w:r w:rsidRPr="007173B6">
        <w:rPr>
          <w:rFonts w:ascii="Calibri" w:hAnsi="Calibri" w:cs="Calibri"/>
          <w:color w:val="000000"/>
          <w:sz w:val="26"/>
          <w:szCs w:val="26"/>
        </w:rPr>
        <w:tab/>
        <w:t xml:space="preserve">         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B)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  Hoşgörü </w:t>
      </w:r>
    </w:p>
    <w:p w:rsidR="008117BB" w:rsidRDefault="008117BB" w:rsidP="000E2799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C)</w:t>
      </w:r>
      <w:r w:rsidRPr="007173B6">
        <w:rPr>
          <w:rFonts w:ascii="Calibri" w:hAnsi="Calibri" w:cs="Calibri"/>
          <w:color w:val="000000"/>
          <w:sz w:val="26"/>
          <w:szCs w:val="26"/>
        </w:rPr>
        <w:t>  Dürüstlük </w:t>
      </w:r>
      <w:r w:rsidRPr="007173B6">
        <w:rPr>
          <w:rFonts w:ascii="Calibri" w:hAnsi="Calibri" w:cs="Calibri"/>
          <w:color w:val="000000"/>
          <w:sz w:val="26"/>
          <w:szCs w:val="26"/>
        </w:rPr>
        <w:tab/>
        <w:t xml:space="preserve">         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D)</w:t>
      </w:r>
      <w:r w:rsidRPr="007173B6">
        <w:rPr>
          <w:rFonts w:ascii="Calibri" w:hAnsi="Calibri" w:cs="Calibri"/>
          <w:color w:val="000000"/>
          <w:sz w:val="26"/>
          <w:szCs w:val="26"/>
        </w:rPr>
        <w:t>  Güven</w:t>
      </w:r>
    </w:p>
    <w:p w:rsidR="008117BB" w:rsidRDefault="008117BB" w:rsidP="000E2799">
      <w:pPr>
        <w:rPr>
          <w:rFonts w:ascii="Calibri" w:hAnsi="Calibri" w:cs="Calibri"/>
          <w:color w:val="000000"/>
          <w:sz w:val="26"/>
          <w:szCs w:val="26"/>
        </w:rPr>
      </w:pPr>
    </w:p>
    <w:p w:rsidR="008117BB" w:rsidRPr="007173B6" w:rsidRDefault="008117BB" w:rsidP="000E2799">
      <w:pPr>
        <w:rPr>
          <w:rFonts w:ascii="Calibri" w:hAnsi="Calibri" w:cs="Calibri"/>
          <w:color w:val="000000"/>
          <w:sz w:val="26"/>
          <w:szCs w:val="26"/>
        </w:rPr>
      </w:pPr>
    </w:p>
    <w:p w:rsidR="008117BB" w:rsidRPr="007173B6" w:rsidRDefault="008117BB" w:rsidP="000E2799">
      <w:pPr>
        <w:rPr>
          <w:rFonts w:ascii="Calibri" w:hAnsi="Calibri" w:cs="Calibri"/>
          <w:b/>
          <w:bCs/>
          <w:color w:val="000000"/>
          <w:sz w:val="26"/>
          <w:szCs w:val="26"/>
          <w:u w:val="single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7-  Aşağıdaki değerlerden hangisi insanı insan yapan değerlerden birisi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  <w:u w:val="single"/>
        </w:rPr>
        <w:t>değildir?</w:t>
      </w:r>
    </w:p>
    <w:p w:rsidR="008117BB" w:rsidRPr="007173B6" w:rsidRDefault="008117BB" w:rsidP="0026124E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color w:val="000000"/>
          <w:sz w:val="26"/>
          <w:szCs w:val="26"/>
        </w:rPr>
        <w:t xml:space="preserve"> A) Adalet                    B) Bencillik                                                    C) Hoşgörü                  D) Yardımlaşma</w:t>
      </w:r>
    </w:p>
    <w:p w:rsidR="008117BB" w:rsidRPr="007173B6" w:rsidRDefault="008117BB" w:rsidP="000558BF">
      <w:pPr>
        <w:tabs>
          <w:tab w:val="left" w:pos="3828"/>
        </w:tabs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8-  Apartman toplantısı sırasında komşularının düşüncelerine katılmadığı halde onları sonuna kadar saygı ile dinleyen bir kişinin davranışı, </w:t>
      </w:r>
      <w:hyperlink r:id="rId8" w:tgtFrame="_blank" w:history="1">
        <w:r w:rsidRPr="007173B6">
          <w:rPr>
            <w:rFonts w:ascii="Calibri" w:hAnsi="Calibri" w:cs="Calibri"/>
            <w:b/>
            <w:bCs/>
            <w:color w:val="000000"/>
            <w:sz w:val="26"/>
            <w:szCs w:val="26"/>
          </w:rPr>
          <w:t>aşağıdaki</w:t>
        </w:r>
      </w:hyperlink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 etik değerlerden </w:t>
      </w:r>
      <w:hyperlink r:id="rId9" w:tgtFrame="_blank" w:history="1">
        <w:r w:rsidRPr="007173B6">
          <w:rPr>
            <w:rFonts w:ascii="Calibri" w:hAnsi="Calibri" w:cs="Calibri"/>
            <w:b/>
            <w:bCs/>
            <w:color w:val="000000"/>
            <w:sz w:val="26"/>
            <w:szCs w:val="26"/>
          </w:rPr>
          <w:t>hangisi</w:t>
        </w:r>
      </w:hyperlink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ne daha uygundur?  </w:t>
      </w:r>
    </w:p>
    <w:p w:rsidR="008117BB" w:rsidRPr="007173B6" w:rsidRDefault="008117BB" w:rsidP="000558BF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color w:val="000000"/>
          <w:sz w:val="26"/>
          <w:szCs w:val="26"/>
        </w:rPr>
        <w:t xml:space="preserve"> A)  Sevgi                  B)  Hoşgörü                                                      C)  Dürüstlük            D)  Güven</w:t>
      </w:r>
    </w:p>
    <w:p w:rsidR="008117BB" w:rsidRPr="007173B6" w:rsidRDefault="008117BB" w:rsidP="00D50BCC">
      <w:pPr>
        <w:rPr>
          <w:rFonts w:ascii="Calibri" w:hAnsi="Calibri" w:cs="Calibri"/>
          <w:color w:val="000000"/>
          <w:sz w:val="26"/>
          <w:szCs w:val="26"/>
        </w:rPr>
      </w:pPr>
    </w:p>
    <w:p w:rsidR="008117BB" w:rsidRPr="007173B6" w:rsidRDefault="008117BB" w:rsidP="00D50BCC">
      <w:pPr>
        <w:rPr>
          <w:rFonts w:ascii="Calibri" w:hAnsi="Calibri" w:cs="Calibri"/>
          <w:b/>
          <w:bCs/>
          <w:color w:val="000000"/>
          <w:sz w:val="26"/>
          <w:szCs w:val="26"/>
          <w:u w:val="single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9-  Çocuk Hakları Sözleşmesine göre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  <w:u w:val="single"/>
        </w:rPr>
        <w:t>hangisi çocuk kabul edilir?</w:t>
      </w:r>
    </w:p>
    <w:p w:rsidR="008117BB" w:rsidRPr="007173B6" w:rsidRDefault="008117BB" w:rsidP="008E7A02">
      <w:pPr>
        <w:ind w:left="-284"/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     A)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Okullardaki tüm çocuklar</w:t>
      </w:r>
    </w:p>
    <w:p w:rsidR="008117BB" w:rsidRPr="007173B6" w:rsidRDefault="008117BB" w:rsidP="008E7A02">
      <w:pPr>
        <w:ind w:left="-284"/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     B)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20 yaşından küçük insanlar</w:t>
      </w:r>
    </w:p>
    <w:p w:rsidR="008117BB" w:rsidRPr="007173B6" w:rsidRDefault="008117BB" w:rsidP="008E7A02">
      <w:pPr>
        <w:ind w:left="-284"/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     C) 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18 yaşından küçük insanlar </w:t>
      </w:r>
    </w:p>
    <w:p w:rsidR="008117BB" w:rsidRPr="007173B6" w:rsidRDefault="008117BB" w:rsidP="0065452C">
      <w:pPr>
        <w:ind w:left="-284"/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ab/>
        <w:t>D)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11 yaşından küçük insanlar</w:t>
      </w:r>
    </w:p>
    <w:p w:rsidR="008117BB" w:rsidRDefault="008117BB" w:rsidP="0065452C">
      <w:pPr>
        <w:ind w:left="-284"/>
        <w:rPr>
          <w:rFonts w:ascii="Calibri" w:hAnsi="Calibri" w:cs="Calibri"/>
          <w:color w:val="000000"/>
          <w:sz w:val="26"/>
          <w:szCs w:val="26"/>
          <w:u w:color="000000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                                                                                                                 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  <w:u w:color="000000"/>
        </w:rPr>
        <w:t xml:space="preserve"> 10 -  Aşağıdakilerden hangisi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  <w:u w:val="single"/>
        </w:rPr>
        <w:t xml:space="preserve">çocuk haklarındanbiri  olamaz?                                                               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  <w:u w:color="000000"/>
        </w:rPr>
        <w:t xml:space="preserve">A) </w:t>
      </w:r>
      <w:r w:rsidRPr="007173B6">
        <w:rPr>
          <w:rFonts w:ascii="Calibri" w:hAnsi="Calibri" w:cs="Calibri"/>
          <w:color w:val="000000"/>
          <w:sz w:val="26"/>
          <w:szCs w:val="26"/>
          <w:u w:color="000000"/>
        </w:rPr>
        <w:t xml:space="preserve">Sağlıklı yaşam hakkı                                                              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  <w:u w:color="000000"/>
        </w:rPr>
        <w:t>B)</w:t>
      </w:r>
      <w:r w:rsidRPr="007173B6">
        <w:rPr>
          <w:rFonts w:ascii="Calibri" w:hAnsi="Calibri" w:cs="Calibri"/>
          <w:color w:val="000000"/>
          <w:sz w:val="26"/>
          <w:szCs w:val="26"/>
          <w:u w:color="000000"/>
        </w:rPr>
        <w:t xml:space="preserve"> </w:t>
      </w:r>
      <w:r>
        <w:rPr>
          <w:rFonts w:ascii="Calibri" w:hAnsi="Calibri" w:cs="Calibri"/>
          <w:color w:val="000000"/>
          <w:sz w:val="26"/>
          <w:szCs w:val="26"/>
          <w:u w:color="000000"/>
        </w:rPr>
        <w:t>Konut edinme hakkı</w:t>
      </w:r>
    </w:p>
    <w:p w:rsidR="008117BB" w:rsidRPr="007173B6" w:rsidRDefault="008117BB" w:rsidP="0065452C">
      <w:pPr>
        <w:ind w:left="-284"/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  <w:u w:color="000000"/>
        </w:rPr>
        <w:t>C)</w:t>
      </w:r>
      <w:r w:rsidRPr="007173B6">
        <w:rPr>
          <w:rFonts w:ascii="Calibri" w:hAnsi="Calibri" w:cs="Calibri"/>
          <w:color w:val="000000"/>
          <w:sz w:val="26"/>
          <w:szCs w:val="26"/>
          <w:u w:color="000000"/>
        </w:rPr>
        <w:t xml:space="preserve"> Yeterli beslenme, barınma hakkı                                                   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  <w:u w:color="000000"/>
        </w:rPr>
        <w:t>D)</w:t>
      </w:r>
      <w:r w:rsidRPr="007173B6">
        <w:rPr>
          <w:rFonts w:ascii="Calibri" w:hAnsi="Calibri" w:cs="Calibri"/>
          <w:color w:val="000000"/>
          <w:sz w:val="26"/>
          <w:szCs w:val="26"/>
          <w:u w:color="000000"/>
        </w:rPr>
        <w:t xml:space="preserve"> Eğitim görme hakkı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     </w:t>
      </w:r>
    </w:p>
    <w:p w:rsidR="008117BB" w:rsidRPr="007173B6" w:rsidRDefault="008117BB" w:rsidP="0065452C">
      <w:pPr>
        <w:ind w:left="-284"/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color w:val="000000"/>
          <w:sz w:val="26"/>
          <w:szCs w:val="26"/>
        </w:rPr>
        <w:t xml:space="preserve">                      </w:t>
      </w:r>
    </w:p>
    <w:p w:rsidR="008117BB" w:rsidRPr="007173B6" w:rsidRDefault="008117BB" w:rsidP="00D50BCC">
      <w:pPr>
        <w:ind w:left="-284"/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11-  İnsan, aşağıda verilenlerden hangilerini </w:t>
      </w:r>
      <w:hyperlink r:id="rId10" w:history="1">
        <w:r w:rsidRPr="007173B6">
          <w:rPr>
            <w:rStyle w:val="Hyperlink"/>
            <w:rFonts w:ascii="Calibri" w:hAnsi="Calibri" w:cs="Calibri"/>
            <w:b/>
            <w:bCs/>
            <w:color w:val="000000"/>
            <w:sz w:val="26"/>
            <w:szCs w:val="26"/>
          </w:rPr>
          <w:t>akıl</w:t>
        </w:r>
      </w:hyperlink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 sayesinde yapabilir, bulabilir?</w:t>
      </w:r>
    </w:p>
    <w:p w:rsidR="008117BB" w:rsidRPr="007173B6" w:rsidRDefault="008117BB" w:rsidP="008E7A02">
      <w:pPr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A.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 Soluk </w:t>
      </w:r>
      <w:hyperlink r:id="rId11" w:history="1">
        <w:r w:rsidRPr="007173B6">
          <w:rPr>
            <w:rStyle w:val="Hyperlink"/>
            <w:rFonts w:ascii="Calibri" w:hAnsi="Calibri" w:cs="Calibri"/>
            <w:color w:val="000000"/>
            <w:sz w:val="26"/>
            <w:szCs w:val="26"/>
          </w:rPr>
          <w:t>alıp verme</w:t>
        </w:r>
      </w:hyperlink>
    </w:p>
    <w:p w:rsidR="008117BB" w:rsidRPr="007173B6" w:rsidRDefault="008117BB" w:rsidP="008E7A02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B</w:t>
      </w:r>
      <w:r w:rsidRPr="007173B6">
        <w:rPr>
          <w:rFonts w:ascii="Calibri" w:hAnsi="Calibri" w:cs="Calibri"/>
          <w:color w:val="000000"/>
          <w:sz w:val="26"/>
          <w:szCs w:val="26"/>
        </w:rPr>
        <w:t>. Soğuk havada titreme</w:t>
      </w:r>
    </w:p>
    <w:p w:rsidR="008117BB" w:rsidRPr="007173B6" w:rsidRDefault="008117BB" w:rsidP="008E7A02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C.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 Sıcakta terleme        </w:t>
      </w:r>
    </w:p>
    <w:p w:rsidR="008117BB" w:rsidRPr="007173B6" w:rsidRDefault="008117BB" w:rsidP="008E7A02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D.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 Doğru ile yanlışı ayırt etme</w:t>
      </w:r>
    </w:p>
    <w:p w:rsidR="008117BB" w:rsidRPr="007173B6" w:rsidRDefault="008117BB" w:rsidP="008E7A02">
      <w:pPr>
        <w:rPr>
          <w:rFonts w:ascii="Calibri" w:hAnsi="Calibri" w:cs="Calibri"/>
          <w:color w:val="000000"/>
          <w:sz w:val="26"/>
          <w:szCs w:val="26"/>
        </w:rPr>
      </w:pPr>
    </w:p>
    <w:p w:rsidR="008117BB" w:rsidRPr="007173B6" w:rsidRDefault="008117BB" w:rsidP="00AC5239">
      <w:pPr>
        <w:pStyle w:val="Pa2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jc w:val="both"/>
        <w:rPr>
          <w:rFonts w:ascii="Calibri" w:hAnsi="Calibri" w:cs="Calibri"/>
          <w:i/>
          <w:iCs/>
          <w:color w:val="000000"/>
          <w:sz w:val="26"/>
          <w:szCs w:val="26"/>
        </w:rPr>
      </w:pPr>
      <w:r w:rsidRPr="007173B6">
        <w:rPr>
          <w:rFonts w:ascii="Calibri" w:hAnsi="Calibri" w:cs="Calibri"/>
          <w:i/>
          <w:iCs/>
          <w:color w:val="000000"/>
          <w:sz w:val="26"/>
          <w:szCs w:val="26"/>
        </w:rPr>
        <w:t xml:space="preserve">Sivrisinek alayla vızıldamış: “Öyle, öyle işte!” demiş. “Senden daha güçlüsü olur mu bu dünyada? El, ayak sende, kirli geziyorsun hem de. Akıl sende, çalışmak sende, yazı sende, kitap sende, bilgi-buluş sende, geriye ne kaldı bende?” </w:t>
      </w:r>
    </w:p>
    <w:p w:rsidR="008117BB" w:rsidRPr="007173B6" w:rsidRDefault="008117BB" w:rsidP="00832635">
      <w:pPr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12-  Sivrisineğe göre bu dünyada en güçlü yaratık kimdir?</w:t>
      </w:r>
    </w:p>
    <w:p w:rsidR="008117BB" w:rsidRPr="007173B6" w:rsidRDefault="008117BB" w:rsidP="00921720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A)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Robotlar                    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B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) İnsanlar                                          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C)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Dinozorlar     </w:t>
      </w:r>
      <w:r w:rsidRPr="007173B6">
        <w:rPr>
          <w:rFonts w:ascii="Calibri" w:hAnsi="Calibri" w:cs="Calibri"/>
          <w:color w:val="000000"/>
          <w:sz w:val="26"/>
          <w:szCs w:val="26"/>
        </w:rPr>
        <w:tab/>
        <w:t xml:space="preserve">    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D)</w:t>
      </w:r>
      <w:r>
        <w:rPr>
          <w:rFonts w:ascii="Calibri" w:hAnsi="Calibri" w:cs="Calibri"/>
          <w:color w:val="000000"/>
          <w:sz w:val="26"/>
          <w:szCs w:val="26"/>
        </w:rPr>
        <w:t xml:space="preserve"> B</w:t>
      </w:r>
      <w:r w:rsidRPr="007173B6">
        <w:rPr>
          <w:rFonts w:ascii="Calibri" w:hAnsi="Calibri" w:cs="Calibri"/>
          <w:color w:val="000000"/>
          <w:sz w:val="26"/>
          <w:szCs w:val="26"/>
        </w:rPr>
        <w:t>linalar</w:t>
      </w:r>
    </w:p>
    <w:p w:rsidR="008117BB" w:rsidRPr="007173B6" w:rsidRDefault="008117BB" w:rsidP="00BC4D30">
      <w:pPr>
        <w:tabs>
          <w:tab w:val="left" w:pos="975"/>
        </w:tabs>
        <w:rPr>
          <w:rFonts w:ascii="Calibri" w:hAnsi="Calibri" w:cs="Calibri"/>
          <w:color w:val="000000"/>
          <w:sz w:val="26"/>
          <w:szCs w:val="26"/>
        </w:rPr>
      </w:pPr>
    </w:p>
    <w:p w:rsidR="008117BB" w:rsidRPr="007173B6" w:rsidRDefault="008117BB" w:rsidP="00EB463D">
      <w:pPr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13- Aşağıda belirtilen sorumluluklardan hangisi çocuklara ait olabilir?  </w:t>
      </w:r>
    </w:p>
    <w:p w:rsidR="008117BB" w:rsidRPr="007173B6" w:rsidRDefault="008117BB" w:rsidP="00EB463D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color w:val="000000"/>
          <w:sz w:val="26"/>
          <w:szCs w:val="26"/>
        </w:rPr>
        <w:t xml:space="preserve">A) Evden ayrılırken haber verme                                                   B) Askere gitme  </w:t>
      </w:r>
    </w:p>
    <w:p w:rsidR="008117BB" w:rsidRPr="007173B6" w:rsidRDefault="008117BB" w:rsidP="00EB463D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color w:val="000000"/>
          <w:sz w:val="26"/>
          <w:szCs w:val="26"/>
        </w:rPr>
        <w:t>C) Para kazanarak evin ihtiyaçlarını karşılama.                                                                             D) Oy kullanma</w:t>
      </w:r>
    </w:p>
    <w:p w:rsidR="008117BB" w:rsidRPr="007173B6" w:rsidRDefault="008117BB" w:rsidP="00D50BCC">
      <w:pPr>
        <w:ind w:left="-284"/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14-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  <w:u w:color="000000"/>
        </w:rPr>
        <w:t xml:space="preserve"> Aşağıdakilerden hangisi insanın duygusal yönünü belirtir?</w:t>
      </w:r>
    </w:p>
    <w:p w:rsidR="008117BB" w:rsidRPr="007173B6" w:rsidRDefault="008117BB" w:rsidP="00266548">
      <w:pPr>
        <w:ind w:left="-284"/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  <w:u w:color="000000"/>
        </w:rPr>
        <w:t>A)</w:t>
      </w:r>
      <w:r w:rsidRPr="007173B6">
        <w:rPr>
          <w:rFonts w:ascii="Calibri" w:hAnsi="Calibri" w:cs="Calibri"/>
          <w:color w:val="000000"/>
          <w:sz w:val="26"/>
          <w:szCs w:val="26"/>
          <w:u w:color="000000"/>
        </w:rPr>
        <w:t xml:space="preserve"> Konuşması                                  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  <w:u w:color="000000"/>
        </w:rPr>
        <w:t>B)</w:t>
      </w:r>
      <w:r w:rsidRPr="007173B6">
        <w:rPr>
          <w:rFonts w:ascii="Calibri" w:hAnsi="Calibri" w:cs="Calibri"/>
          <w:color w:val="000000"/>
          <w:sz w:val="26"/>
          <w:szCs w:val="26"/>
          <w:u w:color="000000"/>
        </w:rPr>
        <w:t xml:space="preserve"> Ağlaması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  <w:u w:color="000000"/>
        </w:rPr>
        <w:t xml:space="preserve">                                                                C)</w:t>
      </w:r>
      <w:r w:rsidRPr="007173B6">
        <w:rPr>
          <w:rFonts w:ascii="Calibri" w:hAnsi="Calibri" w:cs="Calibri"/>
          <w:color w:val="000000"/>
          <w:sz w:val="26"/>
          <w:szCs w:val="26"/>
          <w:u w:color="000000"/>
        </w:rPr>
        <w:t xml:space="preserve"> Dans etmesi                                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  <w:u w:color="000000"/>
        </w:rPr>
        <w:t>D)</w:t>
      </w:r>
      <w:r w:rsidRPr="007173B6">
        <w:rPr>
          <w:rFonts w:ascii="Calibri" w:hAnsi="Calibri" w:cs="Calibri"/>
          <w:color w:val="000000"/>
          <w:sz w:val="26"/>
          <w:szCs w:val="26"/>
          <w:u w:color="000000"/>
        </w:rPr>
        <w:t xml:space="preserve"> Yürümesi</w:t>
      </w:r>
    </w:p>
    <w:p w:rsidR="008117BB" w:rsidRDefault="008117BB" w:rsidP="00EB463D">
      <w:pPr>
        <w:spacing w:line="276" w:lineRule="auto"/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15-“ Vatandaşlar istek ve şikayetlerini </w:t>
      </w:r>
      <w:r>
        <w:rPr>
          <w:rFonts w:ascii="Calibri" w:hAnsi="Calibri" w:cs="Calibri"/>
          <w:b/>
          <w:bCs/>
          <w:color w:val="000000"/>
          <w:sz w:val="26"/>
          <w:szCs w:val="26"/>
        </w:rPr>
        <w:t>……</w:t>
      </w:r>
    </w:p>
    <w:p w:rsidR="008117BB" w:rsidRPr="007173B6" w:rsidRDefault="008117BB" w:rsidP="00EB463D">
      <w:pPr>
        <w:spacing w:line="276" w:lineRule="auto"/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….…</w:t>
      </w:r>
      <w:r>
        <w:rPr>
          <w:rFonts w:ascii="Calibri" w:hAnsi="Calibri" w:cs="Calibri"/>
          <w:b/>
          <w:bCs/>
          <w:color w:val="000000"/>
          <w:sz w:val="26"/>
          <w:szCs w:val="26"/>
        </w:rPr>
        <w:t>……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……yoluyla ilgili kuruluşlara bildirir.” İfadesinde boşluğa aşağıdakilerden hangisi yazılmalıdı</w:t>
      </w:r>
      <w:r w:rsidRPr="007173B6">
        <w:rPr>
          <w:rFonts w:ascii="Calibri" w:hAnsi="Calibri" w:cs="Calibri"/>
          <w:color w:val="000000"/>
          <w:sz w:val="26"/>
          <w:szCs w:val="26"/>
        </w:rPr>
        <w:t>r?</w:t>
      </w:r>
    </w:p>
    <w:p w:rsidR="008117BB" w:rsidRPr="007173B6" w:rsidRDefault="008117BB" w:rsidP="00EB463D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A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. Seyahat            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 B. </w:t>
      </w:r>
      <w:r w:rsidRPr="007173B6">
        <w:rPr>
          <w:rFonts w:ascii="Calibri" w:hAnsi="Calibri" w:cs="Calibri"/>
          <w:color w:val="000000"/>
          <w:sz w:val="26"/>
          <w:szCs w:val="26"/>
        </w:rPr>
        <w:t>Sosyal yaşama katılma</w:t>
      </w:r>
    </w:p>
    <w:p w:rsidR="008117BB" w:rsidRPr="007173B6" w:rsidRDefault="008117BB" w:rsidP="00EB463D">
      <w:pPr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C.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Eğitim                 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D.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Dilekçe</w:t>
      </w:r>
    </w:p>
    <w:p w:rsidR="008117BB" w:rsidRPr="007173B6" w:rsidRDefault="008117BB" w:rsidP="00BC4D30">
      <w:pPr>
        <w:tabs>
          <w:tab w:val="left" w:pos="975"/>
        </w:tabs>
        <w:rPr>
          <w:rFonts w:ascii="Calibri" w:hAnsi="Calibri" w:cs="Calibri"/>
          <w:color w:val="000000"/>
          <w:sz w:val="26"/>
          <w:szCs w:val="26"/>
        </w:rPr>
      </w:pPr>
    </w:p>
    <w:p w:rsidR="008117BB" w:rsidRPr="007173B6" w:rsidRDefault="008117BB" w:rsidP="00EB463D">
      <w:pPr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16-İnsanın haklarının kullanımı ne zaman başlar ve biter? </w:t>
      </w:r>
    </w:p>
    <w:p w:rsidR="008117BB" w:rsidRPr="007173B6" w:rsidRDefault="008117BB" w:rsidP="00EB463D">
      <w:pPr>
        <w:tabs>
          <w:tab w:val="left" w:pos="4536"/>
        </w:tabs>
        <w:spacing w:before="240"/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A)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18     -    60 Yaş arasında  </w:t>
      </w:r>
      <w:r w:rsidRPr="007173B6">
        <w:rPr>
          <w:rFonts w:ascii="Calibri" w:hAnsi="Calibri" w:cs="Calibri"/>
          <w:color w:val="000000"/>
          <w:sz w:val="26"/>
          <w:szCs w:val="26"/>
        </w:rPr>
        <w:tab/>
      </w:r>
    </w:p>
    <w:p w:rsidR="008117BB" w:rsidRPr="007173B6" w:rsidRDefault="008117BB" w:rsidP="00EB463D">
      <w:pPr>
        <w:tabs>
          <w:tab w:val="left" w:pos="4536"/>
        </w:tabs>
        <w:spacing w:before="240"/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B)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Doğum  -   ölüm arasında</w:t>
      </w:r>
    </w:p>
    <w:p w:rsidR="008117BB" w:rsidRPr="007173B6" w:rsidRDefault="008117BB" w:rsidP="00EB463D">
      <w:pPr>
        <w:tabs>
          <w:tab w:val="left" w:pos="4536"/>
        </w:tabs>
        <w:spacing w:before="240"/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C</w:t>
      </w:r>
      <w:r w:rsidRPr="007173B6">
        <w:rPr>
          <w:rFonts w:ascii="Calibri" w:hAnsi="Calibri" w:cs="Calibri"/>
          <w:color w:val="000000"/>
          <w:sz w:val="26"/>
          <w:szCs w:val="26"/>
        </w:rPr>
        <w:t>) 0    -     18 Yaş arası</w:t>
      </w:r>
      <w:r w:rsidRPr="007173B6">
        <w:rPr>
          <w:rFonts w:ascii="Calibri" w:hAnsi="Calibri" w:cs="Calibri"/>
          <w:color w:val="000000"/>
          <w:sz w:val="26"/>
          <w:szCs w:val="26"/>
        </w:rPr>
        <w:tab/>
      </w:r>
    </w:p>
    <w:p w:rsidR="008117BB" w:rsidRPr="007173B6" w:rsidRDefault="008117BB" w:rsidP="00EB463D">
      <w:pPr>
        <w:tabs>
          <w:tab w:val="left" w:pos="975"/>
        </w:tabs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D)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 Okula başlama   -   bitiş arasında</w:t>
      </w:r>
    </w:p>
    <w:p w:rsidR="008117BB" w:rsidRPr="007173B6" w:rsidRDefault="008117BB" w:rsidP="00BC4D30">
      <w:pPr>
        <w:tabs>
          <w:tab w:val="left" w:pos="975"/>
        </w:tabs>
        <w:rPr>
          <w:rFonts w:ascii="Calibri" w:hAnsi="Calibri" w:cs="Calibri"/>
          <w:color w:val="000000"/>
          <w:sz w:val="26"/>
          <w:szCs w:val="26"/>
        </w:rPr>
      </w:pPr>
    </w:p>
    <w:p w:rsidR="008117BB" w:rsidRPr="007173B6" w:rsidRDefault="008117BB" w:rsidP="007173B6">
      <w:pPr>
        <w:spacing w:line="276" w:lineRule="auto"/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17-</w:t>
      </w:r>
      <w:r w:rsidRPr="007173B6">
        <w:rPr>
          <w:rFonts w:ascii="Calibri" w:hAnsi="Calibri" w:cs="Calibri"/>
          <w:b/>
          <w:bCs/>
          <w:color w:val="000000"/>
          <w:spacing w:val="4"/>
          <w:sz w:val="26"/>
          <w:szCs w:val="26"/>
        </w:rPr>
        <w:t xml:space="preserve">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Aşağıdakilerden hangisi İnsan Haklarından birisi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  <w:u w:val="single"/>
        </w:rPr>
        <w:t>değildir?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 </w:t>
      </w:r>
    </w:p>
    <w:p w:rsidR="008117BB" w:rsidRDefault="008117BB" w:rsidP="007173B6">
      <w:pPr>
        <w:spacing w:line="276" w:lineRule="auto"/>
        <w:rPr>
          <w:rFonts w:ascii="Calibri" w:hAnsi="Calibri" w:cs="Calibri"/>
          <w:color w:val="000000"/>
          <w:sz w:val="26"/>
          <w:szCs w:val="26"/>
        </w:rPr>
      </w:pPr>
      <w:r w:rsidRPr="007173B6">
        <w:rPr>
          <w:rFonts w:ascii="Calibri" w:hAnsi="Calibri" w:cs="Calibri"/>
          <w:color w:val="000000"/>
          <w:sz w:val="26"/>
          <w:szCs w:val="26"/>
        </w:rPr>
        <w:t xml:space="preserve">A) Beslenme                      B)Barınma                                                       C) Düşünce ve İnanç    </w:t>
      </w:r>
      <w:r>
        <w:rPr>
          <w:rFonts w:ascii="Calibri" w:hAnsi="Calibri" w:cs="Calibri"/>
          <w:color w:val="000000"/>
          <w:sz w:val="26"/>
          <w:szCs w:val="26"/>
        </w:rPr>
        <w:t xml:space="preserve">     D)</w:t>
      </w:r>
      <w:r w:rsidRPr="007173B6">
        <w:rPr>
          <w:rFonts w:ascii="Calibri" w:hAnsi="Calibri" w:cs="Calibri"/>
          <w:color w:val="000000"/>
          <w:sz w:val="26"/>
          <w:szCs w:val="26"/>
        </w:rPr>
        <w:t xml:space="preserve">Kanunlara </w:t>
      </w:r>
      <w:r>
        <w:rPr>
          <w:rFonts w:ascii="Calibri" w:hAnsi="Calibri" w:cs="Calibri"/>
          <w:color w:val="000000"/>
          <w:sz w:val="26"/>
          <w:szCs w:val="26"/>
        </w:rPr>
        <w:t xml:space="preserve">uy-     </w:t>
      </w:r>
    </w:p>
    <w:p w:rsidR="008117BB" w:rsidRPr="007173B6" w:rsidRDefault="008117BB" w:rsidP="007173B6">
      <w:pPr>
        <w:spacing w:line="276" w:lineRule="auto"/>
        <w:rPr>
          <w:rFonts w:ascii="Calibri" w:hAnsi="Calibri" w:cs="Calibri"/>
          <w:b/>
          <w:bCs/>
          <w:color w:val="000000"/>
          <w:sz w:val="26"/>
          <w:szCs w:val="26"/>
        </w:rPr>
      </w:pPr>
      <w:r>
        <w:rPr>
          <w:rFonts w:ascii="Calibri" w:hAnsi="Calibri" w:cs="Calibri"/>
          <w:color w:val="000000"/>
          <w:sz w:val="26"/>
          <w:szCs w:val="26"/>
        </w:rPr>
        <w:t xml:space="preserve">                                                 </w:t>
      </w:r>
      <w:r w:rsidRPr="006C3F0F">
        <w:rPr>
          <w:rFonts w:ascii="Calibri" w:hAnsi="Calibri" w:cs="Calibri"/>
          <w:color w:val="000000"/>
          <w:sz w:val="26"/>
          <w:szCs w:val="26"/>
        </w:rPr>
        <w:t>mama</w:t>
      </w:r>
      <w:r>
        <w:rPr>
          <w:rFonts w:ascii="Calibri" w:hAnsi="Calibri" w:cs="Calibri"/>
          <w:color w:val="000000"/>
          <w:sz w:val="26"/>
          <w:szCs w:val="26"/>
        </w:rPr>
        <w:t xml:space="preserve">   </w:t>
      </w:r>
    </w:p>
    <w:p w:rsidR="008117BB" w:rsidRPr="007173B6" w:rsidRDefault="008117BB" w:rsidP="001A7319">
      <w:pPr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 xml:space="preserve">18-  Aşağıdakilerden hangisi kendimize karşı olan sorumluluklarımızdan biri </w:t>
      </w:r>
      <w:r w:rsidRPr="007173B6">
        <w:rPr>
          <w:rFonts w:ascii="Calibri" w:hAnsi="Calibri" w:cs="Calibri"/>
          <w:b/>
          <w:bCs/>
          <w:color w:val="000000"/>
          <w:sz w:val="26"/>
          <w:szCs w:val="26"/>
          <w:u w:val="single"/>
        </w:rPr>
        <w:t>değildir?</w:t>
      </w:r>
    </w:p>
    <w:p w:rsidR="008117BB" w:rsidRPr="00A3310E" w:rsidRDefault="008117BB" w:rsidP="002B5E65">
      <w:pPr>
        <w:rPr>
          <w:rFonts w:ascii="Calibri" w:hAnsi="Calibri" w:cs="Calibri"/>
          <w:color w:val="000000"/>
          <w:sz w:val="26"/>
          <w:szCs w:val="26"/>
        </w:rPr>
      </w:pPr>
      <w:r w:rsidRPr="00A3310E">
        <w:rPr>
          <w:rFonts w:ascii="Calibri" w:hAnsi="Calibri" w:cs="Calibri"/>
          <w:color w:val="000000"/>
          <w:sz w:val="26"/>
          <w:szCs w:val="26"/>
        </w:rPr>
        <w:t>A)Dengeli beslenmemiz                                            B)Temizliğe dikkat etmemiz</w:t>
      </w:r>
    </w:p>
    <w:p w:rsidR="008117BB" w:rsidRPr="00A3310E" w:rsidRDefault="008117BB" w:rsidP="002B5E65">
      <w:pPr>
        <w:rPr>
          <w:rFonts w:ascii="Calibri" w:hAnsi="Calibri" w:cs="Calibri"/>
          <w:color w:val="000000"/>
          <w:sz w:val="26"/>
          <w:szCs w:val="26"/>
        </w:rPr>
      </w:pPr>
      <w:r w:rsidRPr="00A3310E">
        <w:rPr>
          <w:rFonts w:ascii="Calibri" w:hAnsi="Calibri" w:cs="Calibri"/>
          <w:color w:val="000000"/>
          <w:sz w:val="26"/>
          <w:szCs w:val="26"/>
        </w:rPr>
        <w:t>C)Derslerimize çalışmamız                                                                  D)Ağaçları korumamız</w:t>
      </w:r>
    </w:p>
    <w:p w:rsidR="008117BB" w:rsidRPr="007173B6" w:rsidRDefault="008117BB" w:rsidP="002B5E65">
      <w:pPr>
        <w:pStyle w:val="NoSpacing"/>
        <w:rPr>
          <w:b/>
          <w:bCs/>
          <w:color w:val="000000"/>
          <w:sz w:val="26"/>
          <w:szCs w:val="26"/>
        </w:rPr>
      </w:pPr>
    </w:p>
    <w:p w:rsidR="008117BB" w:rsidRPr="007173B6" w:rsidRDefault="008117BB" w:rsidP="00945158">
      <w:pPr>
        <w:pStyle w:val="NoSpacing"/>
        <w:rPr>
          <w:b/>
          <w:bCs/>
          <w:color w:val="000000"/>
          <w:sz w:val="26"/>
          <w:szCs w:val="26"/>
        </w:rPr>
      </w:pPr>
      <w:r w:rsidRPr="007173B6">
        <w:rPr>
          <w:b/>
          <w:bCs/>
          <w:color w:val="000000"/>
          <w:sz w:val="26"/>
          <w:szCs w:val="26"/>
        </w:rPr>
        <w:t>19-  Sorumluluk bilinci ilk olarak nerede başlar?</w:t>
      </w:r>
    </w:p>
    <w:p w:rsidR="008117BB" w:rsidRPr="007173B6" w:rsidRDefault="008117BB" w:rsidP="002B5E65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a- Okulda</w:t>
      </w:r>
      <w:r w:rsidRPr="007173B6">
        <w:rPr>
          <w:color w:val="000000"/>
          <w:sz w:val="26"/>
          <w:szCs w:val="26"/>
        </w:rPr>
        <w:tab/>
      </w:r>
      <w:r w:rsidRPr="007173B6">
        <w:rPr>
          <w:color w:val="000000"/>
          <w:sz w:val="26"/>
          <w:szCs w:val="26"/>
        </w:rPr>
        <w:tab/>
      </w:r>
      <w:r w:rsidRPr="007173B6">
        <w:rPr>
          <w:color w:val="000000"/>
          <w:sz w:val="26"/>
          <w:szCs w:val="26"/>
        </w:rPr>
        <w:tab/>
        <w:t xml:space="preserve">  b- Ailede</w:t>
      </w:r>
    </w:p>
    <w:p w:rsidR="008117BB" w:rsidRPr="007173B6" w:rsidRDefault="008117BB" w:rsidP="002B5E65">
      <w:pPr>
        <w:pStyle w:val="NoSpacing"/>
        <w:rPr>
          <w:b/>
          <w:bCs/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 xml:space="preserve">c- Arkadaşlar arasında </w:t>
      </w:r>
      <w:r w:rsidRPr="007173B6">
        <w:rPr>
          <w:color w:val="000000"/>
          <w:sz w:val="26"/>
          <w:szCs w:val="26"/>
        </w:rPr>
        <w:tab/>
        <w:t xml:space="preserve">  d- Askerlikte</w:t>
      </w:r>
    </w:p>
    <w:p w:rsidR="008117BB" w:rsidRPr="007173B6" w:rsidRDefault="008117BB" w:rsidP="002B5E65">
      <w:pPr>
        <w:pStyle w:val="NoSpacing"/>
        <w:rPr>
          <w:b/>
          <w:bCs/>
          <w:color w:val="000000"/>
          <w:sz w:val="26"/>
          <w:szCs w:val="26"/>
        </w:rPr>
      </w:pPr>
    </w:p>
    <w:p w:rsidR="008117BB" w:rsidRPr="007173B6" w:rsidRDefault="008117BB" w:rsidP="002B5E65">
      <w:pPr>
        <w:pStyle w:val="NoSpacing"/>
        <w:rPr>
          <w:b/>
          <w:bCs/>
          <w:color w:val="000000"/>
          <w:sz w:val="26"/>
          <w:szCs w:val="26"/>
        </w:rPr>
      </w:pPr>
      <w:r w:rsidRPr="007173B6">
        <w:rPr>
          <w:b/>
          <w:bCs/>
          <w:color w:val="000000"/>
          <w:sz w:val="26"/>
          <w:szCs w:val="26"/>
        </w:rPr>
        <w:t xml:space="preserve">20-  Aşağıdakilerden hangisi Temel Haklarımızdan biri </w:t>
      </w:r>
      <w:r w:rsidRPr="007173B6">
        <w:rPr>
          <w:b/>
          <w:bCs/>
          <w:i/>
          <w:iCs/>
          <w:color w:val="000000"/>
          <w:sz w:val="26"/>
          <w:szCs w:val="26"/>
          <w:u w:val="single"/>
        </w:rPr>
        <w:t>değildir</w:t>
      </w:r>
      <w:r w:rsidRPr="007173B6">
        <w:rPr>
          <w:b/>
          <w:bCs/>
          <w:color w:val="000000"/>
          <w:sz w:val="26"/>
          <w:szCs w:val="26"/>
        </w:rPr>
        <w:t>?</w:t>
      </w:r>
    </w:p>
    <w:p w:rsidR="008117BB" w:rsidRPr="007173B6" w:rsidRDefault="008117BB" w:rsidP="002B5E65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a- Yaşama hakkı</w:t>
      </w:r>
    </w:p>
    <w:p w:rsidR="008117BB" w:rsidRPr="007173B6" w:rsidRDefault="008117BB" w:rsidP="002B5E65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b- Sınıf geçme hakkı</w:t>
      </w:r>
    </w:p>
    <w:p w:rsidR="008117BB" w:rsidRPr="007173B6" w:rsidRDefault="008117BB" w:rsidP="002B5E65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c- Konut dokunulmazlığı hakkı</w:t>
      </w:r>
    </w:p>
    <w:p w:rsidR="008117BB" w:rsidRPr="00A31A09" w:rsidRDefault="008117BB" w:rsidP="002B5E65">
      <w:pPr>
        <w:rPr>
          <w:rFonts w:ascii="Calibri" w:hAnsi="Calibri" w:cs="Calibri"/>
          <w:i/>
          <w:iCs/>
          <w:outline/>
          <w:color w:val="000000"/>
          <w:sz w:val="26"/>
          <w:szCs w:val="26"/>
        </w:rPr>
      </w:pPr>
      <w:r w:rsidRPr="007173B6">
        <w:rPr>
          <w:rFonts w:ascii="Calibri" w:hAnsi="Calibri" w:cs="Calibri"/>
          <w:color w:val="000000"/>
          <w:sz w:val="26"/>
          <w:szCs w:val="26"/>
        </w:rPr>
        <w:t>d- Sağlık hakk</w:t>
      </w:r>
      <w:r>
        <w:rPr>
          <w:rFonts w:ascii="Calibri" w:hAnsi="Calibri" w:cs="Calibri"/>
          <w:color w:val="000000"/>
          <w:sz w:val="26"/>
          <w:szCs w:val="26"/>
        </w:rPr>
        <w:t>ı</w:t>
      </w:r>
    </w:p>
    <w:p w:rsidR="008117BB" w:rsidRPr="007173B6" w:rsidRDefault="008117BB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6"/>
          <w:szCs w:val="26"/>
        </w:rPr>
      </w:pPr>
    </w:p>
    <w:p w:rsidR="008117BB" w:rsidRPr="007173B6" w:rsidRDefault="008117BB" w:rsidP="0081683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6"/>
          <w:szCs w:val="26"/>
        </w:rPr>
      </w:pPr>
      <w:r w:rsidRPr="007173B6">
        <w:rPr>
          <w:rFonts w:ascii="Calibri" w:hAnsi="Calibri" w:cs="Calibri"/>
          <w:b/>
          <w:bCs/>
          <w:color w:val="000000"/>
          <w:sz w:val="26"/>
          <w:szCs w:val="26"/>
        </w:rPr>
        <w:t>21 -  Kişinin başkasına zarar vermeden düşündüğünü ve istediğini yapabilmesine ne denir?</w:t>
      </w:r>
    </w:p>
    <w:p w:rsidR="008117BB" w:rsidRPr="007173B6" w:rsidRDefault="008117BB" w:rsidP="00585E85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a- Hak</w:t>
      </w:r>
      <w:r w:rsidRPr="007173B6">
        <w:rPr>
          <w:color w:val="000000"/>
          <w:sz w:val="26"/>
          <w:szCs w:val="26"/>
        </w:rPr>
        <w:tab/>
      </w:r>
      <w:r w:rsidRPr="007173B6">
        <w:rPr>
          <w:color w:val="000000"/>
          <w:sz w:val="26"/>
          <w:szCs w:val="26"/>
        </w:rPr>
        <w:tab/>
      </w:r>
      <w:r w:rsidRPr="007173B6">
        <w:rPr>
          <w:color w:val="000000"/>
          <w:sz w:val="26"/>
          <w:szCs w:val="26"/>
        </w:rPr>
        <w:tab/>
        <w:t xml:space="preserve">             b- Sorumluluk                           c- Özgürlük</w:t>
      </w:r>
      <w:r w:rsidRPr="007173B6">
        <w:rPr>
          <w:color w:val="000000"/>
          <w:sz w:val="26"/>
          <w:szCs w:val="26"/>
        </w:rPr>
        <w:tab/>
      </w:r>
      <w:r w:rsidRPr="007173B6">
        <w:rPr>
          <w:color w:val="000000"/>
          <w:sz w:val="26"/>
          <w:szCs w:val="26"/>
        </w:rPr>
        <w:tab/>
      </w:r>
      <w:r w:rsidRPr="007173B6">
        <w:rPr>
          <w:color w:val="000000"/>
          <w:sz w:val="26"/>
          <w:szCs w:val="26"/>
        </w:rPr>
        <w:tab/>
        <w:t>d- Hoşgörü</w:t>
      </w:r>
    </w:p>
    <w:p w:rsidR="008117BB" w:rsidRPr="007173B6" w:rsidRDefault="008117BB" w:rsidP="00585E85">
      <w:pPr>
        <w:pStyle w:val="NoSpacing"/>
        <w:rPr>
          <w:b/>
          <w:bCs/>
          <w:color w:val="000000"/>
          <w:sz w:val="26"/>
          <w:szCs w:val="26"/>
        </w:rPr>
      </w:pPr>
    </w:p>
    <w:p w:rsidR="008117BB" w:rsidRPr="007173B6" w:rsidRDefault="008117BB" w:rsidP="00585E85">
      <w:pPr>
        <w:pStyle w:val="NoSpacing"/>
        <w:rPr>
          <w:b/>
          <w:bCs/>
          <w:color w:val="000000"/>
          <w:sz w:val="26"/>
          <w:szCs w:val="26"/>
        </w:rPr>
      </w:pPr>
      <w:r w:rsidRPr="007173B6">
        <w:rPr>
          <w:b/>
          <w:bCs/>
          <w:color w:val="000000"/>
          <w:sz w:val="26"/>
          <w:szCs w:val="26"/>
        </w:rPr>
        <w:t xml:space="preserve">22- "Bir kişinin kendi davranışlarının sonuçlarını üstenmesine sorumluluk denir." Buna göre hangisi </w:t>
      </w:r>
      <w:r w:rsidRPr="007173B6">
        <w:rPr>
          <w:b/>
          <w:bCs/>
          <w:i/>
          <w:iCs/>
          <w:color w:val="000000"/>
          <w:sz w:val="26"/>
          <w:szCs w:val="26"/>
          <w:u w:val="single"/>
        </w:rPr>
        <w:t>sorumsuzca</w:t>
      </w:r>
      <w:r w:rsidRPr="007173B6">
        <w:rPr>
          <w:b/>
          <w:bCs/>
          <w:color w:val="000000"/>
          <w:sz w:val="26"/>
          <w:szCs w:val="26"/>
        </w:rPr>
        <w:t>yapılan bir davranıştır?</w:t>
      </w:r>
    </w:p>
    <w:p w:rsidR="008117BB" w:rsidRPr="007173B6" w:rsidRDefault="008117BB" w:rsidP="00585E85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a- Ali'nin her gün kendi yatağını toplaması</w:t>
      </w:r>
    </w:p>
    <w:p w:rsidR="008117BB" w:rsidRPr="007173B6" w:rsidRDefault="008117BB" w:rsidP="00585E85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b- Ahmet'in kendi elbiselerini yerlerine koyması</w:t>
      </w:r>
    </w:p>
    <w:p w:rsidR="008117BB" w:rsidRPr="007173B6" w:rsidRDefault="008117BB" w:rsidP="00585E85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c- Serap'ın ev ödevlerini yapmaması</w:t>
      </w:r>
    </w:p>
    <w:p w:rsidR="008117BB" w:rsidRPr="007173B6" w:rsidRDefault="008117BB" w:rsidP="00585E85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d- Doktor Nilay'ın hastalarına iyi bakması</w:t>
      </w:r>
    </w:p>
    <w:p w:rsidR="008117BB" w:rsidRPr="007173B6" w:rsidRDefault="008117BB" w:rsidP="00585E85">
      <w:pPr>
        <w:pStyle w:val="NoSpacing"/>
        <w:rPr>
          <w:color w:val="000000"/>
          <w:sz w:val="26"/>
          <w:szCs w:val="26"/>
        </w:rPr>
      </w:pPr>
    </w:p>
    <w:p w:rsidR="008117BB" w:rsidRPr="007173B6" w:rsidRDefault="008117BB" w:rsidP="00585E85">
      <w:pPr>
        <w:pStyle w:val="NoSpacing"/>
        <w:rPr>
          <w:b/>
          <w:bCs/>
          <w:color w:val="000000"/>
          <w:sz w:val="26"/>
          <w:szCs w:val="26"/>
        </w:rPr>
      </w:pPr>
      <w:r w:rsidRPr="007173B6">
        <w:rPr>
          <w:b/>
          <w:bCs/>
          <w:color w:val="000000"/>
          <w:sz w:val="26"/>
          <w:szCs w:val="26"/>
        </w:rPr>
        <w:t>23-  Hangi durumda hak ve özgürlüğümüz kısıtlanabilir?</w:t>
      </w:r>
    </w:p>
    <w:p w:rsidR="008117BB" w:rsidRPr="007173B6" w:rsidRDefault="008117BB" w:rsidP="00585E85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a- Bir parkta istediğimiz kadar oynamak</w:t>
      </w:r>
    </w:p>
    <w:p w:rsidR="008117BB" w:rsidRPr="007173B6" w:rsidRDefault="008117BB" w:rsidP="00585E85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b-</w:t>
      </w:r>
      <w:r>
        <w:rPr>
          <w:color w:val="000000"/>
          <w:sz w:val="26"/>
          <w:szCs w:val="26"/>
        </w:rPr>
        <w:t>Otobüste</w:t>
      </w:r>
      <w:r w:rsidRPr="007173B6">
        <w:rPr>
          <w:color w:val="000000"/>
          <w:sz w:val="26"/>
          <w:szCs w:val="26"/>
        </w:rPr>
        <w:t xml:space="preserve"> yüksekle sesle müzik dinlemek</w:t>
      </w:r>
    </w:p>
    <w:p w:rsidR="008117BB" w:rsidRPr="007173B6" w:rsidRDefault="008117BB" w:rsidP="00585E85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c- Müzik dersinde flüt çalmak</w:t>
      </w:r>
    </w:p>
    <w:p w:rsidR="008117BB" w:rsidRPr="007173B6" w:rsidRDefault="008117BB" w:rsidP="00585E85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d- Kulaklık takıp, yüksek sesle müzik dinlemek</w:t>
      </w:r>
    </w:p>
    <w:p w:rsidR="008117BB" w:rsidRPr="007173B6" w:rsidRDefault="008117BB" w:rsidP="005514A8">
      <w:pPr>
        <w:pStyle w:val="NoSpacing"/>
        <w:rPr>
          <w:b/>
          <w:bCs/>
          <w:color w:val="000000"/>
          <w:sz w:val="26"/>
          <w:szCs w:val="26"/>
        </w:rPr>
      </w:pPr>
      <w:r w:rsidRPr="007173B6">
        <w:rPr>
          <w:b/>
          <w:bCs/>
          <w:color w:val="000000"/>
          <w:sz w:val="26"/>
          <w:szCs w:val="26"/>
        </w:rPr>
        <w:t>24-  Aşağıdaki maddelerden hangisi Çocuk Hakları Sözleşmesinde yer almaz?</w:t>
      </w:r>
    </w:p>
    <w:p w:rsidR="008117BB" w:rsidRPr="007173B6" w:rsidRDefault="008117BB" w:rsidP="005514A8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a- Çocukların kendileriyle ilgili konularda görüşlerini dile getirme hakkı</w:t>
      </w:r>
    </w:p>
    <w:p w:rsidR="008117BB" w:rsidRPr="007173B6" w:rsidRDefault="008117BB" w:rsidP="005514A8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b- Düşünce özgürlüğü hakkı</w:t>
      </w:r>
    </w:p>
    <w:p w:rsidR="008117BB" w:rsidRPr="007173B6" w:rsidRDefault="008117BB" w:rsidP="005514A8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c- Engelli çocukların hakları</w:t>
      </w:r>
    </w:p>
    <w:p w:rsidR="008117BB" w:rsidRPr="007173B6" w:rsidRDefault="008117BB" w:rsidP="005514A8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d- Günde</w:t>
      </w:r>
      <w:r>
        <w:rPr>
          <w:color w:val="000000"/>
          <w:sz w:val="26"/>
          <w:szCs w:val="26"/>
        </w:rPr>
        <w:t xml:space="preserve"> </w:t>
      </w:r>
      <w:r w:rsidRPr="007173B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</w:t>
      </w:r>
      <w:r w:rsidRPr="007173B6">
        <w:rPr>
          <w:color w:val="000000"/>
          <w:sz w:val="26"/>
          <w:szCs w:val="26"/>
        </w:rPr>
        <w:t xml:space="preserve">  saat </w:t>
      </w:r>
      <w:r>
        <w:rPr>
          <w:color w:val="000000"/>
          <w:sz w:val="26"/>
          <w:szCs w:val="26"/>
        </w:rPr>
        <w:t>uyuyabilme</w:t>
      </w:r>
      <w:r w:rsidRPr="007173B6">
        <w:rPr>
          <w:color w:val="000000"/>
          <w:sz w:val="26"/>
          <w:szCs w:val="26"/>
        </w:rPr>
        <w:t xml:space="preserve">  hakkı</w:t>
      </w:r>
    </w:p>
    <w:p w:rsidR="008117BB" w:rsidRPr="007173B6" w:rsidRDefault="008117BB" w:rsidP="00C97510">
      <w:pPr>
        <w:rPr>
          <w:rFonts w:ascii="Calibri" w:hAnsi="Calibri" w:cs="Calibri"/>
          <w:b/>
          <w:bCs/>
          <w:color w:val="000000"/>
          <w:spacing w:val="4"/>
          <w:sz w:val="26"/>
          <w:szCs w:val="26"/>
        </w:rPr>
      </w:pPr>
    </w:p>
    <w:p w:rsidR="008117BB" w:rsidRPr="007173B6" w:rsidRDefault="008117BB" w:rsidP="00FD35C4">
      <w:pPr>
        <w:pStyle w:val="NoSpacing"/>
        <w:rPr>
          <w:b/>
          <w:bCs/>
          <w:i/>
          <w:iCs/>
          <w:color w:val="000000"/>
          <w:sz w:val="26"/>
          <w:szCs w:val="26"/>
          <w:u w:val="single"/>
        </w:rPr>
      </w:pPr>
      <w:r w:rsidRPr="007173B6">
        <w:rPr>
          <w:b/>
          <w:bCs/>
          <w:color w:val="000000"/>
          <w:sz w:val="26"/>
          <w:szCs w:val="26"/>
        </w:rPr>
        <w:t xml:space="preserve">25 - Aşağıdaki canlılardan hangisi düşünen </w:t>
      </w:r>
      <w:r w:rsidRPr="007173B6">
        <w:rPr>
          <w:b/>
          <w:bCs/>
          <w:i/>
          <w:iCs/>
          <w:color w:val="000000"/>
          <w:sz w:val="26"/>
          <w:szCs w:val="26"/>
          <w:u w:val="single"/>
        </w:rPr>
        <w:t>akıllı bir canlıdır?</w:t>
      </w:r>
    </w:p>
    <w:p w:rsidR="008117BB" w:rsidRPr="007173B6" w:rsidRDefault="008117BB" w:rsidP="00FD35C4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a- maymun</w:t>
      </w:r>
      <w:r w:rsidRPr="007173B6">
        <w:rPr>
          <w:color w:val="000000"/>
          <w:sz w:val="26"/>
          <w:szCs w:val="26"/>
        </w:rPr>
        <w:tab/>
      </w:r>
      <w:r w:rsidRPr="007173B6">
        <w:rPr>
          <w:color w:val="000000"/>
          <w:sz w:val="26"/>
          <w:szCs w:val="26"/>
        </w:rPr>
        <w:tab/>
        <w:t>b- hindi</w:t>
      </w:r>
    </w:p>
    <w:p w:rsidR="008117BB" w:rsidRPr="007173B6" w:rsidRDefault="008117BB" w:rsidP="00FD35C4">
      <w:pPr>
        <w:pStyle w:val="NoSpacing"/>
        <w:rPr>
          <w:color w:val="000000"/>
          <w:sz w:val="26"/>
          <w:szCs w:val="26"/>
        </w:rPr>
      </w:pPr>
      <w:r w:rsidRPr="007173B6">
        <w:rPr>
          <w:color w:val="000000"/>
          <w:sz w:val="26"/>
          <w:szCs w:val="26"/>
        </w:rPr>
        <w:t>c- insan</w:t>
      </w:r>
      <w:r w:rsidRPr="007173B6">
        <w:rPr>
          <w:color w:val="000000"/>
          <w:sz w:val="26"/>
          <w:szCs w:val="26"/>
        </w:rPr>
        <w:tab/>
      </w:r>
      <w:r w:rsidRPr="007173B6">
        <w:rPr>
          <w:color w:val="000000"/>
          <w:sz w:val="26"/>
          <w:szCs w:val="26"/>
        </w:rPr>
        <w:tab/>
        <w:t>d- papağan</w:t>
      </w:r>
    </w:p>
    <w:p w:rsidR="008117BB" w:rsidRPr="007173B6" w:rsidRDefault="008117BB" w:rsidP="005514A8">
      <w:pPr>
        <w:pStyle w:val="NoSpacing"/>
        <w:rPr>
          <w:b/>
          <w:bCs/>
          <w:color w:val="000000"/>
          <w:sz w:val="26"/>
          <w:szCs w:val="26"/>
        </w:rPr>
      </w:pPr>
    </w:p>
    <w:p w:rsidR="008117BB" w:rsidRPr="007173B6" w:rsidRDefault="008117BB" w:rsidP="005514A8">
      <w:pPr>
        <w:pStyle w:val="NoSpacing"/>
        <w:rPr>
          <w:b/>
          <w:bCs/>
          <w:color w:val="000000"/>
          <w:sz w:val="26"/>
          <w:szCs w:val="26"/>
        </w:rPr>
      </w:pPr>
      <w:r w:rsidRPr="007173B6">
        <w:rPr>
          <w:b/>
          <w:bCs/>
          <w:color w:val="000000"/>
          <w:sz w:val="26"/>
          <w:szCs w:val="26"/>
        </w:rPr>
        <w:t>NOT:  Her sorunun doğru cevabı 4puandır.</w:t>
      </w:r>
    </w:p>
    <w:sectPr w:rsidR="008117BB" w:rsidRPr="007173B6" w:rsidSect="0015677C">
      <w:type w:val="continuous"/>
      <w:pgSz w:w="11906" w:h="16838"/>
      <w:pgMar w:top="993" w:right="849" w:bottom="1417" w:left="851" w:header="708" w:footer="708" w:gutter="0"/>
      <w:cols w:num="2" w:sep="1" w:space="709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Roboto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LFABET98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D0732"/>
    <w:multiLevelType w:val="hybridMultilevel"/>
    <w:tmpl w:val="C14E6096"/>
    <w:lvl w:ilvl="0" w:tplc="CFA23852">
      <w:start w:val="1"/>
      <w:numFmt w:val="upperLetter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B433E71"/>
    <w:multiLevelType w:val="hybridMultilevel"/>
    <w:tmpl w:val="EDD46974"/>
    <w:lvl w:ilvl="0" w:tplc="E340C7A0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77023"/>
    <w:multiLevelType w:val="hybridMultilevel"/>
    <w:tmpl w:val="183E87BC"/>
    <w:lvl w:ilvl="0" w:tplc="9D58EA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F1A4CF4"/>
    <w:multiLevelType w:val="hybridMultilevel"/>
    <w:tmpl w:val="22522D0A"/>
    <w:lvl w:ilvl="0" w:tplc="62CA4B7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F7A1D"/>
    <w:multiLevelType w:val="hybridMultilevel"/>
    <w:tmpl w:val="48181E52"/>
    <w:lvl w:ilvl="0" w:tplc="908E38C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/>
        <w:i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485D16"/>
    <w:multiLevelType w:val="hybridMultilevel"/>
    <w:tmpl w:val="B2E44D40"/>
    <w:lvl w:ilvl="0" w:tplc="225C8EC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01A7E2C"/>
    <w:multiLevelType w:val="hybridMultilevel"/>
    <w:tmpl w:val="02DE60DA"/>
    <w:lvl w:ilvl="0" w:tplc="822A2D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6C5693"/>
    <w:multiLevelType w:val="hybridMultilevel"/>
    <w:tmpl w:val="15E8AE70"/>
    <w:lvl w:ilvl="0" w:tplc="CBB2EC12">
      <w:start w:val="14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CC7"/>
    <w:rsid w:val="00016B98"/>
    <w:rsid w:val="00037A4F"/>
    <w:rsid w:val="000402C5"/>
    <w:rsid w:val="000521A1"/>
    <w:rsid w:val="000558BF"/>
    <w:rsid w:val="000621D8"/>
    <w:rsid w:val="000763A1"/>
    <w:rsid w:val="00090F80"/>
    <w:rsid w:val="00093DC1"/>
    <w:rsid w:val="000C09CA"/>
    <w:rsid w:val="000C2BA0"/>
    <w:rsid w:val="000C32F0"/>
    <w:rsid w:val="000C7F5E"/>
    <w:rsid w:val="000D2763"/>
    <w:rsid w:val="000E2799"/>
    <w:rsid w:val="0015677C"/>
    <w:rsid w:val="001719BE"/>
    <w:rsid w:val="001A7319"/>
    <w:rsid w:val="001B03A9"/>
    <w:rsid w:val="001B5429"/>
    <w:rsid w:val="001E750C"/>
    <w:rsid w:val="002327CD"/>
    <w:rsid w:val="0026124E"/>
    <w:rsid w:val="00265FF3"/>
    <w:rsid w:val="00266548"/>
    <w:rsid w:val="00280F9B"/>
    <w:rsid w:val="0028740B"/>
    <w:rsid w:val="0029409D"/>
    <w:rsid w:val="002B5E65"/>
    <w:rsid w:val="002E5A52"/>
    <w:rsid w:val="00314CDF"/>
    <w:rsid w:val="00315053"/>
    <w:rsid w:val="00330CC7"/>
    <w:rsid w:val="003B25CF"/>
    <w:rsid w:val="003C70FA"/>
    <w:rsid w:val="003E10A2"/>
    <w:rsid w:val="003E5269"/>
    <w:rsid w:val="003F13B0"/>
    <w:rsid w:val="003F6DAA"/>
    <w:rsid w:val="00454CC7"/>
    <w:rsid w:val="00495403"/>
    <w:rsid w:val="004A711F"/>
    <w:rsid w:val="004C2C80"/>
    <w:rsid w:val="004C4CF7"/>
    <w:rsid w:val="00533598"/>
    <w:rsid w:val="00536687"/>
    <w:rsid w:val="00543DF6"/>
    <w:rsid w:val="005514A8"/>
    <w:rsid w:val="00552A4D"/>
    <w:rsid w:val="00585E85"/>
    <w:rsid w:val="00586C5D"/>
    <w:rsid w:val="005A5BA9"/>
    <w:rsid w:val="005B7AF6"/>
    <w:rsid w:val="00630CAD"/>
    <w:rsid w:val="00645587"/>
    <w:rsid w:val="0065394B"/>
    <w:rsid w:val="0065452C"/>
    <w:rsid w:val="006745B9"/>
    <w:rsid w:val="00681C0A"/>
    <w:rsid w:val="006921BA"/>
    <w:rsid w:val="006C3F0F"/>
    <w:rsid w:val="006C514B"/>
    <w:rsid w:val="006E7EDB"/>
    <w:rsid w:val="007173B6"/>
    <w:rsid w:val="00783D79"/>
    <w:rsid w:val="007A0EFD"/>
    <w:rsid w:val="007A6173"/>
    <w:rsid w:val="007B7F92"/>
    <w:rsid w:val="00800A58"/>
    <w:rsid w:val="00811286"/>
    <w:rsid w:val="008117BB"/>
    <w:rsid w:val="0081683A"/>
    <w:rsid w:val="00832635"/>
    <w:rsid w:val="008638E7"/>
    <w:rsid w:val="00874E64"/>
    <w:rsid w:val="008B32F9"/>
    <w:rsid w:val="008C502A"/>
    <w:rsid w:val="008C7F7C"/>
    <w:rsid w:val="008E7A02"/>
    <w:rsid w:val="008F1D44"/>
    <w:rsid w:val="008F2D11"/>
    <w:rsid w:val="009022E0"/>
    <w:rsid w:val="00921720"/>
    <w:rsid w:val="00925425"/>
    <w:rsid w:val="0094339C"/>
    <w:rsid w:val="00945158"/>
    <w:rsid w:val="0095107C"/>
    <w:rsid w:val="00954A99"/>
    <w:rsid w:val="00961F99"/>
    <w:rsid w:val="00964EAF"/>
    <w:rsid w:val="00967840"/>
    <w:rsid w:val="00971A1D"/>
    <w:rsid w:val="00984E67"/>
    <w:rsid w:val="009A0F69"/>
    <w:rsid w:val="009B12C6"/>
    <w:rsid w:val="00A03346"/>
    <w:rsid w:val="00A31A09"/>
    <w:rsid w:val="00A3310E"/>
    <w:rsid w:val="00A348D4"/>
    <w:rsid w:val="00A65741"/>
    <w:rsid w:val="00A92BF6"/>
    <w:rsid w:val="00AC5239"/>
    <w:rsid w:val="00AD2196"/>
    <w:rsid w:val="00AF336D"/>
    <w:rsid w:val="00AF346A"/>
    <w:rsid w:val="00B17BC9"/>
    <w:rsid w:val="00B629B1"/>
    <w:rsid w:val="00B905EC"/>
    <w:rsid w:val="00BB5C3A"/>
    <w:rsid w:val="00BC4D30"/>
    <w:rsid w:val="00BE3D1A"/>
    <w:rsid w:val="00BE6556"/>
    <w:rsid w:val="00BF74FA"/>
    <w:rsid w:val="00C11061"/>
    <w:rsid w:val="00C47A1A"/>
    <w:rsid w:val="00C636D3"/>
    <w:rsid w:val="00C912F6"/>
    <w:rsid w:val="00C93ABA"/>
    <w:rsid w:val="00C97510"/>
    <w:rsid w:val="00CA109C"/>
    <w:rsid w:val="00CA57B7"/>
    <w:rsid w:val="00CB02D1"/>
    <w:rsid w:val="00CC2E8C"/>
    <w:rsid w:val="00CF68CA"/>
    <w:rsid w:val="00D14176"/>
    <w:rsid w:val="00D50BCC"/>
    <w:rsid w:val="00D625EE"/>
    <w:rsid w:val="00D62EFF"/>
    <w:rsid w:val="00D71FF3"/>
    <w:rsid w:val="00D75D3C"/>
    <w:rsid w:val="00D9183C"/>
    <w:rsid w:val="00D94454"/>
    <w:rsid w:val="00DC1BDE"/>
    <w:rsid w:val="00DF0DB1"/>
    <w:rsid w:val="00E04791"/>
    <w:rsid w:val="00E22C26"/>
    <w:rsid w:val="00E452CF"/>
    <w:rsid w:val="00E64834"/>
    <w:rsid w:val="00E679E5"/>
    <w:rsid w:val="00EB463D"/>
    <w:rsid w:val="00ED119B"/>
    <w:rsid w:val="00ED3423"/>
    <w:rsid w:val="00F06992"/>
    <w:rsid w:val="00F41CE8"/>
    <w:rsid w:val="00F45318"/>
    <w:rsid w:val="00F474A1"/>
    <w:rsid w:val="00FD3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CC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basedOn w:val="Normal"/>
    <w:uiPriority w:val="99"/>
    <w:rsid w:val="00454CC7"/>
    <w:pPr>
      <w:spacing w:before="100" w:beforeAutospacing="1" w:after="100" w:afterAutospacing="1"/>
    </w:pPr>
    <w:rPr>
      <w:rFonts w:eastAsia="Calibri"/>
    </w:rPr>
  </w:style>
  <w:style w:type="paragraph" w:customStyle="1" w:styleId="Pa22">
    <w:name w:val="Pa22"/>
    <w:basedOn w:val="Normal"/>
    <w:next w:val="Normal"/>
    <w:uiPriority w:val="99"/>
    <w:rsid w:val="00454CC7"/>
    <w:pPr>
      <w:autoSpaceDE w:val="0"/>
      <w:autoSpaceDN w:val="0"/>
      <w:adjustRightInd w:val="0"/>
      <w:spacing w:line="241" w:lineRule="atLeast"/>
    </w:pPr>
    <w:rPr>
      <w:rFonts w:ascii="Roboto" w:hAnsi="Roboto" w:cs="Roboto"/>
    </w:rPr>
  </w:style>
  <w:style w:type="character" w:customStyle="1" w:styleId="A17">
    <w:name w:val="A17"/>
    <w:uiPriority w:val="99"/>
    <w:rsid w:val="00454CC7"/>
    <w:rPr>
      <w:b/>
      <w:bCs/>
      <w:color w:val="000000"/>
      <w:sz w:val="30"/>
      <w:szCs w:val="30"/>
    </w:rPr>
  </w:style>
  <w:style w:type="character" w:styleId="Hyperlink">
    <w:name w:val="Hyperlink"/>
    <w:basedOn w:val="DefaultParagraphFont"/>
    <w:uiPriority w:val="99"/>
    <w:rsid w:val="00454CC7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61F99"/>
    <w:pPr>
      <w:ind w:left="720"/>
    </w:pPr>
    <w:rPr>
      <w:rFonts w:ascii="ALFABET98" w:eastAsia="Calibri" w:hAnsi="ALFABET98" w:cs="ALFABET98"/>
      <w:sz w:val="28"/>
      <w:szCs w:val="28"/>
      <w:lang w:eastAsia="en-US"/>
    </w:rPr>
  </w:style>
  <w:style w:type="paragraph" w:styleId="NoSpacing">
    <w:name w:val="No Spacing"/>
    <w:uiPriority w:val="99"/>
    <w:qFormat/>
    <w:rsid w:val="00961F99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DF0D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0D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1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dersimiz.com/" TargetMode="External"/><Relationship Id="rId5" Type="http://schemas.openxmlformats.org/officeDocument/2006/relationships/hyperlink" Target="http://www.dersimiz.com/" TargetMode="External"/><Relationship Id="rId10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1010</Words>
  <Characters>5761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ASUS</dc:creator>
  <cp:keywords/>
  <dc:description/>
  <cp:lastModifiedBy>Edanur</cp:lastModifiedBy>
  <cp:revision>2</cp:revision>
  <cp:lastPrinted>2016-12-26T12:45:00Z</cp:lastPrinted>
  <dcterms:created xsi:type="dcterms:W3CDTF">2017-09-30T21:38:00Z</dcterms:created>
  <dcterms:modified xsi:type="dcterms:W3CDTF">2017-09-30T21:38:00Z</dcterms:modified>
</cp:coreProperties>
</file>