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0"/>
        <w:gridCol w:w="4416"/>
      </w:tblGrid>
      <w:tr w:rsidR="001E047F" w:rsidRPr="00D94709">
        <w:trPr>
          <w:trHeight w:val="165"/>
        </w:trPr>
        <w:tc>
          <w:tcPr>
            <w:tcW w:w="1820" w:type="dxa"/>
            <w:vAlign w:val="bottom"/>
          </w:tcPr>
          <w:p w:rsidR="001E047F" w:rsidRPr="00D94709" w:rsidRDefault="001E047F" w:rsidP="00F06F55">
            <w:pPr>
              <w:jc w:val="center"/>
              <w:rPr>
                <w:b/>
                <w:bCs/>
                <w:sz w:val="20"/>
                <w:szCs w:val="20"/>
              </w:rPr>
            </w:pPr>
            <w:r w:rsidRPr="00D94709">
              <w:rPr>
                <w:b/>
                <w:bCs/>
                <w:sz w:val="20"/>
                <w:szCs w:val="20"/>
              </w:rPr>
              <w:t xml:space="preserve">ADI SOYADI:         </w:t>
            </w:r>
          </w:p>
          <w:p w:rsidR="001E047F" w:rsidRPr="00D94709" w:rsidRDefault="001E047F" w:rsidP="00F06F5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</w:tcPr>
          <w:p w:rsidR="001E047F" w:rsidRPr="00D94709" w:rsidRDefault="001E047F" w:rsidP="00F06F5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E047F" w:rsidRPr="00D94709">
        <w:trPr>
          <w:trHeight w:val="27"/>
        </w:trPr>
        <w:tc>
          <w:tcPr>
            <w:tcW w:w="1820" w:type="dxa"/>
            <w:vAlign w:val="bottom"/>
          </w:tcPr>
          <w:p w:rsidR="001E047F" w:rsidRPr="00D94709" w:rsidRDefault="001E047F" w:rsidP="00F06F55">
            <w:pPr>
              <w:jc w:val="center"/>
              <w:rPr>
                <w:b/>
                <w:bCs/>
                <w:sz w:val="20"/>
                <w:szCs w:val="20"/>
              </w:rPr>
            </w:pPr>
            <w:r w:rsidRPr="00D94709">
              <w:rPr>
                <w:b/>
                <w:bCs/>
                <w:sz w:val="20"/>
                <w:szCs w:val="20"/>
              </w:rPr>
              <w:t>SINIF / NO:</w:t>
            </w:r>
          </w:p>
          <w:p w:rsidR="001E047F" w:rsidRPr="00D94709" w:rsidRDefault="001E047F" w:rsidP="00F06F5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16" w:type="dxa"/>
          </w:tcPr>
          <w:p w:rsidR="001E047F" w:rsidRPr="00D94709" w:rsidRDefault="001E047F" w:rsidP="00F06F5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3737" w:tblpY="-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4"/>
        <w:gridCol w:w="2919"/>
      </w:tblGrid>
      <w:tr w:rsidR="001E047F" w:rsidRPr="00D94709">
        <w:trPr>
          <w:trHeight w:val="462"/>
        </w:trPr>
        <w:tc>
          <w:tcPr>
            <w:tcW w:w="1584" w:type="dxa"/>
          </w:tcPr>
          <w:p w:rsidR="001E047F" w:rsidRPr="00D94709" w:rsidRDefault="001E047F" w:rsidP="00D94709">
            <w:pPr>
              <w:jc w:val="center"/>
              <w:rPr>
                <w:b/>
                <w:bCs/>
                <w:sz w:val="20"/>
                <w:szCs w:val="20"/>
              </w:rPr>
            </w:pPr>
            <w:r w:rsidRPr="00D94709">
              <w:rPr>
                <w:b/>
                <w:bCs/>
                <w:sz w:val="20"/>
                <w:szCs w:val="20"/>
              </w:rPr>
              <w:t xml:space="preserve">   TARİH:</w:t>
            </w:r>
          </w:p>
          <w:p w:rsidR="001E047F" w:rsidRPr="00D94709" w:rsidRDefault="001E047F" w:rsidP="00D947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19" w:type="dxa"/>
          </w:tcPr>
          <w:p w:rsidR="001E047F" w:rsidRPr="00D94709" w:rsidRDefault="001E047F" w:rsidP="00D94709">
            <w:pPr>
              <w:jc w:val="center"/>
              <w:rPr>
                <w:b/>
                <w:bCs/>
                <w:sz w:val="20"/>
                <w:szCs w:val="20"/>
              </w:rPr>
            </w:pPr>
            <w:r w:rsidRPr="00D94709">
              <w:rPr>
                <w:b/>
                <w:bCs/>
                <w:sz w:val="20"/>
                <w:szCs w:val="20"/>
              </w:rPr>
              <w:t>07/04 /</w:t>
            </w:r>
            <w:r>
              <w:rPr>
                <w:b/>
                <w:bCs/>
                <w:sz w:val="20"/>
                <w:szCs w:val="20"/>
              </w:rPr>
              <w:t>…..</w:t>
            </w:r>
          </w:p>
        </w:tc>
      </w:tr>
      <w:tr w:rsidR="001E047F" w:rsidRPr="00D94709">
        <w:trPr>
          <w:trHeight w:val="108"/>
        </w:trPr>
        <w:tc>
          <w:tcPr>
            <w:tcW w:w="1584" w:type="dxa"/>
          </w:tcPr>
          <w:p w:rsidR="001E047F" w:rsidRPr="00D94709" w:rsidRDefault="001E047F" w:rsidP="00D94709">
            <w:pPr>
              <w:jc w:val="center"/>
              <w:rPr>
                <w:b/>
                <w:bCs/>
                <w:sz w:val="20"/>
                <w:szCs w:val="20"/>
              </w:rPr>
            </w:pPr>
            <w:r w:rsidRPr="00D94709">
              <w:rPr>
                <w:b/>
                <w:bCs/>
                <w:sz w:val="20"/>
                <w:szCs w:val="20"/>
              </w:rPr>
              <w:t>PUANI:</w:t>
            </w:r>
          </w:p>
          <w:p w:rsidR="001E047F" w:rsidRPr="00D94709" w:rsidRDefault="001E047F" w:rsidP="00D947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19" w:type="dxa"/>
          </w:tcPr>
          <w:p w:rsidR="001E047F" w:rsidRPr="00D94709" w:rsidRDefault="001E047F" w:rsidP="00D9470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1E047F" w:rsidRDefault="001E047F" w:rsidP="00D33D72">
      <w:pPr>
        <w:jc w:val="center"/>
        <w:rPr>
          <w:b/>
          <w:bCs/>
        </w:rPr>
      </w:pPr>
    </w:p>
    <w:p w:rsidR="001E047F" w:rsidRPr="000B623B" w:rsidRDefault="001E047F" w:rsidP="00FB0FC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…………………..</w:t>
      </w:r>
      <w:r w:rsidRPr="000B623B">
        <w:rPr>
          <w:rFonts w:ascii="Arial" w:hAnsi="Arial" w:cs="Arial"/>
          <w:b/>
          <w:bCs/>
        </w:rPr>
        <w:t xml:space="preserve"> İlkokulu</w:t>
      </w:r>
    </w:p>
    <w:p w:rsidR="001E047F" w:rsidRPr="00BC66A7" w:rsidRDefault="001E047F" w:rsidP="00D33D72">
      <w:pPr>
        <w:jc w:val="center"/>
        <w:rPr>
          <w:b/>
          <w:bCs/>
        </w:rPr>
      </w:pPr>
      <w:r w:rsidRPr="00BC66A7">
        <w:rPr>
          <w:b/>
          <w:bCs/>
        </w:rPr>
        <w:t>İnsan Hakları Yurttaşlık ve Demokrasi Dersi 2.Dönem 1.Yazılı  Soruları</w:t>
      </w:r>
    </w:p>
    <w:p w:rsidR="001E047F" w:rsidRDefault="001E047F" w:rsidP="00D33D72">
      <w:pPr>
        <w:jc w:val="center"/>
        <w:rPr>
          <w:b/>
          <w:bCs/>
        </w:rPr>
      </w:pPr>
    </w:p>
    <w:p w:rsidR="001E047F" w:rsidRPr="00BC66A7" w:rsidRDefault="001E047F" w:rsidP="00D33D72">
      <w:pPr>
        <w:jc w:val="center"/>
        <w:rPr>
          <w:b/>
          <w:bCs/>
        </w:rPr>
        <w:sectPr w:rsidR="001E047F" w:rsidRPr="00BC66A7" w:rsidSect="00FF4497">
          <w:pgSz w:w="11906" w:h="16838"/>
          <w:pgMar w:top="357" w:right="386" w:bottom="249" w:left="851" w:header="709" w:footer="709" w:gutter="0"/>
          <w:cols w:sep="1" w:space="360"/>
          <w:docGrid w:linePitch="360"/>
        </w:sectPr>
      </w:pPr>
    </w:p>
    <w:p w:rsidR="001E047F" w:rsidRPr="00FB0FC0" w:rsidRDefault="001E047F" w:rsidP="00FB0FC0">
      <w:pPr>
        <w:spacing w:line="276" w:lineRule="auto"/>
        <w:rPr>
          <w:b/>
          <w:bCs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>A-      </w:t>
      </w:r>
      <w:r w:rsidRPr="00FB0FC0">
        <w:rPr>
          <w:b/>
          <w:bCs/>
          <w:sz w:val="20"/>
          <w:szCs w:val="20"/>
          <w:lang w:eastAsia="en-US"/>
        </w:rPr>
        <w:t>AŞAĞIDA VERİLEN CÜMLELERDEN DOĞRU OLANLARA “D” , YANLIŞ OLANLARA “Y” YAZINIZ.(10 P)</w:t>
      </w:r>
    </w:p>
    <w:p w:rsidR="001E047F" w:rsidRPr="00D94709" w:rsidRDefault="001E047F" w:rsidP="00D9470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94709">
        <w:rPr>
          <w:sz w:val="22"/>
          <w:szCs w:val="22"/>
          <w:lang w:eastAsia="en-US"/>
        </w:rPr>
        <w:t>(….)</w:t>
      </w:r>
      <w:r w:rsidRPr="000A4FA4">
        <w:rPr>
          <w:sz w:val="22"/>
          <w:szCs w:val="22"/>
        </w:rPr>
        <w:t xml:space="preserve"> </w:t>
      </w:r>
      <w:r w:rsidRPr="00D94709">
        <w:rPr>
          <w:sz w:val="22"/>
          <w:szCs w:val="22"/>
        </w:rPr>
        <w:t>İnsanlar  uyumlu ve uzlaşmacı olduklarında toplumda anlaşmazlıklar azalır.</w:t>
      </w:r>
    </w:p>
    <w:p w:rsidR="001E047F" w:rsidRPr="00D94709" w:rsidRDefault="001E047F" w:rsidP="00D9470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94709">
        <w:rPr>
          <w:sz w:val="22"/>
          <w:szCs w:val="22"/>
          <w:lang w:val="en-US"/>
        </w:rPr>
        <w:t>(….) Önyarg</w:t>
      </w:r>
      <w:r w:rsidRPr="00D94709">
        <w:rPr>
          <w:sz w:val="22"/>
          <w:szCs w:val="22"/>
        </w:rPr>
        <w:t>ı her zaman olumsuz bir düşüncedir.</w:t>
      </w:r>
    </w:p>
    <w:p w:rsidR="001E047F" w:rsidRPr="00D94709" w:rsidRDefault="001E047F" w:rsidP="00D94709">
      <w:pPr>
        <w:spacing w:line="276" w:lineRule="auto"/>
        <w:rPr>
          <w:sz w:val="22"/>
          <w:szCs w:val="22"/>
          <w:lang w:eastAsia="en-US"/>
        </w:rPr>
      </w:pPr>
      <w:r w:rsidRPr="00D94709">
        <w:rPr>
          <w:sz w:val="22"/>
          <w:szCs w:val="22"/>
          <w:lang w:eastAsia="en-US"/>
        </w:rPr>
        <w:t>(….) Kişisel yaşam alanımızda uzlaşma gerekmez.</w:t>
      </w:r>
    </w:p>
    <w:p w:rsidR="001E047F" w:rsidRPr="00D94709" w:rsidRDefault="001E047F" w:rsidP="00D94709">
      <w:pPr>
        <w:spacing w:line="276" w:lineRule="auto"/>
        <w:rPr>
          <w:sz w:val="22"/>
          <w:szCs w:val="22"/>
          <w:lang w:eastAsia="en-US"/>
        </w:rPr>
      </w:pPr>
      <w:r w:rsidRPr="00D94709">
        <w:rPr>
          <w:sz w:val="22"/>
          <w:szCs w:val="22"/>
          <w:lang w:eastAsia="en-US"/>
        </w:rPr>
        <w:t>(….)Kötülüğe kötülükle karşılık vermeliyiz.</w:t>
      </w:r>
    </w:p>
    <w:p w:rsidR="001E047F" w:rsidRPr="00D94709" w:rsidRDefault="001E047F" w:rsidP="00D94709">
      <w:pPr>
        <w:spacing w:line="276" w:lineRule="auto"/>
        <w:rPr>
          <w:sz w:val="22"/>
          <w:szCs w:val="22"/>
          <w:lang w:eastAsia="en-US"/>
        </w:rPr>
      </w:pPr>
      <w:r w:rsidRPr="00D94709">
        <w:rPr>
          <w:sz w:val="22"/>
          <w:szCs w:val="22"/>
          <w:lang w:eastAsia="en-US"/>
        </w:rPr>
        <w:t>(….)Kanunlar ( yasalar) yazılı  kurallardır.</w:t>
      </w:r>
    </w:p>
    <w:p w:rsidR="001E047F" w:rsidRPr="000A4FA4" w:rsidRDefault="001E047F" w:rsidP="00FF4497">
      <w:pPr>
        <w:framePr w:hSpace="141" w:wrap="auto" w:vAnchor="text" w:hAnchor="page" w:x="6220" w:y="63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0A4FA4">
        <w:rPr>
          <w:b/>
          <w:bCs/>
          <w:sz w:val="22"/>
          <w:szCs w:val="22"/>
        </w:rPr>
        <w:t>C- Aşağıdaki seçenekli soruların doğru seçeneğini işaretleyiniz.(4x20 =80 p)</w:t>
      </w:r>
    </w:p>
    <w:p w:rsidR="001E047F" w:rsidRPr="000A4FA4" w:rsidRDefault="001E047F" w:rsidP="00FF4497">
      <w:pPr>
        <w:framePr w:hSpace="141" w:wrap="auto" w:vAnchor="text" w:hAnchor="page" w:x="6220" w:y="63"/>
        <w:autoSpaceDE w:val="0"/>
        <w:autoSpaceDN w:val="0"/>
        <w:adjustRightInd w:val="0"/>
        <w:rPr>
          <w:sz w:val="22"/>
          <w:szCs w:val="22"/>
        </w:rPr>
      </w:pPr>
    </w:p>
    <w:p w:rsidR="001E047F" w:rsidRPr="00D94709" w:rsidRDefault="001E047F" w:rsidP="00D94709">
      <w:pPr>
        <w:spacing w:line="276" w:lineRule="auto"/>
        <w:rPr>
          <w:sz w:val="22"/>
          <w:szCs w:val="22"/>
          <w:lang w:eastAsia="en-US"/>
        </w:rPr>
      </w:pPr>
      <w:r w:rsidRPr="00D94709">
        <w:rPr>
          <w:sz w:val="22"/>
          <w:szCs w:val="22"/>
          <w:lang w:eastAsia="en-US"/>
        </w:rPr>
        <w:t>(….)Adalet ve eşitlik toplumsal yaşamı düzenleyen temel ilkelerdir.</w:t>
      </w:r>
    </w:p>
    <w:p w:rsidR="001E047F" w:rsidRPr="00D94709" w:rsidRDefault="001E047F" w:rsidP="00D94709">
      <w:pPr>
        <w:spacing w:line="276" w:lineRule="auto"/>
        <w:rPr>
          <w:sz w:val="22"/>
          <w:szCs w:val="22"/>
          <w:lang w:eastAsia="en-US"/>
        </w:rPr>
      </w:pPr>
      <w:r w:rsidRPr="00D94709">
        <w:rPr>
          <w:sz w:val="22"/>
          <w:szCs w:val="22"/>
          <w:lang w:eastAsia="en-US"/>
        </w:rPr>
        <w:t>(….) Uzlaşının olmadığı yerde anlaşmazlık ve çatışma vardır.</w:t>
      </w:r>
    </w:p>
    <w:p w:rsidR="001E047F" w:rsidRPr="00D94709" w:rsidRDefault="001E047F" w:rsidP="00D94709">
      <w:pPr>
        <w:spacing w:line="276" w:lineRule="auto"/>
        <w:rPr>
          <w:sz w:val="22"/>
          <w:szCs w:val="22"/>
          <w:lang w:eastAsia="en-US"/>
        </w:rPr>
      </w:pPr>
      <w:r w:rsidRPr="00D94709">
        <w:rPr>
          <w:sz w:val="22"/>
          <w:szCs w:val="22"/>
          <w:lang w:eastAsia="en-US"/>
        </w:rPr>
        <w:t>(….) Kurallar hak ve özgürlüklerimizi korumak için konulmuştur.</w:t>
      </w:r>
    </w:p>
    <w:p w:rsidR="001E047F" w:rsidRPr="00D94709" w:rsidRDefault="001E047F" w:rsidP="00D94709">
      <w:pPr>
        <w:spacing w:line="276" w:lineRule="auto"/>
        <w:rPr>
          <w:sz w:val="22"/>
          <w:szCs w:val="22"/>
          <w:lang w:eastAsia="en-US"/>
        </w:rPr>
      </w:pPr>
      <w:r w:rsidRPr="00D94709">
        <w:rPr>
          <w:sz w:val="22"/>
          <w:szCs w:val="22"/>
          <w:lang w:eastAsia="en-US"/>
        </w:rPr>
        <w:t>(….)Uzlaşı sürecinde karşımızdaki insanın görüşünü almaya gerek yoktur.</w:t>
      </w:r>
    </w:p>
    <w:p w:rsidR="001E047F" w:rsidRDefault="001E047F" w:rsidP="00D94709">
      <w:pPr>
        <w:spacing w:line="276" w:lineRule="auto"/>
        <w:rPr>
          <w:sz w:val="22"/>
          <w:szCs w:val="22"/>
          <w:lang w:eastAsia="en-US"/>
        </w:rPr>
      </w:pPr>
      <w:r w:rsidRPr="00D94709">
        <w:rPr>
          <w:sz w:val="22"/>
          <w:szCs w:val="22"/>
          <w:lang w:eastAsia="en-US"/>
        </w:rPr>
        <w:t>(….) Sorumluluk, kendini karşındaki insanın yerine  koyarak duygularını anlamaya çalışmaktır şeklinde tanımlanabilir.</w:t>
      </w:r>
    </w:p>
    <w:p w:rsidR="001E047F" w:rsidRPr="00D94709" w:rsidRDefault="001E047F" w:rsidP="00D94709">
      <w:pPr>
        <w:spacing w:line="276" w:lineRule="auto"/>
        <w:rPr>
          <w:b/>
          <w:bCs/>
          <w:i/>
          <w:iCs/>
          <w:sz w:val="22"/>
          <w:szCs w:val="22"/>
        </w:rPr>
      </w:pPr>
    </w:p>
    <w:tbl>
      <w:tblPr>
        <w:tblpPr w:leftFromText="141" w:rightFromText="141" w:vertAnchor="text" w:horzAnchor="margin" w:tblpX="212" w:tblpY="10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03"/>
      </w:tblGrid>
      <w:tr w:rsidR="001E047F">
        <w:trPr>
          <w:trHeight w:val="983"/>
        </w:trPr>
        <w:tc>
          <w:tcPr>
            <w:tcW w:w="5203" w:type="dxa"/>
          </w:tcPr>
          <w:p w:rsidR="001E047F" w:rsidRPr="000A4FA4" w:rsidRDefault="001E047F" w:rsidP="00FF4497">
            <w:pPr>
              <w:autoSpaceDE w:val="0"/>
              <w:autoSpaceDN w:val="0"/>
              <w:adjustRightInd w:val="0"/>
              <w:ind w:left="30"/>
              <w:jc w:val="center"/>
              <w:rPr>
                <w:b/>
                <w:bCs/>
                <w:color w:val="000000"/>
              </w:rPr>
            </w:pPr>
            <w:r w:rsidRPr="000A4FA4">
              <w:rPr>
                <w:b/>
                <w:bCs/>
                <w:color w:val="000000"/>
                <w:sz w:val="22"/>
                <w:szCs w:val="22"/>
              </w:rPr>
              <w:t xml:space="preserve">uzlaşı   –  </w:t>
            </w:r>
            <w:r w:rsidRPr="000A4FA4">
              <w:rPr>
                <w:b/>
                <w:bCs/>
                <w:color w:val="000000"/>
                <w:sz w:val="22"/>
                <w:szCs w:val="22"/>
                <w:highlight w:val="lightGray"/>
              </w:rPr>
              <w:t xml:space="preserve">TÜKODER </w:t>
            </w:r>
            <w:r w:rsidRPr="000A4FA4">
              <w:rPr>
                <w:b/>
                <w:bCs/>
                <w:color w:val="000000"/>
                <w:sz w:val="22"/>
                <w:szCs w:val="22"/>
              </w:rPr>
              <w:t xml:space="preserve"> – BİMER –  öncelik   -–  adil – çatışma -  uzlaşı – eşitlik -  adalet</w:t>
            </w:r>
          </w:p>
          <w:p w:rsidR="001E047F" w:rsidRPr="00D94709" w:rsidRDefault="001E047F" w:rsidP="00FF4497">
            <w:pPr>
              <w:autoSpaceDE w:val="0"/>
              <w:autoSpaceDN w:val="0"/>
              <w:adjustRightInd w:val="0"/>
              <w:ind w:left="30"/>
              <w:jc w:val="center"/>
              <w:rPr>
                <w:b/>
                <w:bCs/>
                <w:color w:val="000000"/>
                <w:lang w:val="en-US"/>
              </w:rPr>
            </w:pPr>
            <w:r w:rsidRPr="000A4FA4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D94709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- </w:t>
            </w:r>
            <w:r w:rsidRPr="00D94709">
              <w:rPr>
                <w:b/>
                <w:bCs/>
                <w:color w:val="000000"/>
                <w:sz w:val="22"/>
                <w:szCs w:val="22"/>
                <w:highlight w:val="lightGray"/>
                <w:lang w:val="en-US"/>
              </w:rPr>
              <w:t>pozitif   ayrımcılık</w:t>
            </w:r>
          </w:p>
          <w:p w:rsidR="001E047F" w:rsidRDefault="001E047F" w:rsidP="00FF4497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lang w:val="en-US"/>
              </w:rPr>
            </w:pPr>
          </w:p>
        </w:tc>
      </w:tr>
    </w:tbl>
    <w:p w:rsidR="001E047F" w:rsidRPr="000A4FA4" w:rsidRDefault="001E047F" w:rsidP="003670EE">
      <w:pPr>
        <w:autoSpaceDE w:val="0"/>
        <w:autoSpaceDN w:val="0"/>
        <w:adjustRightInd w:val="0"/>
        <w:spacing w:after="200" w:line="276" w:lineRule="auto"/>
        <w:rPr>
          <w:b/>
          <w:bCs/>
          <w:sz w:val="22"/>
          <w:szCs w:val="22"/>
        </w:rPr>
      </w:pPr>
      <w:r w:rsidRPr="000A4FA4">
        <w:rPr>
          <w:b/>
          <w:bCs/>
          <w:sz w:val="22"/>
          <w:szCs w:val="22"/>
        </w:rPr>
        <w:t xml:space="preserve">B .Aşağıda verilen sözcükleri uygun olan boşluklara  yazınız. (10 puan) </w:t>
      </w:r>
    </w:p>
    <w:p w:rsidR="001E047F" w:rsidRPr="00D94709" w:rsidRDefault="001E047F" w:rsidP="00D9470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A4FA4">
        <w:rPr>
          <w:sz w:val="22"/>
          <w:szCs w:val="22"/>
        </w:rPr>
        <w:t>1.Hakl</w:t>
      </w:r>
      <w:r w:rsidRPr="00D94709">
        <w:rPr>
          <w:sz w:val="22"/>
          <w:szCs w:val="22"/>
        </w:rPr>
        <w:t>ının hakkını almasına, haksızın cezalandırılmasına ........................................ denir.</w:t>
      </w:r>
    </w:p>
    <w:p w:rsidR="001E047F" w:rsidRPr="00D94709" w:rsidRDefault="001E047F" w:rsidP="00D9470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A4FA4">
        <w:rPr>
          <w:sz w:val="22"/>
          <w:szCs w:val="22"/>
        </w:rPr>
        <w:t>2.</w:t>
      </w:r>
      <w:r w:rsidRPr="00D94709">
        <w:rPr>
          <w:sz w:val="22"/>
          <w:szCs w:val="22"/>
        </w:rPr>
        <w:t>İki ve daha fazla kişi arasındaki çeşitli kaynaklardan doğan fikir ayrılıklarına ……………………….. denir.</w:t>
      </w:r>
    </w:p>
    <w:p w:rsidR="001E047F" w:rsidRPr="00D94709" w:rsidRDefault="001E047F" w:rsidP="00D9470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A4FA4">
        <w:rPr>
          <w:sz w:val="22"/>
          <w:szCs w:val="22"/>
        </w:rPr>
        <w:t>3.Sorunlar</w:t>
      </w:r>
      <w:r w:rsidRPr="00D94709">
        <w:rPr>
          <w:sz w:val="22"/>
          <w:szCs w:val="22"/>
        </w:rPr>
        <w:t>ı çözerken …………………  içinde olmalıyız.</w:t>
      </w:r>
    </w:p>
    <w:p w:rsidR="001E047F" w:rsidRPr="000A4FA4" w:rsidRDefault="001E047F" w:rsidP="00D9470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A4FA4">
        <w:rPr>
          <w:sz w:val="22"/>
          <w:szCs w:val="22"/>
        </w:rPr>
        <w:t>4.Hastanelerde acil durumu olanlara .................................. verilmelidir.</w:t>
      </w:r>
    </w:p>
    <w:p w:rsidR="001E047F" w:rsidRPr="00D94709" w:rsidRDefault="001E047F" w:rsidP="00D94709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0A4FA4">
        <w:rPr>
          <w:sz w:val="22"/>
          <w:szCs w:val="22"/>
        </w:rPr>
        <w:t>5.</w:t>
      </w:r>
      <w:r w:rsidRPr="00D94709">
        <w:rPr>
          <w:sz w:val="22"/>
          <w:szCs w:val="22"/>
        </w:rPr>
        <w:t>İ</w:t>
      </w:r>
      <w:r w:rsidRPr="00D94709">
        <w:rPr>
          <w:b/>
          <w:bCs/>
          <w:sz w:val="22"/>
          <w:szCs w:val="22"/>
        </w:rPr>
        <w:t>nsanların farklı  ihtiyaçlarından kaynaklanan dezavantajlarını onlara yeni haklar  vererek ortadan kaldırmaya ................... .............................. denir.</w:t>
      </w:r>
    </w:p>
    <w:p w:rsidR="001E047F" w:rsidRPr="000A4FA4" w:rsidRDefault="001E047F" w:rsidP="00D9470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A4FA4">
        <w:rPr>
          <w:sz w:val="22"/>
          <w:szCs w:val="22"/>
        </w:rPr>
        <w:t>6. ................................. herkese eşit fırsatlar tanınması ve özel ayrıcalıkların olmaması durumudur.</w:t>
      </w:r>
    </w:p>
    <w:p w:rsidR="001E047F" w:rsidRPr="00D94709" w:rsidRDefault="001E047F" w:rsidP="00D9470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A4FA4">
        <w:rPr>
          <w:sz w:val="22"/>
          <w:szCs w:val="22"/>
        </w:rPr>
        <w:t xml:space="preserve">7. </w:t>
      </w:r>
      <w:r w:rsidRPr="00D94709">
        <w:rPr>
          <w:sz w:val="22"/>
          <w:szCs w:val="22"/>
        </w:rPr>
        <w:t>İnsanlar yaşanılan bir durumun  ......................................... olup olmadığını sorgulamalıdır.</w:t>
      </w:r>
    </w:p>
    <w:p w:rsidR="001E047F" w:rsidRPr="00D94709" w:rsidRDefault="001E047F" w:rsidP="00D9470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A4FA4">
        <w:rPr>
          <w:sz w:val="22"/>
          <w:szCs w:val="22"/>
        </w:rPr>
        <w:t>8.</w:t>
      </w:r>
      <w:r w:rsidRPr="000A4FA4">
        <w:rPr>
          <w:b/>
          <w:bCs/>
          <w:sz w:val="22"/>
          <w:szCs w:val="22"/>
        </w:rPr>
        <w:t>Ald</w:t>
      </w:r>
      <w:r w:rsidRPr="00D94709">
        <w:rPr>
          <w:b/>
          <w:bCs/>
          <w:sz w:val="22"/>
          <w:szCs w:val="22"/>
        </w:rPr>
        <w:t>ığımız  bir üründe kusur çıkmış ve satıcı ile uzlaşamamışsak sorunu di</w:t>
      </w:r>
      <w:r>
        <w:rPr>
          <w:b/>
          <w:bCs/>
          <w:sz w:val="22"/>
          <w:szCs w:val="22"/>
        </w:rPr>
        <w:t>lekçe ile ………………………………</w:t>
      </w:r>
      <w:r w:rsidRPr="00D94709">
        <w:rPr>
          <w:b/>
          <w:bCs/>
          <w:sz w:val="22"/>
          <w:szCs w:val="22"/>
        </w:rPr>
        <w:t>başvurarak çözebiliriz.</w:t>
      </w:r>
    </w:p>
    <w:p w:rsidR="001E047F" w:rsidRPr="000A4FA4" w:rsidRDefault="001E047F" w:rsidP="00D9470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A4FA4">
        <w:rPr>
          <w:sz w:val="22"/>
          <w:szCs w:val="22"/>
        </w:rPr>
        <w:t xml:space="preserve">9. </w:t>
      </w:r>
      <w:r w:rsidRPr="000A4FA4">
        <w:rPr>
          <w:b/>
          <w:bCs/>
          <w:sz w:val="22"/>
          <w:szCs w:val="22"/>
        </w:rPr>
        <w:t>......................... , başbakanlığa bağlı her konuda istek,öneri ve şikayetlerin bildirildiği bir birimdir.,</w:t>
      </w:r>
    </w:p>
    <w:p w:rsidR="001E047F" w:rsidRPr="00D94709" w:rsidRDefault="001E047F" w:rsidP="00D94709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A4FA4">
        <w:rPr>
          <w:sz w:val="22"/>
          <w:szCs w:val="22"/>
        </w:rPr>
        <w:t>10. .................. karşılıklı anlayış ve hoşgörü ile oluşturulan ortamdır.</w:t>
      </w:r>
    </w:p>
    <w:p w:rsidR="001E047F" w:rsidRPr="003670EE" w:rsidRDefault="001E047F" w:rsidP="003670EE">
      <w:pPr>
        <w:rPr>
          <w:sz w:val="22"/>
          <w:szCs w:val="22"/>
        </w:rPr>
      </w:pPr>
      <w:r w:rsidRPr="000A4FA4">
        <w:rPr>
          <w:b/>
          <w:bCs/>
          <w:sz w:val="22"/>
          <w:szCs w:val="22"/>
        </w:rPr>
        <w:t>1."S</w:t>
      </w:r>
      <w:r w:rsidRPr="003670EE">
        <w:rPr>
          <w:b/>
          <w:bCs/>
          <w:sz w:val="22"/>
          <w:szCs w:val="22"/>
        </w:rPr>
        <w:t>ınıfça bir aile gibiyiz" ifadesindeki "aile benzetmesi" ile aşağıdakilerden hangisi kastedilmiş olabilir?</w:t>
      </w:r>
      <w:r w:rsidRPr="003670EE">
        <w:rPr>
          <w:sz w:val="22"/>
          <w:szCs w:val="22"/>
        </w:rPr>
        <w:br/>
      </w:r>
      <w:r w:rsidRPr="000A4FA4">
        <w:rPr>
          <w:sz w:val="22"/>
          <w:szCs w:val="22"/>
        </w:rPr>
        <w:t>A) S</w:t>
      </w:r>
      <w:r w:rsidRPr="003670EE">
        <w:rPr>
          <w:sz w:val="22"/>
          <w:szCs w:val="22"/>
        </w:rPr>
        <w:t>ınıftaki sevgi, saygı, birlik ve beraberlik</w:t>
      </w:r>
      <w:r w:rsidRPr="003670EE">
        <w:rPr>
          <w:sz w:val="22"/>
          <w:szCs w:val="22"/>
        </w:rPr>
        <w:br/>
      </w:r>
      <w:r w:rsidRPr="000A4FA4">
        <w:rPr>
          <w:sz w:val="22"/>
          <w:szCs w:val="22"/>
        </w:rPr>
        <w:t>B) S</w:t>
      </w:r>
      <w:r w:rsidRPr="003670EE">
        <w:rPr>
          <w:sz w:val="22"/>
          <w:szCs w:val="22"/>
        </w:rPr>
        <w:t>ınıftaki öğrenci sayısının fazlalığı</w:t>
      </w:r>
      <w:r w:rsidRPr="003670EE">
        <w:rPr>
          <w:sz w:val="22"/>
          <w:szCs w:val="22"/>
        </w:rPr>
        <w:br/>
      </w:r>
      <w:r w:rsidRPr="000A4FA4">
        <w:rPr>
          <w:sz w:val="22"/>
          <w:szCs w:val="22"/>
        </w:rPr>
        <w:t>C) S</w:t>
      </w:r>
      <w:r w:rsidRPr="003670EE">
        <w:rPr>
          <w:sz w:val="22"/>
          <w:szCs w:val="22"/>
        </w:rPr>
        <w:t>ınıftaki tüm öğrencilerin çok başarılı oldukları</w:t>
      </w:r>
      <w:r w:rsidRPr="003670EE">
        <w:rPr>
          <w:sz w:val="22"/>
          <w:szCs w:val="22"/>
        </w:rPr>
        <w:br/>
      </w:r>
      <w:r w:rsidRPr="000A4FA4">
        <w:rPr>
          <w:sz w:val="22"/>
          <w:szCs w:val="22"/>
        </w:rPr>
        <w:t xml:space="preserve">D) Hepsi                                                                                     </w:t>
      </w:r>
    </w:p>
    <w:p w:rsidR="001E047F" w:rsidRPr="003670EE" w:rsidRDefault="001E047F" w:rsidP="00D33D72">
      <w:pPr>
        <w:rPr>
          <w:sz w:val="22"/>
          <w:szCs w:val="22"/>
        </w:rPr>
      </w:pPr>
    </w:p>
    <w:p w:rsidR="001E047F" w:rsidRPr="000A4FA4" w:rsidRDefault="001E047F" w:rsidP="003670EE">
      <w:pPr>
        <w:autoSpaceDE w:val="0"/>
        <w:autoSpaceDN w:val="0"/>
        <w:adjustRightInd w:val="0"/>
        <w:spacing w:after="200" w:line="276" w:lineRule="auto"/>
        <w:rPr>
          <w:sz w:val="22"/>
          <w:szCs w:val="22"/>
        </w:rPr>
      </w:pPr>
      <w:r w:rsidRPr="000A4FA4">
        <w:rPr>
          <w:b/>
          <w:bCs/>
          <w:sz w:val="22"/>
          <w:szCs w:val="22"/>
        </w:rPr>
        <w:t>2.Aşağıdakilerden hangisi bir ilköğretim beşinci sınıf öğrencisinin evde alabileceği sorumluluklardan biri olamaz?</w:t>
      </w:r>
      <w:r w:rsidRPr="000A4FA4">
        <w:rPr>
          <w:sz w:val="22"/>
          <w:szCs w:val="22"/>
        </w:rPr>
        <w:br/>
        <w:t>A) Her sabah yata</w:t>
      </w:r>
      <w:r w:rsidRPr="003670EE">
        <w:rPr>
          <w:sz w:val="22"/>
          <w:szCs w:val="22"/>
        </w:rPr>
        <w:t>ğını düzeltmek.</w:t>
      </w:r>
      <w:r w:rsidRPr="003670EE">
        <w:rPr>
          <w:sz w:val="22"/>
          <w:szCs w:val="22"/>
        </w:rPr>
        <w:br/>
      </w:r>
      <w:r w:rsidRPr="000A4FA4">
        <w:rPr>
          <w:sz w:val="22"/>
          <w:szCs w:val="22"/>
        </w:rPr>
        <w:t>B) Okul dönüşü, okul kıyafetlerini düzgün bir şekilde dolaba asmak.</w:t>
      </w:r>
      <w:r w:rsidRPr="000A4FA4">
        <w:rPr>
          <w:sz w:val="22"/>
          <w:szCs w:val="22"/>
        </w:rPr>
        <w:br/>
        <w:t>C) Yemek için masan</w:t>
      </w:r>
      <w:r w:rsidRPr="003670EE">
        <w:rPr>
          <w:sz w:val="22"/>
          <w:szCs w:val="22"/>
        </w:rPr>
        <w:t>ın hazırlanması ve toplanmasına yardım etmek.</w:t>
      </w:r>
      <w:r w:rsidRPr="003670EE">
        <w:rPr>
          <w:sz w:val="22"/>
          <w:szCs w:val="22"/>
        </w:rPr>
        <w:br/>
      </w:r>
      <w:r w:rsidRPr="000A4FA4">
        <w:rPr>
          <w:sz w:val="22"/>
          <w:szCs w:val="22"/>
        </w:rPr>
        <w:t>D) Evin al</w:t>
      </w:r>
      <w:r w:rsidRPr="003670EE">
        <w:rPr>
          <w:sz w:val="22"/>
          <w:szCs w:val="22"/>
        </w:rPr>
        <w:t>ışverişlerini yapmak.</w:t>
      </w:r>
    </w:p>
    <w:p w:rsidR="001E047F" w:rsidRDefault="001E047F" w:rsidP="0011270F">
      <w:pPr>
        <w:spacing w:line="276" w:lineRule="auto"/>
        <w:ind w:left="113"/>
        <w:rPr>
          <w:noProof/>
        </w:rPr>
      </w:pPr>
      <w:r w:rsidRPr="00BC66A7">
        <w:rPr>
          <w:b/>
          <w:bCs/>
        </w:rPr>
        <w:t>3-Bir haksızlığa uğradığımızda hakkımızı aramak için müracaat edeceğimiz yerler vardır. Hangisi bunlardan biri d</w:t>
      </w:r>
      <w:r w:rsidRPr="00BC66A7">
        <w:rPr>
          <w:b/>
          <w:bCs/>
          <w:i/>
          <w:iCs/>
          <w:u w:val="single"/>
        </w:rPr>
        <w:t>eğildir</w:t>
      </w:r>
      <w:r w:rsidRPr="00BC66A7">
        <w:rPr>
          <w:b/>
          <w:bCs/>
        </w:rPr>
        <w:t>?</w:t>
      </w:r>
      <w:r w:rsidRPr="00BC66A7">
        <w:rPr>
          <w:noProof/>
        </w:rPr>
        <w:t xml:space="preserve"> </w:t>
      </w:r>
    </w:p>
    <w:p w:rsidR="001E047F" w:rsidRPr="00BC66A7" w:rsidRDefault="001E047F" w:rsidP="0011270F">
      <w:pPr>
        <w:spacing w:line="276" w:lineRule="auto"/>
        <w:ind w:left="113"/>
        <w:rPr>
          <w:b/>
          <w:bCs/>
        </w:rPr>
      </w:pPr>
    </w:p>
    <w:p w:rsidR="001E047F" w:rsidRPr="00BC66A7" w:rsidRDefault="001E047F" w:rsidP="0011270F">
      <w:pPr>
        <w:spacing w:line="276" w:lineRule="auto"/>
        <w:ind w:left="113"/>
      </w:pPr>
      <w:r w:rsidRPr="00BC66A7">
        <w:rPr>
          <w:b/>
          <w:bCs/>
        </w:rPr>
        <w:t xml:space="preserve"> </w:t>
      </w:r>
      <w:r w:rsidRPr="00BC66A7">
        <w:t xml:space="preserve">A- </w:t>
      </w:r>
      <w:r>
        <w:t>TEMA</w:t>
      </w:r>
      <w:r w:rsidRPr="00BC66A7">
        <w:t xml:space="preserve">    </w:t>
      </w:r>
      <w:r>
        <w:t xml:space="preserve">  </w:t>
      </w:r>
      <w:r w:rsidRPr="00BC66A7">
        <w:t xml:space="preserve"> B- Polis karakolu</w:t>
      </w:r>
    </w:p>
    <w:p w:rsidR="001E047F" w:rsidRPr="00BC66A7" w:rsidRDefault="001E047F" w:rsidP="0011270F">
      <w:pPr>
        <w:spacing w:line="276" w:lineRule="auto"/>
        <w:ind w:left="113"/>
      </w:pPr>
      <w:r w:rsidRPr="00BC66A7">
        <w:t xml:space="preserve"> C-BİMER       </w:t>
      </w:r>
      <w:r>
        <w:t>D</w:t>
      </w:r>
      <w:r w:rsidRPr="00D73128">
        <w:t xml:space="preserve"> </w:t>
      </w:r>
      <w:r w:rsidRPr="00BC66A7">
        <w:t>Savcılık</w:t>
      </w:r>
    </w:p>
    <w:p w:rsidR="001E047F" w:rsidRPr="00BC66A7" w:rsidRDefault="001E047F" w:rsidP="00D33D72"/>
    <w:p w:rsidR="001E047F" w:rsidRPr="00BC66A7" w:rsidRDefault="001E047F" w:rsidP="0011270F">
      <w:pPr>
        <w:spacing w:line="276" w:lineRule="auto"/>
        <w:ind w:left="113"/>
      </w:pPr>
      <w:r>
        <w:t>4-</w:t>
      </w:r>
      <w:r w:rsidRPr="0011270F">
        <w:rPr>
          <w:b/>
          <w:bCs/>
        </w:rPr>
        <w:t xml:space="preserve"> </w:t>
      </w:r>
      <w:r w:rsidRPr="00BC66A7">
        <w:rPr>
          <w:b/>
          <w:bCs/>
        </w:rPr>
        <w:t>Aşağıda verilen konulardan hangisinde uzlaşma olmaz?</w:t>
      </w:r>
    </w:p>
    <w:p w:rsidR="001E047F" w:rsidRDefault="001E047F" w:rsidP="0011270F">
      <w:pPr>
        <w:spacing w:line="276" w:lineRule="auto"/>
        <w:ind w:left="113"/>
      </w:pPr>
      <w:r w:rsidRPr="00BC66A7">
        <w:t>A-Oyuna başlama sırasın</w:t>
      </w:r>
      <w:r>
        <w:t>da</w:t>
      </w:r>
    </w:p>
    <w:p w:rsidR="001E047F" w:rsidRPr="00BC66A7" w:rsidRDefault="001E047F" w:rsidP="00FB0FC0">
      <w:pPr>
        <w:spacing w:line="276" w:lineRule="auto"/>
        <w:ind w:left="113"/>
      </w:pPr>
      <w:r w:rsidRPr="00BC66A7">
        <w:t>B-Kırmızı ışıkta geçme</w:t>
      </w:r>
    </w:p>
    <w:p w:rsidR="001E047F" w:rsidRPr="00BC66A7" w:rsidRDefault="001E047F" w:rsidP="00FB0FC0">
      <w:pPr>
        <w:spacing w:line="276" w:lineRule="auto"/>
        <w:ind w:left="113"/>
      </w:pPr>
      <w:r w:rsidRPr="00BC66A7">
        <w:t>C-Maçta penaltıyı kimin kullanacağı</w:t>
      </w:r>
    </w:p>
    <w:p w:rsidR="001E047F" w:rsidRPr="00BC66A7" w:rsidRDefault="001E047F" w:rsidP="00FB0FC0">
      <w:pPr>
        <w:spacing w:line="276" w:lineRule="auto"/>
        <w:ind w:left="113"/>
      </w:pPr>
      <w:r w:rsidRPr="00BC66A7">
        <w:t>D-Sınıfça bir proje hazırlama</w:t>
      </w:r>
    </w:p>
    <w:p w:rsidR="001E047F" w:rsidRPr="00BC66A7" w:rsidRDefault="001E047F" w:rsidP="0011270F">
      <w:pPr>
        <w:spacing w:line="276" w:lineRule="auto"/>
        <w:ind w:left="113"/>
      </w:pPr>
    </w:p>
    <w:p w:rsidR="001E047F" w:rsidRPr="000A4FA4" w:rsidRDefault="001E047F" w:rsidP="00FF4497">
      <w:pPr>
        <w:framePr w:hSpace="141" w:wrap="auto" w:vAnchor="text" w:hAnchor="page" w:x="6310" w:y="77"/>
        <w:autoSpaceDE w:val="0"/>
        <w:autoSpaceDN w:val="0"/>
        <w:adjustRightInd w:val="0"/>
        <w:spacing w:after="200" w:line="276" w:lineRule="auto"/>
        <w:rPr>
          <w:sz w:val="22"/>
          <w:szCs w:val="22"/>
        </w:rPr>
      </w:pPr>
      <w:r w:rsidRPr="000A4FA4">
        <w:rPr>
          <w:b/>
          <w:bCs/>
          <w:sz w:val="22"/>
          <w:szCs w:val="22"/>
        </w:rPr>
        <w:t>5.Okula kay</w:t>
      </w:r>
      <w:r w:rsidRPr="0011270F">
        <w:rPr>
          <w:b/>
          <w:bCs/>
          <w:sz w:val="22"/>
          <w:szCs w:val="22"/>
        </w:rPr>
        <w:t>ıt yaptıran her öğrencinin bir kısım hakları vardır. Aşağıdakilerden hangisi bu haklardan biri olamaz?</w:t>
      </w:r>
      <w:r w:rsidRPr="0011270F">
        <w:rPr>
          <w:sz w:val="22"/>
          <w:szCs w:val="22"/>
        </w:rPr>
        <w:br/>
      </w:r>
      <w:r w:rsidRPr="000A4FA4">
        <w:rPr>
          <w:sz w:val="22"/>
          <w:szCs w:val="22"/>
        </w:rPr>
        <w:t>A.Okul kütüphanesinden yararlanmak</w:t>
      </w:r>
      <w:r w:rsidRPr="000A4FA4">
        <w:rPr>
          <w:sz w:val="22"/>
          <w:szCs w:val="22"/>
        </w:rPr>
        <w:br/>
        <w:t>B.E</w:t>
      </w:r>
      <w:r w:rsidRPr="0011270F">
        <w:rPr>
          <w:sz w:val="22"/>
          <w:szCs w:val="22"/>
        </w:rPr>
        <w:t>ğitim öğretim imkanlarından yararlanmak</w:t>
      </w:r>
      <w:r w:rsidRPr="0011270F">
        <w:rPr>
          <w:sz w:val="22"/>
          <w:szCs w:val="22"/>
        </w:rPr>
        <w:br/>
      </w:r>
      <w:r w:rsidRPr="000A4FA4">
        <w:rPr>
          <w:sz w:val="22"/>
          <w:szCs w:val="22"/>
        </w:rPr>
        <w:t>C.Okula istedi</w:t>
      </w:r>
      <w:r w:rsidRPr="0011270F">
        <w:rPr>
          <w:sz w:val="22"/>
          <w:szCs w:val="22"/>
        </w:rPr>
        <w:t>ği zaman gelmek</w:t>
      </w:r>
      <w:r w:rsidRPr="0011270F">
        <w:rPr>
          <w:sz w:val="22"/>
          <w:szCs w:val="22"/>
        </w:rPr>
        <w:br/>
      </w:r>
      <w:r w:rsidRPr="000A4FA4">
        <w:rPr>
          <w:sz w:val="22"/>
          <w:szCs w:val="22"/>
        </w:rPr>
        <w:t>D.Okul bahçesinden yararlanmak</w:t>
      </w:r>
    </w:p>
    <w:p w:rsidR="001E047F" w:rsidRDefault="001E047F" w:rsidP="00D33D72"/>
    <w:p w:rsidR="001E047F" w:rsidRPr="0011270F" w:rsidRDefault="001E047F" w:rsidP="0011270F">
      <w:pPr>
        <w:autoSpaceDE w:val="0"/>
        <w:autoSpaceDN w:val="0"/>
        <w:adjustRightInd w:val="0"/>
        <w:spacing w:after="200" w:line="276" w:lineRule="auto"/>
        <w:rPr>
          <w:sz w:val="22"/>
          <w:szCs w:val="22"/>
        </w:rPr>
      </w:pPr>
      <w:r w:rsidRPr="000A4FA4">
        <w:rPr>
          <w:b/>
          <w:bCs/>
          <w:sz w:val="22"/>
          <w:szCs w:val="22"/>
        </w:rPr>
        <w:t>6. Aşağıdakilerden   hangisi   hak   kavramını tanımlar?</w:t>
      </w:r>
      <w:r w:rsidRPr="000A4FA4">
        <w:rPr>
          <w:sz w:val="22"/>
          <w:szCs w:val="22"/>
        </w:rPr>
        <w:br/>
      </w:r>
      <w:r w:rsidRPr="000A4FA4">
        <w:rPr>
          <w:sz w:val="22"/>
          <w:szCs w:val="22"/>
          <w:lang w:val="de-DE"/>
        </w:rPr>
        <w:t>A.Ailemizin bize verdi</w:t>
      </w:r>
      <w:r w:rsidRPr="0011270F">
        <w:rPr>
          <w:sz w:val="22"/>
          <w:szCs w:val="22"/>
        </w:rPr>
        <w:t>ği eğitim.</w:t>
      </w:r>
      <w:r w:rsidRPr="0011270F">
        <w:rPr>
          <w:sz w:val="22"/>
          <w:szCs w:val="22"/>
        </w:rPr>
        <w:br/>
      </w:r>
      <w:r w:rsidRPr="000A4FA4">
        <w:rPr>
          <w:sz w:val="22"/>
          <w:szCs w:val="22"/>
        </w:rPr>
        <w:t>B.Okulumuzda tan</w:t>
      </w:r>
      <w:r w:rsidRPr="0011270F">
        <w:rPr>
          <w:sz w:val="22"/>
          <w:szCs w:val="22"/>
        </w:rPr>
        <w:t>ınan her şey.</w:t>
      </w:r>
      <w:r w:rsidRPr="0011270F">
        <w:rPr>
          <w:sz w:val="22"/>
          <w:szCs w:val="22"/>
        </w:rPr>
        <w:br/>
      </w:r>
      <w:r w:rsidRPr="000A4FA4">
        <w:rPr>
          <w:sz w:val="22"/>
          <w:szCs w:val="22"/>
        </w:rPr>
        <w:t>C.Toplumda uymam</w:t>
      </w:r>
      <w:r w:rsidRPr="0011270F">
        <w:rPr>
          <w:sz w:val="22"/>
          <w:szCs w:val="22"/>
        </w:rPr>
        <w:t>ız gereken  kuralların bütünü.</w:t>
      </w:r>
      <w:r w:rsidRPr="0011270F">
        <w:rPr>
          <w:sz w:val="22"/>
          <w:szCs w:val="22"/>
        </w:rPr>
        <w:br/>
      </w:r>
      <w:r w:rsidRPr="000A4FA4">
        <w:rPr>
          <w:sz w:val="22"/>
          <w:szCs w:val="22"/>
        </w:rPr>
        <w:t>D.Bir kimseye ait olan, ona tan</w:t>
      </w:r>
      <w:r w:rsidRPr="0011270F">
        <w:rPr>
          <w:sz w:val="22"/>
          <w:szCs w:val="22"/>
        </w:rPr>
        <w:t>ınan şey.</w:t>
      </w:r>
    </w:p>
    <w:p w:rsidR="001E047F" w:rsidRDefault="001E047F" w:rsidP="0011270F">
      <w:pPr>
        <w:autoSpaceDE w:val="0"/>
        <w:autoSpaceDN w:val="0"/>
        <w:adjustRightInd w:val="0"/>
        <w:spacing w:after="200" w:line="276" w:lineRule="auto"/>
        <w:rPr>
          <w:b/>
          <w:bCs/>
          <w:sz w:val="22"/>
          <w:szCs w:val="22"/>
        </w:rPr>
      </w:pPr>
      <w:r w:rsidRPr="000A4FA4">
        <w:rPr>
          <w:b/>
          <w:bCs/>
          <w:sz w:val="22"/>
          <w:szCs w:val="22"/>
        </w:rPr>
        <w:t>7.</w:t>
      </w:r>
      <w:r w:rsidRPr="0011270F">
        <w:rPr>
          <w:b/>
          <w:bCs/>
          <w:sz w:val="22"/>
          <w:szCs w:val="22"/>
        </w:rPr>
        <w:t>İnsan  hak ve özgürlüklerinin  güvencesi aşağıdakilerden hangisindedir?</w:t>
      </w:r>
    </w:p>
    <w:p w:rsidR="001E047F" w:rsidRPr="0011270F" w:rsidRDefault="001E047F" w:rsidP="0011270F">
      <w:pPr>
        <w:autoSpaceDE w:val="0"/>
        <w:autoSpaceDN w:val="0"/>
        <w:adjustRightInd w:val="0"/>
        <w:spacing w:after="200" w:line="276" w:lineRule="auto"/>
        <w:rPr>
          <w:sz w:val="22"/>
          <w:szCs w:val="22"/>
          <w:lang w:val="en-US"/>
        </w:rPr>
      </w:pPr>
      <w:r w:rsidRPr="0011270F">
        <w:rPr>
          <w:sz w:val="22"/>
          <w:szCs w:val="22"/>
          <w:lang w:val="en-US"/>
        </w:rPr>
        <w:t>A. Meclis      B.  Okul     C. Devlet         D.  Aile</w:t>
      </w:r>
    </w:p>
    <w:p w:rsidR="001E047F" w:rsidRDefault="001E047F" w:rsidP="0011270F">
      <w:pPr>
        <w:autoSpaceDE w:val="0"/>
        <w:autoSpaceDN w:val="0"/>
        <w:adjustRightInd w:val="0"/>
        <w:spacing w:after="200" w:line="276" w:lineRule="auto"/>
        <w:rPr>
          <w:b/>
          <w:bCs/>
          <w:sz w:val="22"/>
          <w:szCs w:val="22"/>
        </w:rPr>
      </w:pPr>
      <w:r w:rsidRPr="0011270F">
        <w:rPr>
          <w:b/>
          <w:bCs/>
          <w:sz w:val="22"/>
          <w:szCs w:val="22"/>
          <w:lang w:val="en-US"/>
        </w:rPr>
        <w:t>8.Yapt</w:t>
      </w:r>
      <w:r w:rsidRPr="0011270F">
        <w:rPr>
          <w:b/>
          <w:bCs/>
          <w:sz w:val="22"/>
          <w:szCs w:val="22"/>
        </w:rPr>
        <w:t>ığı davranışların hesabını kişi öncelikle aşağıdakilerden hangisine karşı vermelidir?</w:t>
      </w:r>
    </w:p>
    <w:p w:rsidR="001E047F" w:rsidRPr="000A4FA4" w:rsidRDefault="001E047F" w:rsidP="0011270F">
      <w:pPr>
        <w:autoSpaceDE w:val="0"/>
        <w:autoSpaceDN w:val="0"/>
        <w:adjustRightInd w:val="0"/>
        <w:spacing w:after="200" w:line="276" w:lineRule="auto"/>
        <w:rPr>
          <w:sz w:val="22"/>
          <w:szCs w:val="22"/>
        </w:rPr>
      </w:pPr>
      <w:r w:rsidRPr="000A4FA4">
        <w:rPr>
          <w:sz w:val="22"/>
          <w:szCs w:val="22"/>
        </w:rPr>
        <w:t>A.devlete  B. amirlerine      C.kendine     D.topluma</w:t>
      </w:r>
    </w:p>
    <w:p w:rsidR="001E047F" w:rsidRPr="000A4FA4" w:rsidRDefault="001E047F" w:rsidP="0011270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0A4FA4">
        <w:rPr>
          <w:b/>
          <w:bCs/>
          <w:sz w:val="22"/>
          <w:szCs w:val="22"/>
        </w:rPr>
        <w:t>9.Aşağıdakilerden hangisinin yapılması bireyler arasındaki anlaşmazlıkların büyümesine neden olur?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>A. Sorunu görmezden gelmek.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>B. Karşıdaki kişiye kendini ifade etmesi için fırsat vermek,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>C. Karşıdaki kişiyle empati kurmaya çalışmak.</w:t>
      </w:r>
    </w:p>
    <w:p w:rsidR="001E047F" w:rsidRPr="0011270F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 xml:space="preserve">D. </w:t>
      </w:r>
      <w:r w:rsidRPr="0011270F">
        <w:rPr>
          <w:sz w:val="22"/>
          <w:szCs w:val="22"/>
        </w:rPr>
        <w:t>İnsanlara karşı önyargısız olmaya çalışmak.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</w:p>
    <w:p w:rsidR="001E047F" w:rsidRPr="0011270F" w:rsidRDefault="001E047F" w:rsidP="0011270F">
      <w:pPr>
        <w:spacing w:line="240" w:lineRule="atLeast"/>
        <w:rPr>
          <w:sz w:val="22"/>
          <w:szCs w:val="22"/>
        </w:rPr>
      </w:pPr>
      <w:r w:rsidRPr="000A4FA4">
        <w:rPr>
          <w:b/>
          <w:bCs/>
          <w:sz w:val="22"/>
          <w:szCs w:val="22"/>
        </w:rPr>
        <w:t xml:space="preserve">10. </w:t>
      </w:r>
      <w:r w:rsidRPr="0011270F">
        <w:rPr>
          <w:sz w:val="22"/>
          <w:szCs w:val="22"/>
        </w:rPr>
        <w:t>Atalarımız Kurtuluş Savaşı’nda düşmanlarla neden ve hangi insani hak  için savaşmıştır?</w:t>
      </w:r>
    </w:p>
    <w:p w:rsidR="001E047F" w:rsidRPr="0011270F" w:rsidRDefault="001E047F" w:rsidP="0011270F">
      <w:pPr>
        <w:spacing w:line="240" w:lineRule="atLeast"/>
        <w:rPr>
          <w:sz w:val="22"/>
          <w:szCs w:val="22"/>
        </w:rPr>
      </w:pPr>
      <w:r w:rsidRPr="0011270F">
        <w:rPr>
          <w:sz w:val="22"/>
          <w:szCs w:val="22"/>
        </w:rPr>
        <w:t xml:space="preserve"> A)Para için                      B)Dinlenmek için </w:t>
      </w:r>
    </w:p>
    <w:p w:rsidR="001E047F" w:rsidRPr="0011270F" w:rsidRDefault="001E047F" w:rsidP="0011270F">
      <w:pPr>
        <w:spacing w:line="240" w:lineRule="atLeast"/>
        <w:rPr>
          <w:sz w:val="22"/>
          <w:szCs w:val="22"/>
        </w:rPr>
      </w:pPr>
      <w:r w:rsidRPr="0011270F">
        <w:rPr>
          <w:sz w:val="22"/>
          <w:szCs w:val="22"/>
        </w:rPr>
        <w:t>C)Özgürlük  için               D)Haberleşme Hakkı için</w:t>
      </w:r>
    </w:p>
    <w:p w:rsidR="001E047F" w:rsidRPr="00BC66A7" w:rsidRDefault="001E047F" w:rsidP="00D33D72"/>
    <w:p w:rsidR="001E047F" w:rsidRPr="00BC66A7" w:rsidRDefault="001E047F" w:rsidP="00D33D72"/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>11.</w:t>
      </w:r>
      <w:r w:rsidRPr="000A4FA4">
        <w:rPr>
          <w:b/>
          <w:bCs/>
          <w:sz w:val="22"/>
          <w:szCs w:val="22"/>
        </w:rPr>
        <w:t xml:space="preserve"> Aşağıdakilerden hangisi sorumluluğu tanımlar?</w:t>
      </w:r>
      <w:r w:rsidRPr="000A4FA4">
        <w:rPr>
          <w:sz w:val="22"/>
          <w:szCs w:val="22"/>
        </w:rPr>
        <w:t xml:space="preserve">                                                                                    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 xml:space="preserve">A)Bir kişinin kendi davranışlarının sonuçlarını üstlenmesidir.              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 xml:space="preserve">B) Boş yere konuşmaktır.                                                        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 xml:space="preserve">C) Herhangi bir işe karışmamaktır.                                               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  <w:lang w:val="de-DE"/>
        </w:rPr>
      </w:pPr>
      <w:r w:rsidRPr="000A4FA4">
        <w:rPr>
          <w:sz w:val="22"/>
          <w:szCs w:val="22"/>
          <w:lang w:val="de-DE"/>
        </w:rPr>
        <w:t>D) Her şeyi ben bilirim, ben yaparım demektir.</w:t>
      </w:r>
    </w:p>
    <w:p w:rsidR="001E047F" w:rsidRPr="000A4FA4" w:rsidRDefault="001E047F" w:rsidP="0011270F">
      <w:pPr>
        <w:autoSpaceDE w:val="0"/>
        <w:autoSpaceDN w:val="0"/>
        <w:adjustRightInd w:val="0"/>
        <w:rPr>
          <w:b/>
          <w:bCs/>
          <w:sz w:val="22"/>
          <w:szCs w:val="22"/>
          <w:lang w:val="de-DE"/>
        </w:rPr>
      </w:pPr>
      <w:r w:rsidRPr="000A4FA4">
        <w:rPr>
          <w:b/>
          <w:bCs/>
          <w:sz w:val="22"/>
          <w:szCs w:val="22"/>
          <w:lang w:val="de-DE"/>
        </w:rPr>
        <w:t xml:space="preserve">                                                                                                             12.</w:t>
      </w:r>
      <w:r w:rsidRPr="000A4FA4">
        <w:rPr>
          <w:sz w:val="22"/>
          <w:szCs w:val="22"/>
          <w:lang w:val="de-DE"/>
        </w:rPr>
        <w:t xml:space="preserve"> </w:t>
      </w:r>
      <w:r w:rsidRPr="000A4FA4">
        <w:rPr>
          <w:b/>
          <w:bCs/>
          <w:sz w:val="22"/>
          <w:szCs w:val="22"/>
          <w:lang w:val="de-DE"/>
        </w:rPr>
        <w:t>Uzlaşı</w:t>
      </w:r>
      <w:r w:rsidRPr="000A4FA4">
        <w:rPr>
          <w:sz w:val="22"/>
          <w:szCs w:val="22"/>
          <w:lang w:val="de-DE"/>
        </w:rPr>
        <w:t xml:space="preserve"> (</w:t>
      </w:r>
      <w:r w:rsidRPr="000A4FA4">
        <w:rPr>
          <w:b/>
          <w:bCs/>
          <w:sz w:val="22"/>
          <w:szCs w:val="22"/>
          <w:lang w:val="de-DE"/>
        </w:rPr>
        <w:t xml:space="preserve">anlaşma) sürecinde nasıl davranmamız gerekir? 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  <w:lang w:val="de-DE"/>
        </w:rPr>
      </w:pP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  <w:lang w:val="de-DE"/>
        </w:rPr>
      </w:pPr>
      <w:r w:rsidRPr="000A4FA4">
        <w:rPr>
          <w:sz w:val="22"/>
          <w:szCs w:val="22"/>
          <w:lang w:val="de-DE"/>
        </w:rPr>
        <w:t xml:space="preserve">A) Başkalarını dinlemeye çalışmamalıyız       </w:t>
      </w:r>
    </w:p>
    <w:p w:rsidR="001E047F" w:rsidRPr="0011270F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  <w:lang w:val="de-DE"/>
        </w:rPr>
        <w:t>B) Taraflar</w:t>
      </w:r>
      <w:r w:rsidRPr="0011270F">
        <w:rPr>
          <w:sz w:val="22"/>
          <w:szCs w:val="22"/>
        </w:rPr>
        <w:t>ı dinlerken kendimize yakın olanı  seçmeliyiz.</w:t>
      </w:r>
    </w:p>
    <w:p w:rsidR="001E047F" w:rsidRPr="0011270F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>C) Aç</w:t>
      </w:r>
      <w:r w:rsidRPr="0011270F">
        <w:rPr>
          <w:sz w:val="22"/>
          <w:szCs w:val="22"/>
        </w:rPr>
        <w:t xml:space="preserve">ık fikirli, hoş görülü,sabırlı                   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 xml:space="preserve">D) Uzlaşı süresinde sorunu çözmeyi taraflara bırakmalıyız. 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</w:p>
    <w:p w:rsidR="001E047F" w:rsidRPr="00FF4497" w:rsidRDefault="001E047F" w:rsidP="00FB0FC0">
      <w:pPr>
        <w:spacing w:line="276" w:lineRule="auto"/>
        <w:ind w:left="113"/>
        <w:rPr>
          <w:b/>
          <w:bCs/>
          <w:sz w:val="22"/>
          <w:szCs w:val="22"/>
        </w:rPr>
      </w:pPr>
      <w:r w:rsidRPr="000A4FA4">
        <w:rPr>
          <w:sz w:val="22"/>
          <w:szCs w:val="22"/>
        </w:rPr>
        <w:t xml:space="preserve">13. </w:t>
      </w:r>
      <w:r w:rsidRPr="00FF4497">
        <w:rPr>
          <w:b/>
          <w:bCs/>
          <w:sz w:val="22"/>
          <w:szCs w:val="22"/>
        </w:rPr>
        <w:t>-“Ders sırasında sessiz olma kuralı bizim ders dinleme hakkımızı kullanmamızı sağlar.” Bu cümleye göre hangisi doğrudur?</w:t>
      </w:r>
    </w:p>
    <w:p w:rsidR="001E047F" w:rsidRPr="00FF4497" w:rsidRDefault="001E047F" w:rsidP="00FB0FC0">
      <w:pPr>
        <w:spacing w:line="276" w:lineRule="auto"/>
        <w:ind w:left="113"/>
        <w:rPr>
          <w:sz w:val="22"/>
          <w:szCs w:val="22"/>
        </w:rPr>
      </w:pPr>
      <w:r w:rsidRPr="00FF4497">
        <w:rPr>
          <w:sz w:val="22"/>
          <w:szCs w:val="22"/>
        </w:rPr>
        <w:t>A-Kurallar hak ve özgürlüklerimizi korur.</w:t>
      </w:r>
    </w:p>
    <w:p w:rsidR="001E047F" w:rsidRPr="00FF4497" w:rsidRDefault="001E047F" w:rsidP="00FB0FC0">
      <w:pPr>
        <w:spacing w:line="276" w:lineRule="auto"/>
        <w:ind w:left="113"/>
        <w:rPr>
          <w:sz w:val="22"/>
          <w:szCs w:val="22"/>
        </w:rPr>
      </w:pPr>
      <w:r w:rsidRPr="00FF4497">
        <w:rPr>
          <w:sz w:val="22"/>
          <w:szCs w:val="22"/>
        </w:rPr>
        <w:t>B-Kurallar her zaman çıkarımıza olmalıdır.</w:t>
      </w:r>
    </w:p>
    <w:p w:rsidR="001E047F" w:rsidRPr="00FF4497" w:rsidRDefault="001E047F" w:rsidP="00FB0FC0">
      <w:pPr>
        <w:spacing w:line="276" w:lineRule="auto"/>
        <w:ind w:left="113"/>
        <w:rPr>
          <w:sz w:val="22"/>
          <w:szCs w:val="22"/>
        </w:rPr>
      </w:pPr>
      <w:r w:rsidRPr="00FF4497">
        <w:rPr>
          <w:sz w:val="22"/>
          <w:szCs w:val="22"/>
        </w:rPr>
        <w:t>C-Kurallar günlük yaşam için gereksizdir.</w:t>
      </w:r>
    </w:p>
    <w:p w:rsidR="001E047F" w:rsidRPr="00FF4497" w:rsidRDefault="001E047F" w:rsidP="00FB0FC0">
      <w:pPr>
        <w:spacing w:line="276" w:lineRule="auto"/>
        <w:ind w:left="113"/>
        <w:rPr>
          <w:sz w:val="22"/>
          <w:szCs w:val="22"/>
        </w:rPr>
      </w:pPr>
      <w:r w:rsidRPr="00FF4497">
        <w:rPr>
          <w:sz w:val="22"/>
          <w:szCs w:val="22"/>
        </w:rPr>
        <w:t>D-Toplumda kurallara uymak zorunda değiliz.</w:t>
      </w:r>
    </w:p>
    <w:p w:rsidR="001E047F" w:rsidRPr="000A4FA4" w:rsidRDefault="001E047F" w:rsidP="00FB0FC0">
      <w:pPr>
        <w:autoSpaceDE w:val="0"/>
        <w:autoSpaceDN w:val="0"/>
        <w:adjustRightInd w:val="0"/>
        <w:rPr>
          <w:sz w:val="22"/>
          <w:szCs w:val="22"/>
        </w:rPr>
      </w:pPr>
    </w:p>
    <w:p w:rsidR="001E047F" w:rsidRPr="0011270F" w:rsidRDefault="001E047F" w:rsidP="0011270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0A4FA4">
        <w:rPr>
          <w:b/>
          <w:bCs/>
          <w:sz w:val="22"/>
          <w:szCs w:val="22"/>
        </w:rPr>
        <w:t>14. Çocuk Haklar</w:t>
      </w:r>
      <w:r w:rsidRPr="0011270F">
        <w:rPr>
          <w:b/>
          <w:bCs/>
          <w:sz w:val="22"/>
          <w:szCs w:val="22"/>
        </w:rPr>
        <w:t>ı Sözleşmesi’nin kabul edilme amacı aşağıdakilerden hangisidir?</w:t>
      </w:r>
    </w:p>
    <w:p w:rsidR="001E047F" w:rsidRPr="000A4FA4" w:rsidRDefault="001E047F" w:rsidP="0011270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 xml:space="preserve">A)  Suç işleyenleri cezalandırmak 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>B)  Barışı sağlamak</w:t>
      </w:r>
    </w:p>
    <w:p w:rsidR="001E047F" w:rsidRPr="0011270F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>C)  Çocuklar</w:t>
      </w:r>
      <w:r w:rsidRPr="0011270F">
        <w:rPr>
          <w:sz w:val="22"/>
          <w:szCs w:val="22"/>
        </w:rPr>
        <w:t xml:space="preserve">ın okumasını sağlamak     </w:t>
      </w:r>
    </w:p>
    <w:p w:rsidR="001E047F" w:rsidRPr="0011270F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11270F">
        <w:rPr>
          <w:sz w:val="22"/>
          <w:szCs w:val="22"/>
        </w:rPr>
        <w:t>D)  Dünya çocuklarını koruma altına almak</w:t>
      </w:r>
    </w:p>
    <w:p w:rsidR="001E047F" w:rsidRPr="0011270F" w:rsidRDefault="001E047F" w:rsidP="0011270F">
      <w:pPr>
        <w:autoSpaceDE w:val="0"/>
        <w:autoSpaceDN w:val="0"/>
        <w:adjustRightInd w:val="0"/>
        <w:spacing w:after="200" w:line="276" w:lineRule="auto"/>
        <w:rPr>
          <w:b/>
          <w:bCs/>
          <w:sz w:val="22"/>
          <w:szCs w:val="22"/>
          <w:u w:val="single"/>
        </w:rPr>
      </w:pPr>
      <w:r w:rsidRPr="000A4FA4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15.Bir toplumdaki bireyler aras</w:t>
      </w:r>
      <w:r w:rsidRPr="0011270F">
        <w:rPr>
          <w:b/>
          <w:bCs/>
          <w:sz w:val="22"/>
          <w:szCs w:val="22"/>
        </w:rPr>
        <w:t xml:space="preserve">ında yeterince sevgi- saygı yoksa, hangi seçenekteki değerden söz </w:t>
      </w:r>
      <w:r w:rsidRPr="0011270F">
        <w:rPr>
          <w:b/>
          <w:bCs/>
          <w:sz w:val="22"/>
          <w:szCs w:val="22"/>
          <w:u w:val="single"/>
        </w:rPr>
        <w:t>edilemez?</w:t>
      </w:r>
    </w:p>
    <w:p w:rsidR="001E047F" w:rsidRPr="000A4FA4" w:rsidRDefault="001E047F" w:rsidP="0011270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0A4FA4">
        <w:rPr>
          <w:sz w:val="22"/>
          <w:szCs w:val="22"/>
        </w:rPr>
        <w:t>A) k</w:t>
      </w:r>
      <w:r w:rsidRPr="0011270F">
        <w:rPr>
          <w:sz w:val="22"/>
          <w:szCs w:val="22"/>
        </w:rPr>
        <w:t>ıskançlık    B) bencillik   C) anlaşmazlık    D) adil olma</w:t>
      </w:r>
    </w:p>
    <w:p w:rsidR="001E047F" w:rsidRPr="000A4FA4" w:rsidRDefault="001E047F" w:rsidP="0011270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1E047F" w:rsidRDefault="001E047F" w:rsidP="0011270F">
      <w:pPr>
        <w:autoSpaceDE w:val="0"/>
        <w:autoSpaceDN w:val="0"/>
        <w:adjustRightInd w:val="0"/>
        <w:rPr>
          <w:sz w:val="22"/>
          <w:szCs w:val="22"/>
          <w:lang w:val="en-US"/>
        </w:rPr>
      </w:pPr>
      <w:r w:rsidRPr="0011270F">
        <w:rPr>
          <w:sz w:val="22"/>
          <w:szCs w:val="22"/>
          <w:lang w:val="en-US"/>
        </w:rPr>
        <w:t xml:space="preserve">16. </w:t>
      </w:r>
      <w:r>
        <w:rPr>
          <w:sz w:val="22"/>
          <w:szCs w:val="22"/>
          <w:lang w:val="en-US"/>
        </w:rPr>
        <w:t xml:space="preserve">) </w:t>
      </w:r>
      <w:r w:rsidRPr="0011270F">
        <w:rPr>
          <w:b/>
          <w:bCs/>
          <w:sz w:val="22"/>
          <w:szCs w:val="22"/>
          <w:lang w:val="en-US"/>
        </w:rPr>
        <w:t>Empati nedir?</w:t>
      </w:r>
      <w:r w:rsidRPr="0011270F">
        <w:rPr>
          <w:sz w:val="22"/>
          <w:szCs w:val="22"/>
          <w:lang w:val="en-US"/>
        </w:rPr>
        <w:t xml:space="preserve"> </w:t>
      </w:r>
    </w:p>
    <w:p w:rsidR="001E047F" w:rsidRPr="0011270F" w:rsidRDefault="001E047F" w:rsidP="0011270F">
      <w:pPr>
        <w:autoSpaceDE w:val="0"/>
        <w:autoSpaceDN w:val="0"/>
        <w:adjustRightInd w:val="0"/>
        <w:rPr>
          <w:sz w:val="22"/>
          <w:szCs w:val="22"/>
          <w:lang w:val="en-US"/>
        </w:rPr>
      </w:pPr>
    </w:p>
    <w:p w:rsidR="001E047F" w:rsidRPr="0011270F" w:rsidRDefault="001E047F" w:rsidP="0011270F">
      <w:pPr>
        <w:autoSpaceDE w:val="0"/>
        <w:autoSpaceDN w:val="0"/>
        <w:adjustRightInd w:val="0"/>
        <w:rPr>
          <w:sz w:val="22"/>
          <w:szCs w:val="22"/>
          <w:lang w:val="en-US"/>
        </w:rPr>
      </w:pPr>
      <w:r w:rsidRPr="0011270F">
        <w:rPr>
          <w:sz w:val="22"/>
          <w:szCs w:val="22"/>
          <w:lang w:val="en-US"/>
        </w:rPr>
        <w:t xml:space="preserve">A) Kişinin istediği gibi hareket etmesidir       </w:t>
      </w:r>
    </w:p>
    <w:p w:rsidR="001E047F" w:rsidRPr="0011270F" w:rsidRDefault="001E047F" w:rsidP="0011270F">
      <w:pPr>
        <w:autoSpaceDE w:val="0"/>
        <w:autoSpaceDN w:val="0"/>
        <w:adjustRightInd w:val="0"/>
        <w:rPr>
          <w:sz w:val="22"/>
          <w:szCs w:val="22"/>
          <w:lang w:val="en-US"/>
        </w:rPr>
      </w:pPr>
      <w:r w:rsidRPr="0011270F">
        <w:rPr>
          <w:sz w:val="22"/>
          <w:szCs w:val="22"/>
          <w:lang w:val="en-US"/>
        </w:rPr>
        <w:t>B) Toplumda hep doğruları yapmaktır.</w:t>
      </w:r>
    </w:p>
    <w:p w:rsidR="001E047F" w:rsidRPr="0011270F" w:rsidRDefault="001E047F" w:rsidP="0011270F">
      <w:pPr>
        <w:autoSpaceDE w:val="0"/>
        <w:autoSpaceDN w:val="0"/>
        <w:adjustRightInd w:val="0"/>
        <w:rPr>
          <w:sz w:val="22"/>
          <w:szCs w:val="22"/>
          <w:lang w:val="en-US"/>
        </w:rPr>
      </w:pPr>
      <w:r w:rsidRPr="0011270F">
        <w:rPr>
          <w:sz w:val="22"/>
          <w:szCs w:val="22"/>
          <w:lang w:val="en-US"/>
        </w:rPr>
        <w:t>C) Kişinin kendisini karşısındaki kişi yerine koyması ve onun gibi düşünmesidir.</w:t>
      </w:r>
    </w:p>
    <w:p w:rsidR="001E047F" w:rsidRPr="0011270F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11270F">
        <w:rPr>
          <w:sz w:val="22"/>
          <w:szCs w:val="22"/>
          <w:lang w:val="en-US"/>
        </w:rPr>
        <w:t>D) Yasalara ve kanunlara uymakt</w:t>
      </w:r>
      <w:r w:rsidRPr="0011270F">
        <w:rPr>
          <w:sz w:val="22"/>
          <w:szCs w:val="22"/>
        </w:rPr>
        <w:t>ır.</w:t>
      </w:r>
    </w:p>
    <w:p w:rsidR="001E047F" w:rsidRPr="00BC66A7" w:rsidRDefault="001E047F" w:rsidP="00D33D72"/>
    <w:p w:rsidR="001E047F" w:rsidRPr="0011270F" w:rsidRDefault="001E047F" w:rsidP="0011270F">
      <w:pPr>
        <w:autoSpaceDE w:val="0"/>
        <w:autoSpaceDN w:val="0"/>
        <w:adjustRightInd w:val="0"/>
        <w:spacing w:after="200" w:line="276" w:lineRule="auto"/>
        <w:rPr>
          <w:sz w:val="22"/>
          <w:szCs w:val="22"/>
        </w:rPr>
      </w:pPr>
      <w:r w:rsidRPr="0011270F">
        <w:rPr>
          <w:sz w:val="22"/>
          <w:szCs w:val="22"/>
          <w:lang w:val="en-US"/>
        </w:rPr>
        <w:t>17.</w:t>
      </w:r>
      <w:r w:rsidRPr="0011270F">
        <w:rPr>
          <w:b/>
          <w:bCs/>
          <w:sz w:val="22"/>
          <w:szCs w:val="22"/>
          <w:lang w:val="en-US"/>
        </w:rPr>
        <w:t xml:space="preserve">Aşağıdakilerden  hangisi  devletin  görevlerinden biri </w:t>
      </w:r>
      <w:r w:rsidRPr="0011270F">
        <w:rPr>
          <w:b/>
          <w:bCs/>
          <w:sz w:val="22"/>
          <w:szCs w:val="22"/>
          <w:u w:val="single"/>
          <w:lang w:val="en-US"/>
        </w:rPr>
        <w:t>değildir</w:t>
      </w:r>
      <w:r w:rsidRPr="0011270F">
        <w:rPr>
          <w:b/>
          <w:bCs/>
          <w:sz w:val="22"/>
          <w:szCs w:val="22"/>
          <w:lang w:val="en-US"/>
        </w:rPr>
        <w:t>?</w:t>
      </w:r>
      <w:r w:rsidRPr="0011270F">
        <w:rPr>
          <w:sz w:val="22"/>
          <w:szCs w:val="22"/>
          <w:lang w:val="en-US"/>
        </w:rPr>
        <w:br/>
        <w:t>A.Çal</w:t>
      </w:r>
      <w:r w:rsidRPr="0011270F">
        <w:rPr>
          <w:sz w:val="22"/>
          <w:szCs w:val="22"/>
        </w:rPr>
        <w:t>ışanları korumak                 B.İşsizliği önlemek</w:t>
      </w:r>
      <w:r w:rsidRPr="0011270F">
        <w:rPr>
          <w:sz w:val="22"/>
          <w:szCs w:val="22"/>
        </w:rPr>
        <w:br/>
      </w:r>
      <w:r w:rsidRPr="0011270F">
        <w:rPr>
          <w:sz w:val="22"/>
          <w:szCs w:val="22"/>
          <w:lang w:val="en-US"/>
        </w:rPr>
        <w:t>C.Gelir düzeyini yükseltmek        D.Aile bütçesini ayarlamak</w:t>
      </w:r>
    </w:p>
    <w:p w:rsidR="001E047F" w:rsidRPr="00FB0FC0" w:rsidRDefault="001E047F" w:rsidP="00FB0FC0">
      <w:pPr>
        <w:autoSpaceDE w:val="0"/>
        <w:autoSpaceDN w:val="0"/>
        <w:adjustRightInd w:val="0"/>
        <w:rPr>
          <w:b/>
          <w:bCs/>
          <w:sz w:val="22"/>
          <w:szCs w:val="22"/>
          <w:lang w:eastAsia="en-US"/>
        </w:rPr>
      </w:pPr>
      <w:r w:rsidRPr="000A4FA4">
        <w:rPr>
          <w:b/>
          <w:bCs/>
          <w:sz w:val="22"/>
          <w:szCs w:val="22"/>
        </w:rPr>
        <w:t xml:space="preserve">18. </w:t>
      </w:r>
      <w:r w:rsidRPr="00FB0FC0">
        <w:rPr>
          <w:b/>
          <w:bCs/>
          <w:i/>
          <w:iCs/>
          <w:sz w:val="22"/>
          <w:szCs w:val="22"/>
        </w:rPr>
        <w:t>-</w:t>
      </w:r>
      <w:r w:rsidRPr="00FB0FC0">
        <w:rPr>
          <w:b/>
          <w:bCs/>
          <w:sz w:val="22"/>
          <w:szCs w:val="22"/>
          <w:lang w:eastAsia="en-US"/>
        </w:rPr>
        <w:t>Papağan: “Ey şahım, benim de ailem ve kardeşlerim vardır, yurdum Hindistan’dır.” demiş. “Size tutsağım. Kuralları unuttunuz, diğer kuşlar gibi</w:t>
      </w:r>
    </w:p>
    <w:p w:rsidR="001E047F" w:rsidRPr="00FB0FC0" w:rsidRDefault="001E047F" w:rsidP="00FB0FC0">
      <w:pPr>
        <w:spacing w:line="276" w:lineRule="auto"/>
        <w:rPr>
          <w:b/>
          <w:bCs/>
          <w:sz w:val="22"/>
          <w:szCs w:val="22"/>
          <w:lang w:eastAsia="en-US"/>
        </w:rPr>
      </w:pPr>
      <w:r w:rsidRPr="00FB0FC0">
        <w:rPr>
          <w:b/>
          <w:bCs/>
          <w:sz w:val="22"/>
          <w:szCs w:val="22"/>
          <w:lang w:eastAsia="en-US"/>
        </w:rPr>
        <w:t>özgür olamadım, yıllardır beni kafeste tuttunuz.”</w:t>
      </w:r>
    </w:p>
    <w:p w:rsidR="001E047F" w:rsidRPr="00FB0FC0" w:rsidRDefault="001E047F" w:rsidP="00FB0FC0">
      <w:pPr>
        <w:spacing w:line="276" w:lineRule="auto"/>
        <w:rPr>
          <w:b/>
          <w:bCs/>
          <w:sz w:val="22"/>
          <w:szCs w:val="22"/>
          <w:lang w:eastAsia="en-US"/>
        </w:rPr>
      </w:pPr>
    </w:p>
    <w:p w:rsidR="001E047F" w:rsidRPr="00FB0FC0" w:rsidRDefault="001E047F" w:rsidP="00FB0FC0">
      <w:pPr>
        <w:spacing w:line="276" w:lineRule="auto"/>
        <w:rPr>
          <w:b/>
          <w:bCs/>
          <w:sz w:val="22"/>
          <w:szCs w:val="22"/>
          <w:lang w:eastAsia="en-US"/>
        </w:rPr>
      </w:pPr>
      <w:r w:rsidRPr="00FB0FC0">
        <w:rPr>
          <w:b/>
          <w:bCs/>
          <w:sz w:val="22"/>
          <w:szCs w:val="22"/>
          <w:lang w:eastAsia="en-US"/>
        </w:rPr>
        <w:t>Yukarıdaki hikayeye göre papağan bir haksızlığa isyan ediyor. Bu durumda kafeste olan papağan için en uygun cümle hangisidir?</w:t>
      </w:r>
    </w:p>
    <w:p w:rsidR="001E047F" w:rsidRPr="00FB0FC0" w:rsidRDefault="001E047F" w:rsidP="00FB0FC0">
      <w:pPr>
        <w:spacing w:line="276" w:lineRule="auto"/>
        <w:rPr>
          <w:sz w:val="22"/>
          <w:szCs w:val="22"/>
          <w:lang w:eastAsia="en-US"/>
        </w:rPr>
      </w:pPr>
    </w:p>
    <w:p w:rsidR="001E047F" w:rsidRPr="00FB0FC0" w:rsidRDefault="001E047F" w:rsidP="00FB0FC0">
      <w:pPr>
        <w:spacing w:line="276" w:lineRule="auto"/>
        <w:rPr>
          <w:sz w:val="22"/>
          <w:szCs w:val="22"/>
          <w:lang w:eastAsia="en-US"/>
        </w:rPr>
      </w:pPr>
      <w:r w:rsidRPr="00FB0FC0">
        <w:rPr>
          <w:sz w:val="22"/>
          <w:szCs w:val="22"/>
          <w:lang w:eastAsia="en-US"/>
        </w:rPr>
        <w:t>A-Papağan özgür ve mutludur.</w:t>
      </w:r>
    </w:p>
    <w:p w:rsidR="001E047F" w:rsidRPr="00FB0FC0" w:rsidRDefault="001E047F" w:rsidP="00FB0FC0">
      <w:pPr>
        <w:spacing w:line="276" w:lineRule="auto"/>
        <w:rPr>
          <w:sz w:val="22"/>
          <w:szCs w:val="22"/>
          <w:lang w:eastAsia="en-US"/>
        </w:rPr>
      </w:pPr>
      <w:r w:rsidRPr="00FB0FC0">
        <w:rPr>
          <w:sz w:val="22"/>
          <w:szCs w:val="22"/>
          <w:lang w:eastAsia="en-US"/>
        </w:rPr>
        <w:t>B- Papağanın özgürlüğü elinden alınmıştır.</w:t>
      </w:r>
    </w:p>
    <w:p w:rsidR="001E047F" w:rsidRPr="00FB0FC0" w:rsidRDefault="001E047F" w:rsidP="00FB0FC0">
      <w:pPr>
        <w:spacing w:line="276" w:lineRule="auto"/>
        <w:rPr>
          <w:sz w:val="22"/>
          <w:szCs w:val="22"/>
          <w:lang w:eastAsia="en-US"/>
        </w:rPr>
      </w:pPr>
      <w:r w:rsidRPr="00FB0FC0">
        <w:rPr>
          <w:sz w:val="22"/>
          <w:szCs w:val="22"/>
          <w:lang w:eastAsia="en-US"/>
        </w:rPr>
        <w:t>C-Papağan  şahı çok sevmektedir.</w:t>
      </w:r>
    </w:p>
    <w:p w:rsidR="001E047F" w:rsidRPr="00FB0FC0" w:rsidRDefault="001E047F" w:rsidP="00FB0FC0">
      <w:pPr>
        <w:spacing w:line="276" w:lineRule="auto"/>
        <w:rPr>
          <w:sz w:val="22"/>
          <w:szCs w:val="22"/>
          <w:lang w:eastAsia="en-US"/>
        </w:rPr>
      </w:pPr>
      <w:r w:rsidRPr="00FB0FC0">
        <w:rPr>
          <w:sz w:val="22"/>
          <w:szCs w:val="22"/>
          <w:lang w:eastAsia="en-US"/>
        </w:rPr>
        <w:t>D-Papağan hakkını aramakla yanlış davranıyor.</w:t>
      </w:r>
    </w:p>
    <w:p w:rsidR="001E047F" w:rsidRPr="000A4FA4" w:rsidRDefault="001E047F" w:rsidP="00FB0FC0">
      <w:pPr>
        <w:rPr>
          <w:b/>
          <w:bCs/>
          <w:sz w:val="22"/>
          <w:szCs w:val="22"/>
        </w:rPr>
      </w:pPr>
    </w:p>
    <w:p w:rsidR="001E047F" w:rsidRPr="000A4FA4" w:rsidRDefault="001E047F" w:rsidP="0011270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0A4FA4">
        <w:rPr>
          <w:b/>
          <w:bCs/>
          <w:sz w:val="22"/>
          <w:szCs w:val="22"/>
        </w:rPr>
        <w:t>19. Aşağıdakilerden hangisi topluma huzur sağlamaz?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>A) Uzlaşıcı (anlaşmacı) olma            B) Yasalara uyma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  <w:r w:rsidRPr="000A4FA4">
        <w:rPr>
          <w:sz w:val="22"/>
          <w:szCs w:val="22"/>
        </w:rPr>
        <w:t>C) Hoşgörülü olmak                           D) Ayrımcı olmak</w:t>
      </w:r>
    </w:p>
    <w:p w:rsidR="001E047F" w:rsidRPr="000A4FA4" w:rsidRDefault="001E047F" w:rsidP="0011270F">
      <w:pPr>
        <w:autoSpaceDE w:val="0"/>
        <w:autoSpaceDN w:val="0"/>
        <w:adjustRightInd w:val="0"/>
        <w:rPr>
          <w:sz w:val="22"/>
          <w:szCs w:val="22"/>
        </w:rPr>
      </w:pPr>
    </w:p>
    <w:p w:rsidR="001E047F" w:rsidRPr="0011270F" w:rsidRDefault="001E047F" w:rsidP="0011270F">
      <w:pPr>
        <w:autoSpaceDE w:val="0"/>
        <w:autoSpaceDN w:val="0"/>
        <w:adjustRightInd w:val="0"/>
        <w:spacing w:after="200" w:line="276" w:lineRule="auto"/>
        <w:rPr>
          <w:b/>
          <w:bCs/>
          <w:color w:val="000000"/>
          <w:sz w:val="22"/>
          <w:szCs w:val="22"/>
        </w:rPr>
      </w:pPr>
      <w:r w:rsidRPr="000A4FA4">
        <w:rPr>
          <w:sz w:val="22"/>
          <w:szCs w:val="22"/>
        </w:rPr>
        <w:t xml:space="preserve">20.) </w:t>
      </w:r>
      <w:r w:rsidRPr="000A4FA4">
        <w:rPr>
          <w:b/>
          <w:bCs/>
          <w:sz w:val="22"/>
          <w:szCs w:val="22"/>
        </w:rPr>
        <w:t>Bir yerde demokrasi ve insan  haklar</w:t>
      </w:r>
      <w:r w:rsidRPr="0011270F">
        <w:rPr>
          <w:b/>
          <w:bCs/>
          <w:sz w:val="22"/>
          <w:szCs w:val="22"/>
        </w:rPr>
        <w:t xml:space="preserve">ından bahsediliyorsa orada neyin olması gerekir? </w:t>
      </w:r>
    </w:p>
    <w:p w:rsidR="001E047F" w:rsidRPr="000A4FA4" w:rsidRDefault="001E047F" w:rsidP="0011270F">
      <w:pPr>
        <w:autoSpaceDE w:val="0"/>
        <w:autoSpaceDN w:val="0"/>
        <w:adjustRightInd w:val="0"/>
        <w:spacing w:after="200" w:line="276" w:lineRule="auto"/>
        <w:rPr>
          <w:color w:val="000000"/>
          <w:sz w:val="22"/>
          <w:szCs w:val="22"/>
        </w:rPr>
      </w:pPr>
      <w:r w:rsidRPr="000A4FA4">
        <w:rPr>
          <w:color w:val="000000"/>
          <w:sz w:val="22"/>
          <w:szCs w:val="22"/>
        </w:rPr>
        <w:t xml:space="preserve">A) Ekonomik ve siyasi güç              B) Aile yaşantısı  </w:t>
      </w:r>
    </w:p>
    <w:p w:rsidR="001E047F" w:rsidRPr="0011270F" w:rsidRDefault="001E047F" w:rsidP="0011270F">
      <w:pPr>
        <w:autoSpaceDE w:val="0"/>
        <w:autoSpaceDN w:val="0"/>
        <w:adjustRightInd w:val="0"/>
        <w:spacing w:after="200" w:line="276" w:lineRule="auto"/>
        <w:rPr>
          <w:sz w:val="22"/>
          <w:szCs w:val="22"/>
        </w:rPr>
      </w:pPr>
      <w:r w:rsidRPr="000A4FA4">
        <w:rPr>
          <w:color w:val="000000"/>
          <w:sz w:val="22"/>
          <w:szCs w:val="22"/>
        </w:rPr>
        <w:t xml:space="preserve"> C) Eşitli ve adalet            </w:t>
      </w:r>
      <w:bookmarkStart w:id="0" w:name="_GoBack"/>
      <w:bookmarkEnd w:id="0"/>
      <w:r w:rsidRPr="000A4FA4">
        <w:rPr>
          <w:color w:val="000000"/>
          <w:sz w:val="22"/>
          <w:szCs w:val="22"/>
        </w:rPr>
        <w:t xml:space="preserve">              D) Mahkemelerin olması</w:t>
      </w:r>
    </w:p>
    <w:p w:rsidR="001E047F" w:rsidRDefault="001E047F" w:rsidP="00FB0FC0">
      <w:pPr>
        <w:spacing w:line="276" w:lineRule="auto"/>
        <w:ind w:left="113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BAŞARILAR </w:t>
      </w:r>
    </w:p>
    <w:p w:rsidR="001E047F" w:rsidRDefault="001E047F" w:rsidP="00FB0FC0">
      <w:pPr>
        <w:spacing w:line="276" w:lineRule="auto"/>
        <w:ind w:left="113"/>
        <w:rPr>
          <w:b/>
          <w:bCs/>
          <w:i/>
          <w:iCs/>
        </w:rPr>
      </w:pPr>
    </w:p>
    <w:p w:rsidR="001E047F" w:rsidRDefault="001E047F" w:rsidP="00FB0FC0">
      <w:pPr>
        <w:spacing w:line="276" w:lineRule="auto"/>
        <w:ind w:left="113"/>
        <w:rPr>
          <w:b/>
          <w:bCs/>
          <w:i/>
          <w:iCs/>
        </w:rPr>
      </w:pPr>
    </w:p>
    <w:p w:rsidR="001E047F" w:rsidRDefault="001E047F" w:rsidP="000B623B">
      <w:pPr>
        <w:spacing w:line="276" w:lineRule="auto"/>
        <w:ind w:left="113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Erdem ÖZDEMİR</w:t>
      </w:r>
    </w:p>
    <w:p w:rsidR="001E047F" w:rsidRPr="00B93DE7" w:rsidRDefault="001E047F" w:rsidP="000B623B">
      <w:pPr>
        <w:spacing w:line="276" w:lineRule="auto"/>
        <w:ind w:left="113"/>
        <w:jc w:val="center"/>
        <w:rPr>
          <w:b/>
          <w:bCs/>
          <w:i/>
          <w:iCs/>
        </w:rPr>
        <w:sectPr w:rsidR="001E047F" w:rsidRPr="00B93DE7" w:rsidSect="00FF4497">
          <w:type w:val="continuous"/>
          <w:pgSz w:w="11906" w:h="16838"/>
          <w:pgMar w:top="284" w:right="340" w:bottom="284" w:left="567" w:header="708" w:footer="708" w:gutter="0"/>
          <w:cols w:num="2" w:sep="1" w:space="360"/>
          <w:docGrid w:linePitch="360"/>
        </w:sectPr>
      </w:pPr>
      <w:r>
        <w:rPr>
          <w:b/>
          <w:bCs/>
          <w:i/>
          <w:iCs/>
        </w:rPr>
        <w:t>4/E Sınıf Öğretmeni</w:t>
      </w:r>
    </w:p>
    <w:p w:rsidR="001E047F" w:rsidRPr="00D33D72" w:rsidRDefault="001E047F" w:rsidP="000B623B">
      <w:pPr>
        <w:rPr>
          <w:rFonts w:ascii="Arial" w:hAnsi="Arial" w:cs="Arial"/>
        </w:rPr>
      </w:pPr>
    </w:p>
    <w:sectPr w:rsidR="001E047F" w:rsidRPr="00D33D72" w:rsidSect="00FF4497">
      <w:pgSz w:w="11906" w:h="16838" w:code="9"/>
      <w:pgMar w:top="284" w:right="340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A4774"/>
    <w:multiLevelType w:val="hybridMultilevel"/>
    <w:tmpl w:val="F52A085C"/>
    <w:lvl w:ilvl="0" w:tplc="4E80D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5A5E26"/>
    <w:multiLevelType w:val="hybridMultilevel"/>
    <w:tmpl w:val="DA12A36A"/>
    <w:lvl w:ilvl="0" w:tplc="733E8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FBA"/>
    <w:rsid w:val="0006718D"/>
    <w:rsid w:val="000A4FA4"/>
    <w:rsid w:val="000B623B"/>
    <w:rsid w:val="0011270F"/>
    <w:rsid w:val="0013133E"/>
    <w:rsid w:val="001765FD"/>
    <w:rsid w:val="001841C0"/>
    <w:rsid w:val="001B48D0"/>
    <w:rsid w:val="001D1040"/>
    <w:rsid w:val="001E047F"/>
    <w:rsid w:val="001F2CA7"/>
    <w:rsid w:val="00272392"/>
    <w:rsid w:val="002A57CF"/>
    <w:rsid w:val="00365D19"/>
    <w:rsid w:val="003670EE"/>
    <w:rsid w:val="003A2C34"/>
    <w:rsid w:val="00483524"/>
    <w:rsid w:val="005A3BF6"/>
    <w:rsid w:val="005B41DD"/>
    <w:rsid w:val="00697E68"/>
    <w:rsid w:val="0075533F"/>
    <w:rsid w:val="007B12CA"/>
    <w:rsid w:val="00812EE0"/>
    <w:rsid w:val="008F72DE"/>
    <w:rsid w:val="0090004E"/>
    <w:rsid w:val="00936F82"/>
    <w:rsid w:val="00947370"/>
    <w:rsid w:val="009B177B"/>
    <w:rsid w:val="009C6F6A"/>
    <w:rsid w:val="009E25E1"/>
    <w:rsid w:val="00A64286"/>
    <w:rsid w:val="00A84806"/>
    <w:rsid w:val="00A910D1"/>
    <w:rsid w:val="00AA1E40"/>
    <w:rsid w:val="00AD1967"/>
    <w:rsid w:val="00B07B1C"/>
    <w:rsid w:val="00B44FBA"/>
    <w:rsid w:val="00B93DE7"/>
    <w:rsid w:val="00BA6336"/>
    <w:rsid w:val="00BA7459"/>
    <w:rsid w:val="00BC66A7"/>
    <w:rsid w:val="00C135FF"/>
    <w:rsid w:val="00C155DE"/>
    <w:rsid w:val="00C93202"/>
    <w:rsid w:val="00CB6016"/>
    <w:rsid w:val="00CF3D6E"/>
    <w:rsid w:val="00D33D72"/>
    <w:rsid w:val="00D73128"/>
    <w:rsid w:val="00D94709"/>
    <w:rsid w:val="00E22741"/>
    <w:rsid w:val="00E2310E"/>
    <w:rsid w:val="00EB59D9"/>
    <w:rsid w:val="00F03C40"/>
    <w:rsid w:val="00F06F55"/>
    <w:rsid w:val="00F506A9"/>
    <w:rsid w:val="00F761FD"/>
    <w:rsid w:val="00FB0FC0"/>
    <w:rsid w:val="00FF4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52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rsid w:val="00483524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483524"/>
    <w:rPr>
      <w:rFonts w:ascii="Consolas" w:hAnsi="Consolas" w:cs="Consolas"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4835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3524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semiHidden/>
    <w:rsid w:val="005A3BF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670E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3</Pages>
  <Words>1108</Words>
  <Characters>6316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SOYADI:         </dc:title>
  <dc:subject/>
  <dc:creator>Halim</dc:creator>
  <cp:keywords/>
  <dc:description/>
  <cp:lastModifiedBy>Edanur</cp:lastModifiedBy>
  <cp:revision>2</cp:revision>
  <cp:lastPrinted>2016-04-07T00:54:00Z</cp:lastPrinted>
  <dcterms:created xsi:type="dcterms:W3CDTF">2018-02-02T17:04:00Z</dcterms:created>
  <dcterms:modified xsi:type="dcterms:W3CDTF">2018-02-02T17:04:00Z</dcterms:modified>
</cp:coreProperties>
</file>