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72C" w:rsidRPr="00F17445" w:rsidRDefault="00C3072C">
      <w:pPr>
        <w:rPr>
          <w:rFonts w:ascii="Comic Sans MS" w:hAnsi="Comic Sans MS" w:cs="Comic Sans MS"/>
          <w:sz w:val="20"/>
          <w:szCs w:val="20"/>
        </w:rPr>
      </w:pPr>
      <w:r w:rsidRPr="00F17445">
        <w:rPr>
          <w:rFonts w:ascii="Comic Sans MS" w:hAnsi="Comic Sans MS" w:cs="Comic Sans MS"/>
          <w:sz w:val="20"/>
          <w:szCs w:val="20"/>
        </w:rPr>
        <w:t xml:space="preserve">   Adı Soyadı:……………………………</w:t>
      </w:r>
      <w:r>
        <w:rPr>
          <w:rFonts w:ascii="Comic Sans MS" w:hAnsi="Comic Sans MS" w:cs="Comic Sans MS"/>
          <w:sz w:val="20"/>
          <w:szCs w:val="20"/>
        </w:rPr>
        <w:t>……………….</w:t>
      </w:r>
      <w:r w:rsidRPr="00F17445">
        <w:rPr>
          <w:rFonts w:ascii="Comic Sans MS" w:hAnsi="Comic Sans MS" w:cs="Comic Sans MS"/>
          <w:sz w:val="20"/>
          <w:szCs w:val="20"/>
        </w:rPr>
        <w:tab/>
      </w:r>
      <w:r w:rsidRPr="00F17445">
        <w:rPr>
          <w:rFonts w:ascii="Comic Sans MS" w:hAnsi="Comic Sans MS" w:cs="Comic Sans MS"/>
          <w:sz w:val="20"/>
          <w:szCs w:val="20"/>
        </w:rPr>
        <w:tab/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F17445">
        <w:rPr>
          <w:rFonts w:ascii="Comic Sans MS" w:hAnsi="Comic Sans MS" w:cs="Comic Sans MS"/>
          <w:sz w:val="20"/>
          <w:szCs w:val="20"/>
        </w:rPr>
        <w:t xml:space="preserve">No:……  </w:t>
      </w:r>
      <w:r w:rsidRPr="00F17445">
        <w:rPr>
          <w:rFonts w:ascii="Comic Sans MS" w:hAnsi="Comic Sans MS" w:cs="Comic Sans MS"/>
          <w:sz w:val="20"/>
          <w:szCs w:val="20"/>
        </w:rPr>
        <w:tab/>
      </w:r>
      <w:r w:rsidRPr="00F17445">
        <w:rPr>
          <w:rFonts w:ascii="Comic Sans MS" w:hAnsi="Comic Sans MS" w:cs="Comic Sans MS"/>
          <w:sz w:val="20"/>
          <w:szCs w:val="20"/>
        </w:rPr>
        <w:tab/>
      </w:r>
      <w:r w:rsidRPr="00F17445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F17445">
        <w:rPr>
          <w:rFonts w:ascii="Comic Sans MS" w:hAnsi="Comic Sans MS" w:cs="Comic Sans MS"/>
          <w:sz w:val="20"/>
          <w:szCs w:val="20"/>
        </w:rPr>
        <w:t xml:space="preserve">Puan:………      </w:t>
      </w:r>
    </w:p>
    <w:p w:rsidR="00C3072C" w:rsidRPr="00F17445" w:rsidRDefault="00C3072C" w:rsidP="00F17445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ANTAKYA </w:t>
      </w:r>
      <w:r w:rsidRPr="00F17445">
        <w:rPr>
          <w:rFonts w:ascii="Comic Sans MS" w:hAnsi="Comic Sans MS" w:cs="Comic Sans MS"/>
          <w:b/>
          <w:bCs/>
          <w:sz w:val="20"/>
          <w:szCs w:val="20"/>
        </w:rPr>
        <w:t xml:space="preserve"> İLKOKULU 2015-2016 EĞİTİM-ÖĞRETİM YILI</w:t>
      </w:r>
    </w:p>
    <w:p w:rsidR="00C3072C" w:rsidRPr="00F17445" w:rsidRDefault="00C3072C" w:rsidP="00F17445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F17445">
        <w:rPr>
          <w:rFonts w:ascii="Comic Sans MS" w:hAnsi="Comic Sans MS" w:cs="Comic Sans MS"/>
          <w:b/>
          <w:bCs/>
          <w:sz w:val="20"/>
          <w:szCs w:val="20"/>
        </w:rPr>
        <w:t>4 / ...    SINIFI İNSAN HAKLARI, YURTTAŞLIK VE DEMOKRASİ  DERSİ 2.DÖNEM 1. SINAVI</w:t>
      </w:r>
    </w:p>
    <w:p w:rsidR="00C3072C" w:rsidRPr="00F926DF" w:rsidRDefault="00C3072C" w:rsidP="00F17445">
      <w:pPr>
        <w:rPr>
          <w:sz w:val="20"/>
          <w:szCs w:val="20"/>
        </w:rPr>
      </w:pPr>
      <w:r>
        <w:rPr>
          <w:noProof/>
          <w:lang w:eastAsia="tr-TR"/>
        </w:rPr>
        <w:pict>
          <v:roundrect id="_x0000_s1026" style="position:absolute;margin-left:377.25pt;margin-top:18pt;width:1in;height:22.65pt;z-index:251660288" arcsize="10923f">
            <v:textbox>
              <w:txbxContent>
                <w:p w:rsidR="00C3072C" w:rsidRDefault="00C3072C" w:rsidP="00C41A11">
                  <w:r>
                    <w:t>SINIRSIZ</w:t>
                  </w:r>
                </w:p>
                <w:p w:rsidR="00C3072C" w:rsidRDefault="00C3072C" w:rsidP="005377A6"/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301.9pt;margin-top:18pt;width:75.35pt;height:22.65pt;z-index:251659264" arcsize="10923f">
            <v:textbox>
              <w:txbxContent>
                <w:p w:rsidR="00C3072C" w:rsidRDefault="00C3072C">
                  <w:r>
                    <w:t>UZLAŞMA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229.9pt;margin-top:18pt;width:1in;height:22.65pt;z-index:251658240" arcsize="10923f">
            <v:textbox>
              <w:txbxContent>
                <w:p w:rsidR="00C3072C" w:rsidRPr="00C41A11" w:rsidRDefault="00C3072C" w:rsidP="00C41A11">
                  <w:r>
                    <w:t>ÇATIŞMA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157.9pt;margin-top:18pt;width:1in;height:22.65pt;z-index:251657216" arcsize="10923f">
            <v:textbox>
              <w:txbxContent>
                <w:p w:rsidR="00C3072C" w:rsidRDefault="00C3072C">
                  <w:r>
                    <w:t>ŞİDDETTEN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85.9pt;margin-top:18pt;width:1in;height:22.65pt;z-index:251656192" arcsize="10923f">
            <v:textbox>
              <w:txbxContent>
                <w:p w:rsidR="00C3072C" w:rsidRDefault="00C3072C">
                  <w:r>
                    <w:t>EŞİT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13.9pt;margin-top:18pt;width:1in;height:22.65pt;z-index:251655168" arcsize="10923f">
            <v:textbox>
              <w:txbxContent>
                <w:p w:rsidR="00C3072C" w:rsidRDefault="00C3072C">
                  <w:r>
                    <w:t>UZLAŞI</w:t>
                  </w:r>
                </w:p>
              </w:txbxContent>
            </v:textbox>
          </v:roundrect>
        </w:pict>
      </w:r>
      <w:r w:rsidRPr="004334D7">
        <w:rPr>
          <w:b/>
          <w:bCs/>
          <w:sz w:val="24"/>
          <w:szCs w:val="24"/>
        </w:rPr>
        <w:t xml:space="preserve">A) Aşağıda verilen sözcükleri uygun olan boşluklara  yazınız. </w:t>
      </w:r>
      <w:r w:rsidRPr="004334D7">
        <w:rPr>
          <w:sz w:val="20"/>
          <w:szCs w:val="20"/>
        </w:rPr>
        <w:t>(</w:t>
      </w:r>
      <w:r>
        <w:rPr>
          <w:sz w:val="20"/>
          <w:szCs w:val="20"/>
        </w:rPr>
        <w:t>5</w:t>
      </w:r>
      <w:r w:rsidRPr="004334D7">
        <w:rPr>
          <w:sz w:val="20"/>
          <w:szCs w:val="20"/>
        </w:rPr>
        <w:t>x2=10 puan)</w:t>
      </w:r>
    </w:p>
    <w:p w:rsidR="00C3072C" w:rsidRPr="004334D7" w:rsidRDefault="00C3072C" w:rsidP="00F17445"/>
    <w:p w:rsidR="00C3072C" w:rsidRDefault="00C3072C" w:rsidP="00C41A11">
      <w:pPr>
        <w:pStyle w:val="NoSpacing"/>
        <w:rPr>
          <w:rFonts w:cs="Times New Roman"/>
        </w:rPr>
      </w:pPr>
      <w:r w:rsidRPr="00C41A11">
        <w:rPr>
          <w:b/>
          <w:bCs/>
        </w:rPr>
        <w:t>1.</w:t>
      </w:r>
      <w:r w:rsidRPr="00C41A11">
        <w:t xml:space="preserve"> ............................... karşılıklı anlayış ve hoşgörü ile oluşturulan ortamdır.</w:t>
      </w:r>
    </w:p>
    <w:p w:rsidR="00C3072C" w:rsidRPr="00C41A11" w:rsidRDefault="00C3072C" w:rsidP="00C41A11">
      <w:pPr>
        <w:pStyle w:val="NoSpacing"/>
        <w:rPr>
          <w:rFonts w:cs="Times New Roman"/>
        </w:rPr>
      </w:pPr>
    </w:p>
    <w:p w:rsidR="00C3072C" w:rsidRDefault="00C3072C" w:rsidP="00C41A11">
      <w:pPr>
        <w:pStyle w:val="NoSpacing"/>
        <w:rPr>
          <w:rFonts w:cs="Times New Roman"/>
        </w:rPr>
      </w:pPr>
      <w:r w:rsidRPr="00C41A11">
        <w:rPr>
          <w:b/>
          <w:bCs/>
        </w:rPr>
        <w:t>2.</w:t>
      </w:r>
      <w:r w:rsidRPr="00C41A11">
        <w:t xml:space="preserve"> Sorunları çözerken …………………  içinde olmalı ve ……………….........kaçınmalıyız.</w:t>
      </w:r>
    </w:p>
    <w:p w:rsidR="00C3072C" w:rsidRPr="00C41A11" w:rsidRDefault="00C3072C" w:rsidP="00C41A11">
      <w:pPr>
        <w:pStyle w:val="NoSpacing"/>
        <w:rPr>
          <w:rFonts w:cs="Times New Roman"/>
        </w:rPr>
      </w:pPr>
    </w:p>
    <w:p w:rsidR="00C3072C" w:rsidRDefault="00C3072C" w:rsidP="00C41A11">
      <w:pPr>
        <w:pStyle w:val="NoSpacing"/>
        <w:rPr>
          <w:rFonts w:cs="Times New Roman"/>
        </w:rPr>
      </w:pPr>
      <w:r w:rsidRPr="00C41A11">
        <w:rPr>
          <w:b/>
          <w:bCs/>
        </w:rPr>
        <w:t>3.</w:t>
      </w:r>
      <w:r w:rsidRPr="00C41A11">
        <w:t xml:space="preserve"> Yasalar önünde kadın ve erkekler her zaman ........................... olmalıdır.</w:t>
      </w:r>
    </w:p>
    <w:p w:rsidR="00C3072C" w:rsidRPr="00C41A11" w:rsidRDefault="00C3072C" w:rsidP="00C41A11">
      <w:pPr>
        <w:pStyle w:val="NoSpacing"/>
        <w:rPr>
          <w:rFonts w:cs="Times New Roman"/>
        </w:rPr>
      </w:pPr>
    </w:p>
    <w:p w:rsidR="00C3072C" w:rsidRDefault="00C3072C" w:rsidP="00C41A11">
      <w:pPr>
        <w:pStyle w:val="NoSpacing"/>
        <w:rPr>
          <w:rFonts w:cs="Times New Roman"/>
        </w:rPr>
      </w:pPr>
      <w:r w:rsidRPr="00C41A11">
        <w:rPr>
          <w:b/>
          <w:bCs/>
          <w:color w:val="444444"/>
        </w:rPr>
        <w:t>4.</w:t>
      </w:r>
      <w:r w:rsidRPr="00C41A11">
        <w:rPr>
          <w:color w:val="444444"/>
        </w:rPr>
        <w:t xml:space="preserve"> </w:t>
      </w:r>
      <w:r w:rsidRPr="00C41A11">
        <w:t>Özgürlüklerimiz …………………………. değildir.</w:t>
      </w:r>
    </w:p>
    <w:p w:rsidR="00C3072C" w:rsidRPr="00C41A11" w:rsidRDefault="00C3072C" w:rsidP="00C41A11">
      <w:pPr>
        <w:pStyle w:val="NoSpacing"/>
        <w:rPr>
          <w:rFonts w:cs="Times New Roman"/>
          <w:b/>
          <w:bCs/>
        </w:rPr>
      </w:pPr>
    </w:p>
    <w:p w:rsidR="00C3072C" w:rsidRDefault="00C3072C" w:rsidP="00C41A11">
      <w:pPr>
        <w:pStyle w:val="NoSpacing"/>
        <w:rPr>
          <w:rFonts w:cs="Times New Roman"/>
        </w:rPr>
      </w:pPr>
      <w:r w:rsidRPr="00C41A11">
        <w:rPr>
          <w:b/>
          <w:bCs/>
        </w:rPr>
        <w:t>5.</w:t>
      </w:r>
      <w:r w:rsidRPr="00C41A11">
        <w:t xml:space="preserve"> İki ve daha fazla kişi arasındaki çeşitli kaynaklardan doğan fikir ayrılıklarına………………………..denir.</w:t>
      </w:r>
    </w:p>
    <w:p w:rsidR="00C3072C" w:rsidRPr="00C41A11" w:rsidRDefault="00C3072C" w:rsidP="00C41A11">
      <w:pPr>
        <w:pStyle w:val="NoSpacing"/>
        <w:rPr>
          <w:rFonts w:cs="Times New Roman"/>
        </w:rPr>
      </w:pPr>
    </w:p>
    <w:p w:rsidR="00C3072C" w:rsidRPr="00C41A11" w:rsidRDefault="00C3072C" w:rsidP="005377A6">
      <w:pPr>
        <w:pStyle w:val="NoSpacing"/>
        <w:rPr>
          <w:rFonts w:cs="Times New Roman"/>
          <w:b/>
          <w:bCs/>
        </w:rPr>
      </w:pPr>
      <w:r w:rsidRPr="00C41A11">
        <w:rPr>
          <w:b/>
          <w:bCs/>
        </w:rPr>
        <w:t>B- Aşağıdaki cümlelerden doğru olanların başına D yanlış olanların başına Y işareti koyunuz.</w:t>
      </w:r>
      <w:r w:rsidRPr="00C41A11">
        <w:rPr>
          <w:b/>
          <w:bCs/>
          <w:sz w:val="20"/>
          <w:szCs w:val="20"/>
        </w:rPr>
        <w:t>(5x2 = 10 puan )</w:t>
      </w:r>
    </w:p>
    <w:p w:rsidR="00C3072C" w:rsidRPr="00C41A11" w:rsidRDefault="00C3072C" w:rsidP="005377A6">
      <w:pPr>
        <w:pStyle w:val="NoSpacing"/>
      </w:pPr>
      <w:r w:rsidRPr="00C41A11">
        <w:rPr>
          <w:b/>
          <w:bCs/>
        </w:rPr>
        <w:t>1</w:t>
      </w:r>
      <w:r w:rsidRPr="00C41A11">
        <w:t>-( ….) Ödevlerimi yapmak benim sorumluluğumdur.</w:t>
      </w:r>
    </w:p>
    <w:p w:rsidR="00C3072C" w:rsidRPr="00C41A11" w:rsidRDefault="00C3072C" w:rsidP="005377A6">
      <w:pPr>
        <w:pStyle w:val="NoSpacing"/>
      </w:pPr>
      <w:r w:rsidRPr="00C41A11">
        <w:rPr>
          <w:b/>
          <w:bCs/>
        </w:rPr>
        <w:t>2</w:t>
      </w:r>
      <w:r w:rsidRPr="00C41A11">
        <w:t>-(… .)  Adalet ve eşitlik sağlanamazsa demokrasi kültürü de gelişmez.</w:t>
      </w:r>
    </w:p>
    <w:p w:rsidR="00C3072C" w:rsidRPr="00C41A11" w:rsidRDefault="00C3072C" w:rsidP="005377A6">
      <w:pPr>
        <w:pStyle w:val="NoSpacing"/>
      </w:pPr>
      <w:r w:rsidRPr="00C41A11">
        <w:rPr>
          <w:b/>
          <w:bCs/>
        </w:rPr>
        <w:t>3</w:t>
      </w:r>
      <w:r w:rsidRPr="00C41A11">
        <w:t xml:space="preserve">-( ….) Çocukların sahip olduğu hak ve özgürlükler ülkeden ülkeye değişir </w:t>
      </w:r>
    </w:p>
    <w:p w:rsidR="00C3072C" w:rsidRPr="00C41A11" w:rsidRDefault="00C3072C" w:rsidP="005377A6">
      <w:pPr>
        <w:pStyle w:val="NoSpacing"/>
      </w:pPr>
      <w:r w:rsidRPr="00C41A11">
        <w:rPr>
          <w:b/>
          <w:bCs/>
        </w:rPr>
        <w:t>4</w:t>
      </w:r>
      <w:r w:rsidRPr="00C41A11">
        <w:t>-(… .) UNİCEF çocuklara yardım eden bir kuruluş değildir.</w:t>
      </w:r>
    </w:p>
    <w:p w:rsidR="00C3072C" w:rsidRPr="00C41A11" w:rsidRDefault="00C3072C" w:rsidP="005377A6">
      <w:pPr>
        <w:pStyle w:val="NoSpacing"/>
      </w:pPr>
      <w:r w:rsidRPr="00C41A11">
        <w:rPr>
          <w:b/>
          <w:bCs/>
        </w:rPr>
        <w:t>5</w:t>
      </w:r>
      <w:r w:rsidRPr="00C41A11">
        <w:t>-(… .) Haksızlıklar, adalet ve eşitliğe duyulan güveni sarsar.</w:t>
      </w:r>
    </w:p>
    <w:p w:rsidR="00C3072C" w:rsidRDefault="00C3072C" w:rsidP="005377A6">
      <w:pPr>
        <w:pStyle w:val="NoSpacing"/>
        <w:rPr>
          <w:rFonts w:cs="Times New Roman"/>
        </w:rPr>
      </w:pPr>
    </w:p>
    <w:p w:rsidR="00C3072C" w:rsidRPr="004E690F" w:rsidRDefault="00C3072C" w:rsidP="005377A6">
      <w:pPr>
        <w:pStyle w:val="NoSpacing"/>
        <w:rPr>
          <w:sz w:val="28"/>
          <w:szCs w:val="28"/>
        </w:rPr>
      </w:pPr>
      <w:r w:rsidRPr="004E690F">
        <w:rPr>
          <w:sz w:val="28"/>
          <w:szCs w:val="28"/>
        </w:rPr>
        <w:t>Test sorularının her biri 5 puandır</w:t>
      </w:r>
    </w:p>
    <w:p w:rsidR="00C3072C" w:rsidRDefault="00C3072C" w:rsidP="004334D7">
      <w:pPr>
        <w:rPr>
          <w:sz w:val="24"/>
          <w:szCs w:val="24"/>
        </w:rPr>
      </w:pPr>
      <w:r w:rsidRPr="004334D7">
        <w:rPr>
          <w:b/>
          <w:bCs/>
          <w:sz w:val="24"/>
          <w:szCs w:val="24"/>
        </w:rPr>
        <w:t>1.</w:t>
      </w:r>
      <w:r w:rsidRPr="00F926DF">
        <w:rPr>
          <w:b/>
          <w:bCs/>
        </w:rPr>
        <w:t xml:space="preserve">Aşağıdakilerden hangisi bir ilköğretim dördüncü sınıf öğrencisinin evde alabileceği sorumluluklardan biri </w:t>
      </w:r>
      <w:r w:rsidRPr="00F926DF">
        <w:rPr>
          <w:b/>
          <w:bCs/>
          <w:u w:val="single"/>
        </w:rPr>
        <w:t>olamaz</w:t>
      </w:r>
      <w:r w:rsidRPr="00F926DF">
        <w:rPr>
          <w:b/>
          <w:bCs/>
        </w:rPr>
        <w:t>?</w:t>
      </w:r>
      <w:r w:rsidRPr="00C41A11">
        <w:br/>
      </w:r>
      <w:r w:rsidRPr="004334D7">
        <w:rPr>
          <w:sz w:val="24"/>
          <w:szCs w:val="24"/>
        </w:rPr>
        <w:t>A) Her sabah yatağını düzeltmek.</w:t>
      </w:r>
      <w:r w:rsidRPr="004334D7">
        <w:rPr>
          <w:sz w:val="24"/>
          <w:szCs w:val="24"/>
        </w:rPr>
        <w:br/>
        <w:t>B) Okul dönüşü, okul kıyafetlerini düzgün bir şekilde dolaba asmak.</w:t>
      </w:r>
      <w:r w:rsidRPr="004334D7">
        <w:rPr>
          <w:sz w:val="24"/>
          <w:szCs w:val="24"/>
        </w:rPr>
        <w:br/>
        <w:t>C) Yemek için masanın hazırlanması ve toplanmasına yardım etmek.</w:t>
      </w:r>
      <w:r w:rsidRPr="004334D7">
        <w:rPr>
          <w:sz w:val="24"/>
          <w:szCs w:val="24"/>
        </w:rPr>
        <w:br/>
        <w:t>D) Evin alışverişlerini yapmak.</w:t>
      </w:r>
    </w:p>
    <w:p w:rsidR="00C3072C" w:rsidRPr="00C41A11" w:rsidRDefault="00C3072C" w:rsidP="004334D7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</w:t>
      </w:r>
      <w:r w:rsidRPr="0050380A">
        <w:rPr>
          <w:rFonts w:ascii="Times New Roman" w:hAnsi="Times New Roman" w:cs="Times New Roman"/>
          <w:b/>
          <w:bCs/>
        </w:rPr>
        <w:t>.</w:t>
      </w:r>
      <w:r w:rsidRPr="00575A99">
        <w:rPr>
          <w:rFonts w:ascii="Times New Roman" w:hAnsi="Times New Roman" w:cs="Times New Roman"/>
        </w:rPr>
        <w:t xml:space="preserve"> </w:t>
      </w:r>
      <w:r w:rsidRPr="00C41A11">
        <w:rPr>
          <w:rFonts w:ascii="Times New Roman" w:hAnsi="Times New Roman" w:cs="Times New Roman"/>
          <w:b/>
          <w:bCs/>
        </w:rPr>
        <w:t xml:space="preserve">Empati nedir? </w:t>
      </w:r>
    </w:p>
    <w:p w:rsidR="00C3072C" w:rsidRPr="00575A99" w:rsidRDefault="00C3072C" w:rsidP="004334D7">
      <w:pPr>
        <w:pStyle w:val="NoSpacing"/>
        <w:rPr>
          <w:rFonts w:ascii="Times New Roman" w:hAnsi="Times New Roman" w:cs="Times New Roman"/>
        </w:rPr>
      </w:pPr>
      <w:r w:rsidRPr="00575A99">
        <w:rPr>
          <w:rFonts w:ascii="Times New Roman" w:hAnsi="Times New Roman" w:cs="Times New Roman"/>
        </w:rPr>
        <w:t xml:space="preserve">A) Kişinin istediği gibi hareket etmesidir       </w:t>
      </w:r>
    </w:p>
    <w:p w:rsidR="00C3072C" w:rsidRPr="00575A99" w:rsidRDefault="00C3072C" w:rsidP="004334D7">
      <w:pPr>
        <w:pStyle w:val="NoSpacing"/>
        <w:rPr>
          <w:rFonts w:ascii="Times New Roman" w:hAnsi="Times New Roman" w:cs="Times New Roman"/>
        </w:rPr>
      </w:pPr>
      <w:r w:rsidRPr="00575A99">
        <w:rPr>
          <w:rFonts w:ascii="Times New Roman" w:hAnsi="Times New Roman" w:cs="Times New Roman"/>
        </w:rPr>
        <w:t>B) Toplumda hep doğruları yapmaktır.</w:t>
      </w:r>
    </w:p>
    <w:p w:rsidR="00C3072C" w:rsidRPr="00575A99" w:rsidRDefault="00C3072C" w:rsidP="004334D7">
      <w:pPr>
        <w:pStyle w:val="NoSpacing"/>
        <w:rPr>
          <w:rFonts w:ascii="Times New Roman" w:hAnsi="Times New Roman" w:cs="Times New Roman"/>
        </w:rPr>
      </w:pPr>
      <w:r w:rsidRPr="00575A99">
        <w:rPr>
          <w:rFonts w:ascii="Times New Roman" w:hAnsi="Times New Roman" w:cs="Times New Roman"/>
        </w:rPr>
        <w:t>C) Kişinin kendisini karşısındaki kişi yerine koyması ve onun gibi düşünmesidir</w:t>
      </w:r>
    </w:p>
    <w:p w:rsidR="00C3072C" w:rsidRPr="00575A99" w:rsidRDefault="00C3072C" w:rsidP="004334D7">
      <w:pPr>
        <w:pStyle w:val="NoSpacing"/>
        <w:rPr>
          <w:rFonts w:ascii="Times New Roman" w:hAnsi="Times New Roman" w:cs="Times New Roman"/>
        </w:rPr>
      </w:pPr>
      <w:r w:rsidRPr="00575A99">
        <w:rPr>
          <w:rFonts w:ascii="Times New Roman" w:hAnsi="Times New Roman" w:cs="Times New Roman"/>
        </w:rPr>
        <w:t>D) Yasalara ve kanunlara uymaktır.</w:t>
      </w:r>
    </w:p>
    <w:p w:rsidR="00C3072C" w:rsidRDefault="00C3072C" w:rsidP="005377A6">
      <w:pPr>
        <w:pStyle w:val="NoSpacing"/>
        <w:rPr>
          <w:rStyle w:val="Strong"/>
          <w:rFonts w:ascii="Times New Roman" w:hAnsi="Times New Roman" w:cs="Times New Roman"/>
          <w:color w:val="444444"/>
        </w:rPr>
      </w:pPr>
    </w:p>
    <w:p w:rsidR="00C3072C" w:rsidRPr="00C41A11" w:rsidRDefault="00C3072C" w:rsidP="005377A6">
      <w:pPr>
        <w:pStyle w:val="NoSpacing"/>
        <w:rPr>
          <w:b/>
          <w:bCs/>
        </w:rPr>
      </w:pPr>
      <w:r w:rsidRPr="00C41A11">
        <w:rPr>
          <w:rStyle w:val="Strong"/>
        </w:rPr>
        <w:t>3</w:t>
      </w:r>
      <w:r w:rsidRPr="00C41A11">
        <w:rPr>
          <w:rStyle w:val="Strong"/>
          <w:color w:val="444444"/>
        </w:rPr>
        <w:t xml:space="preserve">. </w:t>
      </w:r>
      <w:r w:rsidRPr="00C41A11">
        <w:rPr>
          <w:b/>
          <w:bCs/>
        </w:rPr>
        <w:t xml:space="preserve">Aşağıdakilerden hangisinin yapılması bireyler arasındaki anlaşmazlıkların büyümesine </w:t>
      </w:r>
      <w:r w:rsidRPr="00C41A11">
        <w:rPr>
          <w:b/>
          <w:bCs/>
          <w:u w:val="single"/>
        </w:rPr>
        <w:t>neden olur</w:t>
      </w:r>
      <w:r w:rsidRPr="00C41A11">
        <w:rPr>
          <w:b/>
          <w:bCs/>
        </w:rPr>
        <w:t>?</w:t>
      </w:r>
    </w:p>
    <w:p w:rsidR="00C3072C" w:rsidRPr="00C41A11" w:rsidRDefault="00C3072C" w:rsidP="005377A6">
      <w:pPr>
        <w:pStyle w:val="NoSpacing"/>
      </w:pPr>
      <w:r w:rsidRPr="00C41A11">
        <w:t xml:space="preserve">  A)  Sorunu görmezden gelmek.</w:t>
      </w:r>
    </w:p>
    <w:p w:rsidR="00C3072C" w:rsidRPr="00C41A11" w:rsidRDefault="00C3072C" w:rsidP="005377A6">
      <w:pPr>
        <w:pStyle w:val="NoSpacing"/>
      </w:pPr>
      <w:r w:rsidRPr="00C41A11">
        <w:t xml:space="preserve">  B)  Karşıdaki kişiye kendini ifade etmesi için fırsat vermek,</w:t>
      </w:r>
    </w:p>
    <w:p w:rsidR="00C3072C" w:rsidRPr="00C41A11" w:rsidRDefault="00C3072C" w:rsidP="005377A6">
      <w:pPr>
        <w:pStyle w:val="NoSpacing"/>
      </w:pPr>
      <w:r w:rsidRPr="00C41A11">
        <w:t xml:space="preserve">  C)  Karşıdaki kişiyle empati kurmaya çalışmak.</w:t>
      </w:r>
    </w:p>
    <w:p w:rsidR="00C3072C" w:rsidRPr="00C41A11" w:rsidRDefault="00C3072C" w:rsidP="005377A6">
      <w:pPr>
        <w:pStyle w:val="NoSpacing"/>
      </w:pPr>
      <w:r w:rsidRPr="00C41A11">
        <w:t xml:space="preserve">  D)  İnsanlara karşı hoşgörülü olmaya çalışmak.</w:t>
      </w:r>
    </w:p>
    <w:p w:rsidR="00C3072C" w:rsidRDefault="00C3072C" w:rsidP="005377A6">
      <w:pPr>
        <w:pStyle w:val="NoSpacing"/>
        <w:rPr>
          <w:rFonts w:ascii="Times New Roman" w:hAnsi="Times New Roman" w:cs="Times New Roman"/>
          <w:b/>
          <w:bCs/>
          <w:color w:val="444444"/>
          <w:sz w:val="16"/>
          <w:szCs w:val="16"/>
          <w:lang w:eastAsia="en-US"/>
        </w:rPr>
      </w:pPr>
    </w:p>
    <w:p w:rsidR="00C3072C" w:rsidRPr="00F926DF" w:rsidRDefault="00C3072C" w:rsidP="005377A6">
      <w:pPr>
        <w:pStyle w:val="NoSpacing"/>
        <w:rPr>
          <w:rFonts w:ascii="Times New Roman" w:hAnsi="Times New Roman" w:cs="Times New Roman"/>
          <w:b/>
          <w:bCs/>
          <w:u w:val="single"/>
        </w:rPr>
      </w:pPr>
      <w:r w:rsidRPr="00F926DF">
        <w:rPr>
          <w:rStyle w:val="Strong"/>
          <w:rFonts w:ascii="Times New Roman" w:hAnsi="Times New Roman" w:cs="Times New Roman"/>
        </w:rPr>
        <w:t>4.</w:t>
      </w:r>
      <w:r w:rsidRPr="00C41A11">
        <w:rPr>
          <w:rStyle w:val="Strong"/>
          <w:rFonts w:ascii="Times New Roman" w:hAnsi="Times New Roman" w:cs="Times New Roman"/>
          <w:b w:val="0"/>
          <w:bCs w:val="0"/>
        </w:rPr>
        <w:t xml:space="preserve"> </w:t>
      </w:r>
      <w:r w:rsidRPr="00F926DF">
        <w:rPr>
          <w:rFonts w:ascii="Times New Roman" w:hAnsi="Times New Roman" w:cs="Times New Roman"/>
          <w:b/>
          <w:bCs/>
        </w:rPr>
        <w:t xml:space="preserve">Aşağıdakilerden hangisi topluma katkı </w:t>
      </w:r>
      <w:r w:rsidRPr="00F926DF">
        <w:rPr>
          <w:rFonts w:ascii="Times New Roman" w:hAnsi="Times New Roman" w:cs="Times New Roman"/>
          <w:b/>
          <w:bCs/>
          <w:u w:val="single"/>
        </w:rPr>
        <w:t>sağlamaz?</w:t>
      </w:r>
    </w:p>
    <w:p w:rsidR="00C3072C" w:rsidRPr="00C41A11" w:rsidRDefault="00C3072C" w:rsidP="005377A6">
      <w:pPr>
        <w:pStyle w:val="NoSpacing"/>
        <w:rPr>
          <w:rFonts w:ascii="Times New Roman" w:hAnsi="Times New Roman" w:cs="Times New Roman"/>
        </w:rPr>
      </w:pPr>
      <w:r w:rsidRPr="00C41A11">
        <w:rPr>
          <w:rFonts w:ascii="Times New Roman" w:hAnsi="Times New Roman" w:cs="Times New Roman"/>
        </w:rPr>
        <w:t xml:space="preserve">  A) Uzlaşıcı olma             B) Yasalara uyma               C) Hoşgörülü olmak              D) Ayrımcı olmak</w:t>
      </w:r>
    </w:p>
    <w:p w:rsidR="00C3072C" w:rsidRDefault="00C3072C" w:rsidP="00F926DF">
      <w:pPr>
        <w:pStyle w:val="NoSpacing"/>
        <w:rPr>
          <w:rFonts w:cs="Times New Roman"/>
          <w:lang w:eastAsia="en-US"/>
        </w:rPr>
      </w:pPr>
    </w:p>
    <w:p w:rsidR="00C3072C" w:rsidRPr="00F926DF" w:rsidRDefault="00C3072C" w:rsidP="00F926DF">
      <w:pPr>
        <w:pStyle w:val="NoSpacing"/>
        <w:rPr>
          <w:rFonts w:cs="Times New Roman"/>
        </w:rPr>
      </w:pPr>
      <w:r>
        <w:rPr>
          <w:b/>
          <w:bCs/>
        </w:rPr>
        <w:t xml:space="preserve">5. </w:t>
      </w:r>
      <w:r w:rsidRPr="00F926DF">
        <w:rPr>
          <w:b/>
          <w:bCs/>
        </w:rPr>
        <w:t>Aldığımız bir üründe kusur çıkmış ve satıcı ile uzlaşamazsak sorunu nasıl çözeriz?</w:t>
      </w:r>
      <w:r>
        <w:t xml:space="preserve"> </w:t>
      </w:r>
    </w:p>
    <w:p w:rsidR="00C3072C" w:rsidRPr="00F926DF" w:rsidRDefault="00C3072C" w:rsidP="00F926DF">
      <w:pPr>
        <w:pStyle w:val="NoSpacing"/>
      </w:pPr>
      <w:r w:rsidRPr="00F926DF">
        <w:t>A) Mahkemeye veririz.                                               B) Satıcıdan değiştirmesini isteriz.</w:t>
      </w:r>
    </w:p>
    <w:p w:rsidR="00C3072C" w:rsidRPr="00F926DF" w:rsidRDefault="00C3072C" w:rsidP="00F926DF">
      <w:pPr>
        <w:pStyle w:val="NoSpacing"/>
      </w:pPr>
      <w:r w:rsidRPr="00F926DF">
        <w:t>C) Tüketici Hakem Heyetine başvururuz.                D) Polise şikayet ederiz.</w:t>
      </w:r>
    </w:p>
    <w:p w:rsidR="00C3072C" w:rsidRPr="00C41A11" w:rsidRDefault="00C3072C" w:rsidP="004334D7">
      <w:pPr>
        <w:rPr>
          <w:sz w:val="24"/>
          <w:szCs w:val="24"/>
        </w:rPr>
      </w:pPr>
    </w:p>
    <w:p w:rsidR="00C3072C" w:rsidRDefault="00C3072C" w:rsidP="004334D7"/>
    <w:p w:rsidR="00C3072C" w:rsidRPr="00AB04F4" w:rsidRDefault="00C3072C" w:rsidP="00F926DF">
      <w:pPr>
        <w:pStyle w:val="NoSpacing"/>
        <w:rPr>
          <w:rFonts w:cs="Times New Roman"/>
        </w:rPr>
      </w:pPr>
      <w:r w:rsidRPr="004E690F">
        <w:rPr>
          <w:b/>
          <w:bCs/>
        </w:rPr>
        <w:t>6. Demokrasi ve insan hakları bakımından eşitlik nasıl olmalıdır?</w:t>
      </w:r>
      <w:r w:rsidRPr="004E690F">
        <w:t xml:space="preserve"> </w:t>
      </w:r>
    </w:p>
    <w:p w:rsidR="00C3072C" w:rsidRDefault="00C3072C" w:rsidP="00F926DF">
      <w:pPr>
        <w:pStyle w:val="NoSpacing"/>
      </w:pPr>
      <w:r>
        <w:t>A) İnsanların boy, kilo,   fiziksel güç ve ten bakımından eşit olmasıdır.</w:t>
      </w:r>
    </w:p>
    <w:p w:rsidR="00C3072C" w:rsidRDefault="00C3072C" w:rsidP="00F926DF">
      <w:pPr>
        <w:pStyle w:val="NoSpacing"/>
      </w:pPr>
      <w:r>
        <w:t>B) İnsanların dil, kültür, cinsiyet bakımından eşit olmasıdır.</w:t>
      </w:r>
    </w:p>
    <w:p w:rsidR="00C3072C" w:rsidRDefault="00C3072C" w:rsidP="00F926DF">
      <w:pPr>
        <w:pStyle w:val="NoSpacing"/>
      </w:pPr>
      <w:r>
        <w:t>C) İnsanların yasa karşısında aynı hak ve özgürlüklere sahip olmasıdır.</w:t>
      </w:r>
    </w:p>
    <w:p w:rsidR="00C3072C" w:rsidRDefault="00C3072C" w:rsidP="00F926DF">
      <w:pPr>
        <w:pStyle w:val="NoSpacing"/>
      </w:pPr>
      <w:r>
        <w:t>D) İnsanların çalışmalarının karşılığını almasıdır.</w:t>
      </w:r>
    </w:p>
    <w:p w:rsidR="00C3072C" w:rsidRDefault="00C3072C" w:rsidP="00F926DF">
      <w:pPr>
        <w:pStyle w:val="NoSpacing"/>
      </w:pPr>
    </w:p>
    <w:p w:rsidR="00C3072C" w:rsidRPr="00AB04F4" w:rsidRDefault="00C3072C" w:rsidP="00F926DF">
      <w:pPr>
        <w:pStyle w:val="NoSpacing"/>
        <w:rPr>
          <w:rFonts w:cs="Times New Roman"/>
        </w:rPr>
      </w:pPr>
      <w:r>
        <w:rPr>
          <w:b/>
          <w:bCs/>
        </w:rPr>
        <w:t xml:space="preserve">7. </w:t>
      </w:r>
      <w:r w:rsidRPr="004E690F">
        <w:rPr>
          <w:b/>
          <w:bCs/>
        </w:rPr>
        <w:t xml:space="preserve">Ayrımcılık nedir? </w:t>
      </w:r>
    </w:p>
    <w:p w:rsidR="00C3072C" w:rsidRDefault="00C3072C" w:rsidP="00F926DF">
      <w:pPr>
        <w:pStyle w:val="NoSpacing"/>
      </w:pPr>
      <w:r>
        <w:t>A) Sevmediği insanı dışlamaktır.</w:t>
      </w:r>
    </w:p>
    <w:p w:rsidR="00C3072C" w:rsidRDefault="00C3072C" w:rsidP="00F926DF">
      <w:pPr>
        <w:pStyle w:val="NoSpacing"/>
      </w:pPr>
      <w:r>
        <w:t>B) Kendi gibi düşünmeyenleri dışlamaktır.</w:t>
      </w:r>
    </w:p>
    <w:p w:rsidR="00C3072C" w:rsidRDefault="00C3072C" w:rsidP="00F926DF">
      <w:pPr>
        <w:pStyle w:val="NoSpacing"/>
      </w:pPr>
      <w:r>
        <w:t>C) Diğer insanların yaşam tarzlarına müdahale etmektir.</w:t>
      </w:r>
    </w:p>
    <w:p w:rsidR="00C3072C" w:rsidRDefault="00C3072C" w:rsidP="00F926DF">
      <w:pPr>
        <w:pStyle w:val="NoSpacing"/>
      </w:pPr>
      <w:r>
        <w:t>D) Bir insana kültürü, dili,  dini ya da  ten rengi nedeniyle farklı davranmaktır.</w:t>
      </w:r>
    </w:p>
    <w:p w:rsidR="00C3072C" w:rsidRDefault="00C3072C" w:rsidP="00F926DF">
      <w:pPr>
        <w:pStyle w:val="NoSpacing"/>
      </w:pPr>
    </w:p>
    <w:p w:rsidR="00C3072C" w:rsidRPr="00AB04F4" w:rsidRDefault="00C3072C" w:rsidP="00F926DF">
      <w:pPr>
        <w:pStyle w:val="NoSpacing"/>
        <w:rPr>
          <w:rFonts w:cs="Times New Roman"/>
        </w:rPr>
      </w:pPr>
      <w:r>
        <w:rPr>
          <w:b/>
          <w:bCs/>
        </w:rPr>
        <w:t xml:space="preserve">8. </w:t>
      </w:r>
      <w:r w:rsidRPr="004E690F">
        <w:rPr>
          <w:b/>
          <w:bCs/>
        </w:rPr>
        <w:t>Birlikte yaşamak neyi gerektirir?</w:t>
      </w:r>
      <w:r w:rsidRPr="004E690F">
        <w:t xml:space="preserve"> </w:t>
      </w:r>
    </w:p>
    <w:p w:rsidR="00C3072C" w:rsidRDefault="00C3072C" w:rsidP="00F926DF">
      <w:pPr>
        <w:pStyle w:val="NoSpacing"/>
      </w:pPr>
      <w:r>
        <w:t>A) Bir konu hakkında sevdiğimizi korumayı gerektirir.</w:t>
      </w:r>
    </w:p>
    <w:p w:rsidR="00C3072C" w:rsidRDefault="00C3072C" w:rsidP="00F926DF">
      <w:pPr>
        <w:pStyle w:val="NoSpacing"/>
      </w:pPr>
      <w:r>
        <w:t>B) Karşılıklı saygıyı gerektirir.</w:t>
      </w:r>
    </w:p>
    <w:p w:rsidR="00C3072C" w:rsidRDefault="00C3072C" w:rsidP="00F926DF">
      <w:pPr>
        <w:pStyle w:val="NoSpacing"/>
      </w:pPr>
      <w:r>
        <w:t>C) Kendi çıkarlarını korumayı gerektirir.</w:t>
      </w:r>
    </w:p>
    <w:p w:rsidR="00C3072C" w:rsidRDefault="00C3072C" w:rsidP="00F926DF">
      <w:pPr>
        <w:pStyle w:val="NoSpacing"/>
      </w:pPr>
      <w:r>
        <w:t>D) Ailemiz için çalışmayı gerektirir.</w:t>
      </w:r>
    </w:p>
    <w:p w:rsidR="00C3072C" w:rsidRDefault="00C3072C" w:rsidP="00F926DF">
      <w:pPr>
        <w:pStyle w:val="NoSpacing"/>
      </w:pPr>
    </w:p>
    <w:p w:rsidR="00C3072C" w:rsidRPr="004E690F" w:rsidRDefault="00C3072C" w:rsidP="00F926DF">
      <w:pPr>
        <w:pStyle w:val="NoSpacing"/>
      </w:pPr>
      <w:r w:rsidRPr="004E690F">
        <w:rPr>
          <w:b/>
          <w:bCs/>
        </w:rPr>
        <w:t>9. Bir yerde demokrasi ve insan  haklarından bahsediliyorsa orada neyin olması gerekir?</w:t>
      </w:r>
      <w:r w:rsidRPr="004E690F">
        <w:t xml:space="preserve"> </w:t>
      </w:r>
    </w:p>
    <w:p w:rsidR="00C3072C" w:rsidRPr="004E690F" w:rsidRDefault="00C3072C" w:rsidP="00F926DF">
      <w:pPr>
        <w:pStyle w:val="NoSpacing"/>
      </w:pPr>
      <w:r w:rsidRPr="00F83110">
        <w:t>A)</w:t>
      </w:r>
      <w:r>
        <w:t xml:space="preserve"> </w:t>
      </w:r>
      <w:r w:rsidRPr="00F83110">
        <w:t>Ekonomik ve siyasi güç             B)</w:t>
      </w:r>
      <w:r>
        <w:t xml:space="preserve"> </w:t>
      </w:r>
      <w:r w:rsidRPr="00F83110">
        <w:t xml:space="preserve">Aile yaşantısı       C) Eşitli ve adalet    </w:t>
      </w:r>
      <w:r>
        <w:t xml:space="preserve"> </w:t>
      </w:r>
      <w:r w:rsidRPr="00F83110">
        <w:t xml:space="preserve">  D)</w:t>
      </w:r>
      <w:r>
        <w:t xml:space="preserve"> </w:t>
      </w:r>
      <w:r w:rsidRPr="004E690F">
        <w:t>Mahkemelerin olması</w:t>
      </w:r>
    </w:p>
    <w:p w:rsidR="00C3072C" w:rsidRDefault="00C3072C" w:rsidP="00F926DF">
      <w:pPr>
        <w:pStyle w:val="NoSpacing"/>
        <w:rPr>
          <w:rFonts w:cs="Times New Roman"/>
          <w:lang w:eastAsia="en-US"/>
        </w:rPr>
      </w:pPr>
    </w:p>
    <w:p w:rsidR="00C3072C" w:rsidRPr="004613FC" w:rsidRDefault="00C3072C" w:rsidP="00F926DF">
      <w:pPr>
        <w:pStyle w:val="NoSpacing"/>
        <w:rPr>
          <w:rFonts w:cs="Times New Roman"/>
        </w:rPr>
      </w:pPr>
      <w:r w:rsidRPr="004E690F">
        <w:rPr>
          <w:rFonts w:cs="Times New Roman"/>
          <w:b/>
          <w:bCs/>
          <w:lang w:eastAsia="en-US"/>
        </w:rPr>
        <w:t>10. Bir anlaşmazlık durumunda kimin haklı olduğuna kim nasıl karar verir?</w:t>
      </w:r>
      <w:r w:rsidRPr="004E690F">
        <w:rPr>
          <w:rFonts w:cs="Times New Roman"/>
          <w:lang w:eastAsia="en-US"/>
        </w:rPr>
        <w:t xml:space="preserve"> </w:t>
      </w:r>
    </w:p>
    <w:p w:rsidR="00C3072C" w:rsidRDefault="00C3072C" w:rsidP="00F926DF">
      <w:pPr>
        <w:pStyle w:val="NoSpacing"/>
      </w:pPr>
      <w:r w:rsidRPr="00692DBC">
        <w:t>A)</w:t>
      </w:r>
      <w:r>
        <w:t xml:space="preserve"> Kendimiz</w:t>
      </w:r>
      <w:r w:rsidRPr="00060D56">
        <w:t>.</w:t>
      </w:r>
      <w:r>
        <w:t xml:space="preserve">              B)  Kanunlar ve yasalar.              </w:t>
      </w:r>
      <w:r w:rsidRPr="00692DBC">
        <w:t xml:space="preserve"> </w:t>
      </w:r>
      <w:r>
        <w:t>C)Toplum.                   D) Örf ve adetler.</w:t>
      </w:r>
    </w:p>
    <w:p w:rsidR="00C3072C" w:rsidRDefault="00C3072C" w:rsidP="00F926DF">
      <w:pPr>
        <w:pStyle w:val="NoSpacing"/>
        <w:rPr>
          <w:rFonts w:cs="Times New Roman"/>
        </w:rPr>
      </w:pPr>
      <w:r>
        <w:t xml:space="preserve"> </w:t>
      </w:r>
      <w:r w:rsidRPr="00692DBC">
        <w:t xml:space="preserve"> </w:t>
      </w:r>
    </w:p>
    <w:p w:rsidR="00C3072C" w:rsidRPr="00692DBC" w:rsidRDefault="00C3072C" w:rsidP="00F926DF">
      <w:pPr>
        <w:pStyle w:val="NoSpacing"/>
        <w:rPr>
          <w:rFonts w:cs="Times New Roman"/>
        </w:rPr>
      </w:pPr>
      <w:r w:rsidRPr="004E690F">
        <w:rPr>
          <w:b/>
          <w:bCs/>
        </w:rPr>
        <w:t xml:space="preserve">11. Uzlaşı sürecinde nasıl davranmamız gerekir? </w:t>
      </w:r>
    </w:p>
    <w:p w:rsidR="00C3072C" w:rsidRPr="00500940" w:rsidRDefault="00C3072C" w:rsidP="00F926DF">
      <w:pPr>
        <w:pStyle w:val="NoSpacing"/>
      </w:pPr>
      <w:r w:rsidRPr="00500940">
        <w:t>A)</w:t>
      </w:r>
      <w:r>
        <w:t xml:space="preserve"> </w:t>
      </w:r>
      <w:r w:rsidRPr="00500940">
        <w:t xml:space="preserve">Başkalarını dinlemeye çalışmamalıyız    </w:t>
      </w:r>
      <w:r>
        <w:t xml:space="preserve">  </w:t>
      </w:r>
      <w:r w:rsidRPr="00500940">
        <w:t xml:space="preserve"> </w:t>
      </w:r>
      <w:r>
        <w:t xml:space="preserve">B) </w:t>
      </w:r>
      <w:r w:rsidRPr="00500940">
        <w:t>Tarafları dinlerken kendimize yakın olanı seçmeliyiz.</w:t>
      </w:r>
    </w:p>
    <w:p w:rsidR="00C3072C" w:rsidRDefault="00C3072C" w:rsidP="00F926DF">
      <w:pPr>
        <w:pStyle w:val="NoSpacing"/>
        <w:rPr>
          <w:rFonts w:cs="Times New Roman"/>
        </w:rPr>
      </w:pPr>
      <w:r w:rsidRPr="00500940">
        <w:t>C)</w:t>
      </w:r>
      <w:r>
        <w:t xml:space="preserve"> </w:t>
      </w:r>
      <w:r w:rsidRPr="00500940">
        <w:t xml:space="preserve">Açık fikirli, hoş görülü,sabırlı                   </w:t>
      </w:r>
      <w:r>
        <w:t xml:space="preserve">   </w:t>
      </w:r>
      <w:r w:rsidRPr="00500940">
        <w:t>D)</w:t>
      </w:r>
      <w:r>
        <w:t xml:space="preserve"> </w:t>
      </w:r>
      <w:r w:rsidRPr="00500940">
        <w:t>Uzlaşı süresinde sorunu çözmeyi taraflara bırakmalıyız</w:t>
      </w:r>
    </w:p>
    <w:p w:rsidR="00C3072C" w:rsidRDefault="00C3072C" w:rsidP="00F926DF">
      <w:pPr>
        <w:pStyle w:val="NoSpacing"/>
        <w:rPr>
          <w:rFonts w:cs="Times New Roman"/>
        </w:rPr>
      </w:pPr>
    </w:p>
    <w:p w:rsidR="00C3072C" w:rsidRPr="004E690F" w:rsidRDefault="00C3072C" w:rsidP="00F926DF">
      <w:pPr>
        <w:pStyle w:val="NoSpacing"/>
      </w:pPr>
      <w:r w:rsidRPr="004E690F">
        <w:rPr>
          <w:b/>
          <w:bCs/>
        </w:rPr>
        <w:t>12.</w:t>
      </w:r>
      <w:r>
        <w:t xml:space="preserve"> </w:t>
      </w:r>
      <w:r w:rsidRPr="004E690F">
        <w:rPr>
          <w:b/>
          <w:bCs/>
        </w:rPr>
        <w:t>Uzlaşı sürecinde olan insanlar neleri konuşmalılar?</w:t>
      </w:r>
      <w:r w:rsidRPr="004E690F">
        <w:t xml:space="preserve"> </w:t>
      </w:r>
    </w:p>
    <w:p w:rsidR="00C3072C" w:rsidRPr="00576C6C" w:rsidRDefault="00C3072C" w:rsidP="00F926DF">
      <w:pPr>
        <w:pStyle w:val="NoSpacing"/>
      </w:pPr>
      <w:r w:rsidRPr="00576C6C">
        <w:t xml:space="preserve">  A)</w:t>
      </w:r>
      <w:r>
        <w:t xml:space="preserve"> </w:t>
      </w:r>
      <w:r w:rsidRPr="00576C6C">
        <w:t>Birbirlerinin kişilik özelliklerini konuşmalılar.        B)  Uzlaşılacak konular hakkında konuşmalılar.</w:t>
      </w:r>
    </w:p>
    <w:p w:rsidR="00C3072C" w:rsidRDefault="00C3072C" w:rsidP="00F926DF">
      <w:pPr>
        <w:pStyle w:val="NoSpacing"/>
        <w:rPr>
          <w:rFonts w:cs="Times New Roman"/>
        </w:rPr>
      </w:pPr>
      <w:r w:rsidRPr="00576C6C">
        <w:t xml:space="preserve">  C)</w:t>
      </w:r>
      <w:r>
        <w:t xml:space="preserve"> </w:t>
      </w:r>
      <w:r w:rsidRPr="00576C6C">
        <w:t>Uzlaşıya gerek duymadan hareket etmeliler.            D) Mahkeme yoluyla barışmalılar.</w:t>
      </w:r>
    </w:p>
    <w:p w:rsidR="00C3072C" w:rsidRDefault="00C3072C" w:rsidP="004E690F">
      <w:pPr>
        <w:pStyle w:val="NoSpacing"/>
        <w:rPr>
          <w:rFonts w:ascii="Times New Roman" w:hAnsi="Times New Roman" w:cs="Times New Roman"/>
          <w:b/>
          <w:bCs/>
        </w:rPr>
      </w:pPr>
    </w:p>
    <w:p w:rsidR="00C3072C" w:rsidRPr="004E690F" w:rsidRDefault="00C3072C" w:rsidP="004E690F">
      <w:pPr>
        <w:pStyle w:val="NoSpacing"/>
        <w:rPr>
          <w:b/>
          <w:bCs/>
        </w:rPr>
      </w:pPr>
      <w:r w:rsidRPr="004E690F">
        <w:rPr>
          <w:b/>
          <w:bCs/>
        </w:rPr>
        <w:t xml:space="preserve">13. Aile içinde tüm işleri annenin yapması nasıl karşılanır? </w:t>
      </w:r>
    </w:p>
    <w:p w:rsidR="00C3072C" w:rsidRPr="004E690F" w:rsidRDefault="00C3072C" w:rsidP="004E690F">
      <w:pPr>
        <w:pStyle w:val="NoSpacing"/>
      </w:pPr>
      <w:r w:rsidRPr="004E690F">
        <w:t xml:space="preserve">A)Adil değildir         </w:t>
      </w:r>
    </w:p>
    <w:p w:rsidR="00C3072C" w:rsidRPr="004E690F" w:rsidRDefault="00C3072C" w:rsidP="004E690F">
      <w:pPr>
        <w:pStyle w:val="NoSpacing"/>
      </w:pPr>
      <w:r w:rsidRPr="004E690F">
        <w:t xml:space="preserve">B)Adil bir uygulamadır       </w:t>
      </w:r>
    </w:p>
    <w:p w:rsidR="00C3072C" w:rsidRPr="004E690F" w:rsidRDefault="00C3072C" w:rsidP="004E690F">
      <w:pPr>
        <w:pStyle w:val="NoSpacing"/>
      </w:pPr>
      <w:r w:rsidRPr="004E690F">
        <w:t xml:space="preserve">C)Annenin görevidir    </w:t>
      </w:r>
    </w:p>
    <w:p w:rsidR="00C3072C" w:rsidRPr="004E690F" w:rsidRDefault="00C3072C" w:rsidP="004E690F">
      <w:pPr>
        <w:pStyle w:val="NoSpacing"/>
      </w:pPr>
      <w:r w:rsidRPr="004E690F">
        <w:t>D) Ev işini en iyi anne bilir.</w:t>
      </w:r>
    </w:p>
    <w:p w:rsidR="00C3072C" w:rsidRPr="004E690F" w:rsidRDefault="00C3072C" w:rsidP="004E690F">
      <w:pPr>
        <w:pStyle w:val="NoSpacing"/>
      </w:pPr>
    </w:p>
    <w:p w:rsidR="00C3072C" w:rsidRPr="004E690F" w:rsidRDefault="00C3072C" w:rsidP="004E690F">
      <w:pPr>
        <w:pStyle w:val="NoSpacing"/>
      </w:pPr>
      <w:r w:rsidRPr="004E690F">
        <w:rPr>
          <w:b/>
          <w:bCs/>
        </w:rPr>
        <w:t>14. Bakıma muhtaç çocuklar ülkemizde hangi kurum tarafından korunmaya alınmaktadır</w:t>
      </w:r>
      <w:r w:rsidRPr="004E690F">
        <w:t>?</w:t>
      </w:r>
      <w:r w:rsidRPr="004E690F">
        <w:br/>
        <w:t>A) Yeşilay</w:t>
      </w:r>
      <w:r w:rsidRPr="004E690F">
        <w:br/>
        <w:t>B) Kızılay</w:t>
      </w:r>
      <w:r w:rsidRPr="004E690F">
        <w:br/>
        <w:t>C) Sosyal Hizmetler Çocuk Esirgeme Kurumu</w:t>
      </w:r>
      <w:r w:rsidRPr="004E690F">
        <w:br/>
        <w:t>D) Yardım Sevenler Derneği</w:t>
      </w:r>
    </w:p>
    <w:p w:rsidR="00C3072C" w:rsidRPr="004E690F" w:rsidRDefault="00C3072C" w:rsidP="004E690F">
      <w:pPr>
        <w:pStyle w:val="NoSpacing"/>
        <w:rPr>
          <w:rFonts w:cs="Times New Roman"/>
          <w:b/>
          <w:bCs/>
        </w:rPr>
      </w:pPr>
    </w:p>
    <w:p w:rsidR="00C3072C" w:rsidRPr="004E690F" w:rsidRDefault="00C3072C" w:rsidP="004E690F">
      <w:pPr>
        <w:pStyle w:val="NoSpacing"/>
        <w:rPr>
          <w:b/>
          <w:bCs/>
        </w:rPr>
      </w:pPr>
      <w:r w:rsidRPr="004E690F">
        <w:rPr>
          <w:b/>
          <w:bCs/>
        </w:rPr>
        <w:t>15.</w:t>
      </w:r>
      <w:r w:rsidRPr="004E690F">
        <w:t xml:space="preserve"> </w:t>
      </w:r>
      <w:r w:rsidRPr="004E690F">
        <w:rPr>
          <w:b/>
          <w:bCs/>
        </w:rPr>
        <w:t xml:space="preserve">Bir toplumdaki bireyler arasında yeterince sevgi- saygı yoksa, hangi seçenekteki değerden söz </w:t>
      </w:r>
      <w:r w:rsidRPr="00B03ACC">
        <w:rPr>
          <w:b/>
          <w:bCs/>
          <w:u w:val="single"/>
        </w:rPr>
        <w:t>edilemez</w:t>
      </w:r>
      <w:r w:rsidRPr="004E690F">
        <w:rPr>
          <w:b/>
          <w:bCs/>
        </w:rPr>
        <w:t>?</w:t>
      </w:r>
    </w:p>
    <w:p w:rsidR="00C3072C" w:rsidRPr="004E690F" w:rsidRDefault="00C3072C" w:rsidP="004E690F">
      <w:pPr>
        <w:pStyle w:val="NoSpacing"/>
      </w:pPr>
      <w:r w:rsidRPr="004E690F">
        <w:t>A) kıskançlık               B) bencillik                      C) anlaşmazlık            D) adil olma</w:t>
      </w:r>
    </w:p>
    <w:p w:rsidR="00C3072C" w:rsidRPr="004E690F" w:rsidRDefault="00C3072C" w:rsidP="004E690F">
      <w:pPr>
        <w:pStyle w:val="NoSpacing"/>
        <w:rPr>
          <w:rFonts w:cs="Times New Roman"/>
          <w:b/>
          <w:bCs/>
        </w:rPr>
      </w:pPr>
    </w:p>
    <w:p w:rsidR="00C3072C" w:rsidRPr="004E690F" w:rsidRDefault="00C3072C" w:rsidP="00F926DF">
      <w:pPr>
        <w:pStyle w:val="NoSpacing"/>
      </w:pPr>
      <w:r w:rsidRPr="004E690F">
        <w:rPr>
          <w:b/>
          <w:bCs/>
        </w:rPr>
        <w:t>16.</w:t>
      </w:r>
      <w:r w:rsidRPr="004E690F">
        <w:t xml:space="preserve"> </w:t>
      </w:r>
      <w:r w:rsidRPr="004E690F">
        <w:rPr>
          <w:b/>
          <w:bCs/>
        </w:rPr>
        <w:t>"Bir elin nesi var iki elin sesi var" atasözündeki el sözcükleri ile vurgulanmak istenen ne olabilir?</w:t>
      </w:r>
      <w:r w:rsidRPr="004E690F">
        <w:rPr>
          <w:b/>
          <w:bCs/>
        </w:rPr>
        <w:br/>
      </w:r>
      <w:r w:rsidRPr="004E690F">
        <w:t>A) Çalışmanın Önemi</w:t>
      </w:r>
      <w:r w:rsidRPr="004E690F">
        <w:br/>
        <w:t>B) İş birliğinin önemi</w:t>
      </w:r>
      <w:r w:rsidRPr="004E690F">
        <w:br/>
        <w:t>C) Sorumluluk almak gerektiği</w:t>
      </w:r>
      <w:r w:rsidRPr="004E690F">
        <w:br/>
        <w:t>D) Tek kişinin başarılı olduğu</w:t>
      </w:r>
    </w:p>
    <w:sectPr w:rsidR="00C3072C" w:rsidRPr="004E690F" w:rsidSect="00F926DF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C43AD"/>
    <w:multiLevelType w:val="hybridMultilevel"/>
    <w:tmpl w:val="14E60FD8"/>
    <w:lvl w:ilvl="0" w:tplc="36A24F5E">
      <w:start w:val="1"/>
      <w:numFmt w:val="decimal"/>
      <w:lvlText w:val="%1."/>
      <w:lvlJc w:val="left"/>
      <w:pPr>
        <w:ind w:left="-34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445"/>
    <w:rsid w:val="000040F1"/>
    <w:rsid w:val="00060D56"/>
    <w:rsid w:val="001F3D50"/>
    <w:rsid w:val="00317363"/>
    <w:rsid w:val="0032042F"/>
    <w:rsid w:val="003373AC"/>
    <w:rsid w:val="004334D7"/>
    <w:rsid w:val="004613FC"/>
    <w:rsid w:val="004E690F"/>
    <w:rsid w:val="004F3E90"/>
    <w:rsid w:val="00500940"/>
    <w:rsid w:val="0050380A"/>
    <w:rsid w:val="005377A6"/>
    <w:rsid w:val="00547974"/>
    <w:rsid w:val="00575A99"/>
    <w:rsid w:val="00576C6C"/>
    <w:rsid w:val="006214E3"/>
    <w:rsid w:val="00692DBC"/>
    <w:rsid w:val="006977CA"/>
    <w:rsid w:val="00AB04F4"/>
    <w:rsid w:val="00B03ACC"/>
    <w:rsid w:val="00B2663E"/>
    <w:rsid w:val="00C3072C"/>
    <w:rsid w:val="00C41A11"/>
    <w:rsid w:val="00F17445"/>
    <w:rsid w:val="00F83110"/>
    <w:rsid w:val="00F92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974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26DF"/>
    <w:pPr>
      <w:keepNext/>
      <w:keepLines/>
      <w:spacing w:before="200" w:after="0" w:line="240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926DF"/>
    <w:rPr>
      <w:rFonts w:ascii="Cambria" w:hAnsi="Cambria" w:cs="Cambria"/>
      <w:b/>
      <w:bCs/>
      <w:color w:val="4F81BD"/>
      <w:sz w:val="26"/>
      <w:szCs w:val="26"/>
      <w:lang w:eastAsia="tr-TR"/>
    </w:rPr>
  </w:style>
  <w:style w:type="paragraph" w:styleId="NoSpacing">
    <w:name w:val="No Spacing"/>
    <w:uiPriority w:val="99"/>
    <w:qFormat/>
    <w:rsid w:val="004334D7"/>
    <w:rPr>
      <w:rFonts w:eastAsia="Times New Roman" w:cs="Calibri"/>
      <w:sz w:val="24"/>
      <w:szCs w:val="24"/>
    </w:rPr>
  </w:style>
  <w:style w:type="character" w:styleId="Strong">
    <w:name w:val="Strong"/>
    <w:basedOn w:val="DefaultParagraphFont"/>
    <w:uiPriority w:val="99"/>
    <w:qFormat/>
    <w:rsid w:val="005377A6"/>
    <w:rPr>
      <w:b/>
      <w:bCs/>
    </w:rPr>
  </w:style>
  <w:style w:type="paragraph" w:styleId="NormalWeb">
    <w:name w:val="Normal (Web)"/>
    <w:basedOn w:val="Normal"/>
    <w:uiPriority w:val="99"/>
    <w:rsid w:val="00537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726</Words>
  <Characters>4139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Adı Soyadı:……………………………………………</dc:title>
  <dc:subject/>
  <dc:creator>LENOVO</dc:creator>
  <cp:keywords/>
  <dc:description/>
  <cp:lastModifiedBy>edanur</cp:lastModifiedBy>
  <cp:revision>2</cp:revision>
  <dcterms:created xsi:type="dcterms:W3CDTF">2016-04-14T21:37:00Z</dcterms:created>
  <dcterms:modified xsi:type="dcterms:W3CDTF">2016-04-14T21:37:00Z</dcterms:modified>
</cp:coreProperties>
</file>