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1C" w:rsidRPr="00245E7B" w:rsidRDefault="009D6B1C" w:rsidP="00E3059A">
      <w:pPr>
        <w:spacing w:after="0" w:line="240" w:lineRule="auto"/>
        <w:jc w:val="center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……..</w:t>
      </w:r>
      <w:r w:rsidRPr="00245E7B">
        <w:rPr>
          <w:rFonts w:ascii="Arial" w:hAnsi="Arial" w:cs="Arial"/>
          <w:b/>
          <w:bCs/>
          <w:lang w:val="en-GB"/>
        </w:rPr>
        <w:t xml:space="preserve"> ACADEMICAL YEAR </w:t>
      </w:r>
    </w:p>
    <w:p w:rsidR="009D6B1C" w:rsidRPr="00245E7B" w:rsidRDefault="009D6B1C" w:rsidP="00E3059A">
      <w:pPr>
        <w:spacing w:after="0" w:line="240" w:lineRule="auto"/>
        <w:jc w:val="center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…………</w:t>
      </w:r>
      <w:r w:rsidRPr="00245E7B">
        <w:rPr>
          <w:rFonts w:ascii="Arial" w:hAnsi="Arial" w:cs="Arial"/>
          <w:b/>
          <w:bCs/>
          <w:lang w:val="en-GB"/>
        </w:rPr>
        <w:t xml:space="preserve"> PRIMARY SCHOOL </w:t>
      </w:r>
    </w:p>
    <w:p w:rsidR="009D6B1C" w:rsidRPr="00245E7B" w:rsidRDefault="009D6B1C" w:rsidP="00E3059A">
      <w:pPr>
        <w:spacing w:after="0" w:line="240" w:lineRule="atLeast"/>
        <w:jc w:val="center"/>
        <w:rPr>
          <w:rFonts w:ascii="Arial" w:hAnsi="Arial" w:cs="Arial"/>
          <w:b/>
          <w:bCs/>
          <w:lang w:val="en-GB"/>
        </w:rPr>
      </w:pPr>
      <w:r w:rsidRPr="00245E7B">
        <w:rPr>
          <w:rFonts w:ascii="Arial" w:hAnsi="Arial" w:cs="Arial"/>
          <w:b/>
          <w:bCs/>
          <w:lang w:val="en-GB"/>
        </w:rPr>
        <w:t>4TH GRADES ENGLISH LESSON 1</w:t>
      </w:r>
      <w:r w:rsidRPr="00245E7B">
        <w:rPr>
          <w:rFonts w:ascii="Arial" w:hAnsi="Arial" w:cs="Arial"/>
          <w:b/>
          <w:bCs/>
          <w:vertAlign w:val="superscript"/>
          <w:lang w:val="en-GB"/>
        </w:rPr>
        <w:t>st</w:t>
      </w:r>
      <w:r w:rsidRPr="00245E7B">
        <w:rPr>
          <w:rFonts w:ascii="Arial" w:hAnsi="Arial" w:cs="Arial"/>
          <w:b/>
          <w:bCs/>
          <w:lang w:val="en-GB"/>
        </w:rPr>
        <w:t xml:space="preserve"> TERM 1</w:t>
      </w:r>
      <w:r w:rsidRPr="00245E7B">
        <w:rPr>
          <w:rFonts w:ascii="Arial" w:hAnsi="Arial" w:cs="Arial"/>
          <w:b/>
          <w:bCs/>
          <w:vertAlign w:val="superscript"/>
          <w:lang w:val="en-GB"/>
        </w:rPr>
        <w:t>st</w:t>
      </w:r>
      <w:r w:rsidRPr="00245E7B">
        <w:rPr>
          <w:rFonts w:ascii="Arial" w:hAnsi="Arial" w:cs="Arial"/>
          <w:b/>
          <w:bCs/>
          <w:lang w:val="en-GB"/>
        </w:rPr>
        <w:t xml:space="preserve">  WRITTEN EXAM</w:t>
      </w:r>
    </w:p>
    <w:p w:rsidR="009D6B1C" w:rsidRPr="005B5AEB" w:rsidRDefault="009D6B1C" w:rsidP="00BD3969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en-GB"/>
        </w:rPr>
      </w:pPr>
      <w:r w:rsidRPr="005B5AEB">
        <w:rPr>
          <w:rFonts w:ascii="Arial" w:hAnsi="Arial" w:cs="Arial"/>
          <w:b/>
          <w:bCs/>
          <w:sz w:val="20"/>
          <w:szCs w:val="20"/>
          <w:lang w:val="en-GB"/>
        </w:rPr>
        <w:t>Student’s</w:t>
      </w:r>
    </w:p>
    <w:p w:rsidR="009D6B1C" w:rsidRPr="005B5AEB" w:rsidRDefault="009D6B1C" w:rsidP="00BD3969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en-GB"/>
        </w:rPr>
      </w:pPr>
      <w:r w:rsidRPr="005B5AEB">
        <w:rPr>
          <w:rFonts w:ascii="Arial" w:hAnsi="Arial" w:cs="Arial"/>
          <w:b/>
          <w:bCs/>
          <w:sz w:val="20"/>
          <w:szCs w:val="20"/>
          <w:lang w:val="en-GB"/>
        </w:rPr>
        <w:t xml:space="preserve">Name 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  <w:t>: ........................................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>Class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   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  <w:t>: .......................................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</w:r>
    </w:p>
    <w:p w:rsidR="009D6B1C" w:rsidRDefault="009D6B1C" w:rsidP="00BD3969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en-GB"/>
        </w:rPr>
      </w:pPr>
      <w:r w:rsidRPr="005B5AEB">
        <w:rPr>
          <w:rFonts w:ascii="Arial" w:hAnsi="Arial" w:cs="Arial"/>
          <w:b/>
          <w:bCs/>
          <w:sz w:val="20"/>
          <w:szCs w:val="20"/>
          <w:lang w:val="en-GB"/>
        </w:rPr>
        <w:t>Surname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  <w:t xml:space="preserve">: ........................................ 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 xml:space="preserve">Number  </w:t>
      </w:r>
      <w:r w:rsidRPr="005B5AEB">
        <w:rPr>
          <w:rFonts w:ascii="Arial" w:hAnsi="Arial" w:cs="Arial"/>
          <w:b/>
          <w:bCs/>
          <w:sz w:val="20"/>
          <w:szCs w:val="20"/>
          <w:lang w:val="en-GB"/>
        </w:rPr>
        <w:tab/>
        <w:t>: .......................................</w:t>
      </w:r>
    </w:p>
    <w:p w:rsidR="009D6B1C" w:rsidRDefault="009D6B1C" w:rsidP="00BD3969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E3059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Pr="00AD2D06" w:rsidRDefault="009D6B1C" w:rsidP="00DA3CE4">
      <w:pPr>
        <w:rPr>
          <w:rFonts w:ascii="Arial" w:hAnsi="Arial" w:cs="Arial"/>
          <w:b/>
          <w:bCs/>
          <w:sz w:val="20"/>
          <w:szCs w:val="20"/>
        </w:rPr>
      </w:pPr>
      <w:r w:rsidRPr="00AD2D06">
        <w:rPr>
          <w:rFonts w:ascii="Arial" w:hAnsi="Arial" w:cs="Arial"/>
          <w:b/>
          <w:bCs/>
          <w:sz w:val="20"/>
          <w:szCs w:val="20"/>
        </w:rPr>
        <w:t>1.Eşyaların İngilizce karşılıklarını, kutudan seçerek resimlerin altına yazınız.(2x10=20 pts.)</w:t>
      </w:r>
    </w:p>
    <w:tbl>
      <w:tblPr>
        <w:tblW w:w="0" w:type="auto"/>
        <w:tblInd w:w="-1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0A0"/>
      </w:tblPr>
      <w:tblGrid>
        <w:gridCol w:w="10881"/>
      </w:tblGrid>
      <w:tr w:rsidR="009D6B1C" w:rsidRPr="00641B6E">
        <w:tc>
          <w:tcPr>
            <w:tcW w:w="10881" w:type="dxa"/>
          </w:tcPr>
          <w:p w:rsidR="009D6B1C" w:rsidRPr="00641B6E" w:rsidRDefault="009D6B1C" w:rsidP="00641B6E">
            <w:pPr>
              <w:spacing w:after="12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eraser</w:t>
            </w: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ab/>
              <w:t>/ schoolbag / scissors  / ruler / book / pencilsharpener</w:t>
            </w: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ab/>
              <w:t>/ notebook / pencilcase / pencil / computer</w:t>
            </w:r>
          </w:p>
        </w:tc>
      </w:tr>
    </w:tbl>
    <w:p w:rsidR="009D6B1C" w:rsidRPr="00AD2D06" w:rsidRDefault="009D6B1C" w:rsidP="00DA3CE4">
      <w:pPr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W w:w="0" w:type="auto"/>
        <w:tblInd w:w="-1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0A0"/>
      </w:tblPr>
      <w:tblGrid>
        <w:gridCol w:w="2176"/>
        <w:gridCol w:w="2176"/>
        <w:gridCol w:w="2176"/>
        <w:gridCol w:w="2176"/>
        <w:gridCol w:w="2177"/>
      </w:tblGrid>
      <w:tr w:rsidR="009D6B1C" w:rsidRPr="00641B6E"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i1025" type="#_x0000_t75" alt="kalemlik" style="width:68.25pt;height:54pt;visibility:visible">
                  <v:imagedata r:id="rId7" o:title=""/>
                </v:shape>
              </w:pic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11" o:spid="_x0000_i1026" type="#_x0000_t75" style="width:71.25pt;height:53.25pt;visibility:visible">
                  <v:imagedata r:id="rId8" o:title=""/>
                </v:shape>
              </w:pic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12" o:spid="_x0000_i1027" type="#_x0000_t75" alt="ruler" style="width:53.25pt;height:49.5pt;visibility:visible">
                  <v:imagedata r:id="rId9" o:title=""/>
                </v:shape>
              </w:pic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7" o:spid="_x0000_i1028" type="#_x0000_t75" alt="http://www.clipartlord.com/wp-content/uploads/2014/11/pencil22.png" style="width:1in;height:54pt;visibility:visible">
                  <v:imagedata r:id="rId10" o:title=""/>
                </v:shape>
              </w:pict>
            </w:r>
          </w:p>
        </w:tc>
        <w:tc>
          <w:tcPr>
            <w:tcW w:w="2177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6" o:spid="_x0000_i1029" type="#_x0000_t75" style="width:66.75pt;height:53.25pt;visibility:visible">
                  <v:imagedata r:id="rId11" o:title=""/>
                </v:shape>
              </w:pict>
            </w:r>
          </w:p>
        </w:tc>
      </w:tr>
      <w:tr w:rsidR="009D6B1C" w:rsidRPr="00641B6E"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7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</w:tr>
      <w:tr w:rsidR="009D6B1C" w:rsidRPr="00641B6E"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9" o:spid="_x0000_i1030" type="#_x0000_t75" alt="kitap" style="width:56.25pt;height:57pt;visibility:visible">
                  <v:imagedata r:id="rId12" o:title=""/>
                </v:shape>
              </w:pic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3" o:spid="_x0000_i1031" type="#_x0000_t75" alt="http://images.clipartpanda.com/stationery-clipart-sharpener.png" style="width:75.75pt;height:57pt;visibility:visible">
                  <v:imagedata r:id="rId13" o:title=""/>
                </v:shape>
              </w:pic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4" o:spid="_x0000_i1032" type="#_x0000_t75" alt="eraser" style="width:70.5pt;height:61.5pt;visibility:visible">
                  <v:imagedata r:id="rId14" o:title="" croptop="11554f" cropbottom="11554f" cropleft="7418f" cropright="4155f" chromakey="white"/>
                </v:shape>
              </w:pic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8" o:spid="_x0000_i1033" type="#_x0000_t75" alt="http://www.clipartbest.com/cliparts/4c9/oMz/4c9oMzBoi.jpeg" style="width:55.5pt;height:56.25pt;visibility:visible">
                  <v:imagedata r:id="rId15" o:title=""/>
                </v:shape>
              </w:pict>
            </w:r>
          </w:p>
        </w:tc>
        <w:tc>
          <w:tcPr>
            <w:tcW w:w="2177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1B6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Resim 10" o:spid="_x0000_i1034" type="#_x0000_t75" alt="http://images.clipartpanda.com/kids-computer-lab-clipart-4ibKGKGbT.jpeg" style="width:67.5pt;height:57.75pt;visibility:visible">
                  <v:imagedata r:id="rId16" o:title=""/>
                </v:shape>
              </w:pict>
            </w:r>
          </w:p>
        </w:tc>
      </w:tr>
      <w:tr w:rsidR="009D6B1C" w:rsidRPr="00641B6E"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6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7" w:type="dxa"/>
            <w:vAlign w:val="bottom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</w:tr>
    </w:tbl>
    <w:p w:rsidR="009D6B1C" w:rsidRDefault="009D6B1C" w:rsidP="00AD2D06">
      <w:pPr>
        <w:spacing w:after="0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8D3149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Pr="00AD2D06" w:rsidRDefault="009D6B1C" w:rsidP="008D3149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  <w:r w:rsidRPr="00AD2D06">
        <w:rPr>
          <w:rFonts w:ascii="Arial" w:hAnsi="Arial" w:cs="Arial"/>
          <w:b/>
          <w:bCs/>
          <w:sz w:val="20"/>
          <w:szCs w:val="20"/>
          <w:lang w:val="en-GB"/>
        </w:rPr>
        <w:t>2. Resimlerin altına uygun ifadeleri yazınız. (6x3=18 )</w:t>
      </w:r>
    </w:p>
    <w:p w:rsidR="009D6B1C" w:rsidRPr="008D3149" w:rsidRDefault="009D6B1C" w:rsidP="008D3149">
      <w:pPr>
        <w:pStyle w:val="NormalWeb"/>
        <w:spacing w:before="0" w:beforeAutospacing="0" w:after="0" w:afterAutospacing="0"/>
        <w:ind w:left="720"/>
        <w:rPr>
          <w:b/>
          <w:bCs/>
          <w:sz w:val="10"/>
          <w:szCs w:val="10"/>
        </w:rPr>
      </w:pPr>
    </w:p>
    <w:p w:rsidR="009D6B1C" w:rsidRPr="008D3149" w:rsidRDefault="009D6B1C" w:rsidP="00AD2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7365"/>
        </w:tabs>
        <w:ind w:right="567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8D3149">
        <w:rPr>
          <w:rFonts w:ascii="Comic Sans MS" w:hAnsi="Comic Sans MS" w:cs="Comic Sans MS"/>
          <w:b/>
          <w:bCs/>
          <w:color w:val="FF0000"/>
          <w:sz w:val="20"/>
          <w:szCs w:val="20"/>
        </w:rPr>
        <w:t>1.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Stand up. </w:t>
      </w:r>
      <w:r w:rsidRPr="008D3149">
        <w:rPr>
          <w:rFonts w:ascii="Comic Sans MS" w:hAnsi="Comic Sans MS" w:cs="Comic Sans MS"/>
          <w:b/>
          <w:bCs/>
          <w:color w:val="FF0000"/>
          <w:sz w:val="20"/>
          <w:szCs w:val="20"/>
        </w:rPr>
        <w:t>2.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Open the window</w:t>
      </w:r>
      <w:r w:rsidRPr="008D3149">
        <w:rPr>
          <w:rFonts w:ascii="Comic Sans MS" w:hAnsi="Comic Sans MS" w:cs="Comic Sans MS"/>
          <w:b/>
          <w:bCs/>
          <w:color w:val="FF0000"/>
          <w:sz w:val="20"/>
          <w:szCs w:val="20"/>
        </w:rPr>
        <w:t>. 3.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Raise your hand.</w:t>
      </w:r>
      <w:r w:rsidRPr="008D3149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r w:rsidRPr="008D3149">
        <w:rPr>
          <w:rFonts w:ascii="Comic Sans MS" w:hAnsi="Comic Sans MS" w:cs="Comic Sans MS"/>
          <w:b/>
          <w:bCs/>
          <w:color w:val="FF0000"/>
          <w:sz w:val="20"/>
          <w:szCs w:val="20"/>
        </w:rPr>
        <w:t>4.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Clean the board. </w:t>
      </w:r>
      <w:r w:rsidRPr="008D3149">
        <w:rPr>
          <w:rFonts w:ascii="Comic Sans MS" w:hAnsi="Comic Sans MS" w:cs="Comic Sans MS"/>
          <w:b/>
          <w:bCs/>
          <w:color w:val="FF0000"/>
          <w:sz w:val="20"/>
          <w:szCs w:val="20"/>
        </w:rPr>
        <w:t>5.</w:t>
      </w:r>
      <w:r w:rsidRPr="008D3149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Be quiet. </w:t>
      </w:r>
      <w:r w:rsidRPr="008D3149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6. </w:t>
      </w:r>
      <w:r w:rsidRPr="008D3149">
        <w:rPr>
          <w:rFonts w:ascii="Comic Sans MS" w:hAnsi="Comic Sans MS" w:cs="Comic Sans MS"/>
          <w:b/>
          <w:bCs/>
          <w:color w:val="000000"/>
          <w:sz w:val="20"/>
          <w:szCs w:val="20"/>
        </w:rPr>
        <w:t>Turn off the light</w:t>
      </w:r>
    </w:p>
    <w:tbl>
      <w:tblPr>
        <w:tblW w:w="0" w:type="auto"/>
        <w:tblInd w:w="-1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0A0"/>
      </w:tblPr>
      <w:tblGrid>
        <w:gridCol w:w="1813"/>
        <w:gridCol w:w="1814"/>
        <w:gridCol w:w="1813"/>
        <w:gridCol w:w="1814"/>
        <w:gridCol w:w="1813"/>
        <w:gridCol w:w="1814"/>
      </w:tblGrid>
      <w:tr w:rsidR="009D6B1C" w:rsidRPr="00641B6E">
        <w:tc>
          <w:tcPr>
            <w:tcW w:w="1813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noProof/>
                <w:sz w:val="20"/>
                <w:szCs w:val="20"/>
                <w:lang w:val="tr-TR" w:eastAsia="tr-TR"/>
              </w:rPr>
              <w:pict>
                <v:shape id="Resim 32" o:spid="_x0000_i1035" type="#_x0000_t75" alt="http://talkingback2restrainingorders.files.wordpress.com/2014/07/turn_on_the_light-e1406173313852.jpg" style="width:66pt;height:63pt;visibility:visible">
                  <v:imagedata r:id="rId17" r:href="rId18"/>
                </v:shape>
              </w:pict>
            </w:r>
          </w:p>
        </w:tc>
        <w:tc>
          <w:tcPr>
            <w:tcW w:w="1814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noProof/>
                <w:color w:val="000000"/>
                <w:sz w:val="20"/>
                <w:szCs w:val="20"/>
                <w:lang w:val="tr-TR" w:eastAsia="tr-TR"/>
              </w:rPr>
              <w:pict>
                <v:shape id="Resim 15" o:spid="_x0000_i1036" type="#_x0000_t75" alt="http://www.idiomconnection.com/1teacher23-med.jpg" style="width:75pt;height:69.75pt;visibility:visible">
                  <v:imagedata r:id="rId19" o:title="" cropleft="5822f" cropright="4225f"/>
                </v:shape>
              </w:pict>
            </w:r>
          </w:p>
        </w:tc>
        <w:tc>
          <w:tcPr>
            <w:tcW w:w="1813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noProof/>
                <w:color w:val="000000"/>
                <w:sz w:val="20"/>
                <w:szCs w:val="20"/>
                <w:lang w:val="tr-TR" w:eastAsia="tr-TR"/>
              </w:rPr>
              <w:pict>
                <v:shape id="Resim 304" o:spid="_x0000_i1037" type="#_x0000_t75" alt="http://images.clipartpanda.com/stand-up-clipart-stand_up-CT.png" style="width:63.75pt;height:60.75pt;visibility:visible">
                  <v:imagedata r:id="rId20" o:title=""/>
                </v:shape>
              </w:pict>
            </w:r>
          </w:p>
        </w:tc>
        <w:tc>
          <w:tcPr>
            <w:tcW w:w="1814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noProof/>
                <w:color w:val="000000"/>
                <w:sz w:val="20"/>
                <w:szCs w:val="20"/>
                <w:lang w:val="tr-TR" w:eastAsia="tr-TR"/>
              </w:rPr>
              <w:pict>
                <v:shape id="Resim 298" o:spid="_x0000_i1038" type="#_x0000_t75" alt="http://jacksonisaac.files.wordpress.com/2013/07/girl-opening-window.jpg" style="width:70.5pt;height:69.75pt;visibility:visible">
                  <v:imagedata r:id="rId21" o:title=""/>
                </v:shape>
              </w:pict>
            </w:r>
          </w:p>
        </w:tc>
        <w:tc>
          <w:tcPr>
            <w:tcW w:w="1813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noProof/>
                <w:color w:val="000000"/>
                <w:sz w:val="20"/>
                <w:szCs w:val="20"/>
                <w:lang w:val="tr-TR" w:eastAsia="tr-TR"/>
              </w:rPr>
              <w:pict>
                <v:shape id="Resim 40" o:spid="_x0000_i1039" type="#_x0000_t75" alt="http://www.howitis.org.uk/images/thumbnails/26bk.gif" style="width:70.5pt;height:82.5pt;visibility:visible">
                  <v:imagedata r:id="rId22" r:href="rId23"/>
                </v:shape>
              </w:pict>
            </w:r>
          </w:p>
        </w:tc>
        <w:tc>
          <w:tcPr>
            <w:tcW w:w="1814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noProof/>
                <w:color w:val="000000"/>
                <w:sz w:val="20"/>
                <w:szCs w:val="20"/>
                <w:lang w:val="tr-TR" w:eastAsia="tr-TR"/>
              </w:rPr>
              <w:pict>
                <v:shape id="Resim 300" o:spid="_x0000_i1040" type="#_x0000_t75" alt="http://www.esl-library.com/images/flashcards/colored/sm/raise_your_hand-CT.png" style="width:69pt;height:75pt;visibility:visible">
                  <v:imagedata r:id="rId24" o:title="" cropleft="5627f" cropright="6204f"/>
                </v:shape>
              </w:pict>
            </w:r>
          </w:p>
        </w:tc>
      </w:tr>
      <w:tr w:rsidR="009D6B1C" w:rsidRPr="00641B6E">
        <w:trPr>
          <w:trHeight w:val="303"/>
        </w:trPr>
        <w:tc>
          <w:tcPr>
            <w:tcW w:w="1813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814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813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814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813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814" w:type="dxa"/>
            <w:vAlign w:val="center"/>
          </w:tcPr>
          <w:p w:rsidR="009D6B1C" w:rsidRPr="00641B6E" w:rsidRDefault="009D6B1C" w:rsidP="00641B6E">
            <w:pPr>
              <w:pStyle w:val="NormalWeb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</w:tr>
    </w:tbl>
    <w:p w:rsidR="009D6B1C" w:rsidRPr="008D3149" w:rsidRDefault="009D6B1C" w:rsidP="008D3149">
      <w:pPr>
        <w:spacing w:after="0" w:line="240" w:lineRule="auto"/>
        <w:rPr>
          <w:b/>
          <w:bCs/>
          <w:sz w:val="10"/>
          <w:szCs w:val="10"/>
        </w:rPr>
      </w:pPr>
    </w:p>
    <w:p w:rsidR="009D6B1C" w:rsidRDefault="009D6B1C" w:rsidP="008D3149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8D3149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8D3149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  <w:r w:rsidRPr="008D3149">
        <w:rPr>
          <w:rFonts w:ascii="Arial" w:hAnsi="Arial" w:cs="Arial"/>
          <w:b/>
          <w:bCs/>
          <w:sz w:val="20"/>
          <w:szCs w:val="20"/>
          <w:lang w:val="en-GB"/>
        </w:rPr>
        <w:t>3. Aşağıdaki bayrakların altına verilen ülke isimlerinden doğru olanı yazınız.</w:t>
      </w:r>
      <w:r>
        <w:rPr>
          <w:rFonts w:ascii="Arial" w:hAnsi="Arial" w:cs="Arial"/>
          <w:b/>
          <w:bCs/>
          <w:sz w:val="20"/>
          <w:szCs w:val="20"/>
          <w:lang w:val="en-GB"/>
        </w:rPr>
        <w:t>(3x</w:t>
      </w:r>
      <w:r w:rsidRPr="008D3149">
        <w:rPr>
          <w:rFonts w:ascii="Arial" w:hAnsi="Arial" w:cs="Arial"/>
          <w:b/>
          <w:bCs/>
          <w:sz w:val="20"/>
          <w:szCs w:val="20"/>
          <w:lang w:val="en-GB"/>
        </w:rPr>
        <w:t>5=15)</w:t>
      </w:r>
    </w:p>
    <w:p w:rsidR="009D6B1C" w:rsidRPr="008D3149" w:rsidRDefault="009D6B1C" w:rsidP="008D3149">
      <w:pPr>
        <w:spacing w:after="0" w:line="240" w:lineRule="auto"/>
        <w:rPr>
          <w:rFonts w:ascii="Arial" w:hAnsi="Arial" w:cs="Arial"/>
          <w:b/>
          <w:bCs/>
          <w:sz w:val="10"/>
          <w:szCs w:val="10"/>
          <w:lang w:val="en-GB"/>
        </w:rPr>
      </w:pPr>
    </w:p>
    <w:tbl>
      <w:tblPr>
        <w:tblW w:w="0" w:type="auto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10881"/>
      </w:tblGrid>
      <w:tr w:rsidR="009D6B1C" w:rsidRPr="00641B6E">
        <w:tc>
          <w:tcPr>
            <w:tcW w:w="10881" w:type="dxa"/>
          </w:tcPr>
          <w:p w:rsidR="009D6B1C" w:rsidRPr="00641B6E" w:rsidRDefault="009D6B1C" w:rsidP="00641B6E">
            <w:pPr>
              <w:spacing w:after="0" w:line="240" w:lineRule="auto"/>
              <w:rPr>
                <w:b/>
                <w:bCs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1-GERMANY</w:t>
            </w: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ab/>
              <w:t xml:space="preserve">  2-SAUDI ARABIA</w:t>
            </w: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ab/>
              <w:t xml:space="preserve">      3-JAPAN         4-TURKEY</w:t>
            </w: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ab/>
              <w:t xml:space="preserve">       5-THE  USA</w:t>
            </w: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ab/>
            </w:r>
          </w:p>
        </w:tc>
      </w:tr>
    </w:tbl>
    <w:p w:rsidR="009D6B1C" w:rsidRDefault="009D6B1C" w:rsidP="008D3149">
      <w:pPr>
        <w:spacing w:after="0" w:line="240" w:lineRule="auto"/>
        <w:rPr>
          <w:b/>
          <w:bCs/>
        </w:rPr>
      </w:pPr>
    </w:p>
    <w:tbl>
      <w:tblPr>
        <w:tblW w:w="0" w:type="auto"/>
        <w:tblInd w:w="-1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0A0"/>
      </w:tblPr>
      <w:tblGrid>
        <w:gridCol w:w="2176"/>
        <w:gridCol w:w="2177"/>
        <w:gridCol w:w="2176"/>
        <w:gridCol w:w="2177"/>
        <w:gridCol w:w="2177"/>
      </w:tblGrid>
      <w:tr w:rsidR="009D6B1C" w:rsidRPr="00641B6E">
        <w:tc>
          <w:tcPr>
            <w:tcW w:w="2176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b/>
                <w:bCs/>
              </w:rPr>
            </w:pPr>
            <w:r w:rsidRPr="00641B6E">
              <w:rPr>
                <w:noProof/>
                <w:lang w:eastAsia="tr-TR"/>
              </w:rPr>
              <w:pict>
                <v:shape id="Resim 14" o:spid="_x0000_i1041" type="#_x0000_t75" alt="http://t2.gstatic.com/images?q=tbn:ANd9GcTY-pOr333JPlMnoYZ_2dFfsNg1Lo7JQzrD3vRFfDw6Ic778S0SeQ" style="width:78pt;height:52.5pt;visibility:visible">
                  <v:imagedata r:id="rId25" o:title=""/>
                </v:shape>
              </w:pict>
            </w:r>
          </w:p>
        </w:tc>
        <w:tc>
          <w:tcPr>
            <w:tcW w:w="2177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b/>
                <w:bCs/>
              </w:rPr>
            </w:pPr>
            <w:r w:rsidRPr="00641B6E">
              <w:rPr>
                <w:noProof/>
                <w:lang w:eastAsia="tr-TR"/>
              </w:rPr>
              <w:pict>
                <v:shape id="_x0000_i1042" type="#_x0000_t75" style="width:74.25pt;height:46.5pt;visibility:visible">
                  <v:imagedata r:id="rId26" o:title=""/>
                </v:shape>
              </w:pict>
            </w:r>
          </w:p>
        </w:tc>
        <w:tc>
          <w:tcPr>
            <w:tcW w:w="2176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b/>
                <w:bCs/>
              </w:rPr>
            </w:pPr>
            <w:r w:rsidRPr="00641B6E">
              <w:rPr>
                <w:noProof/>
                <w:lang w:eastAsia="tr-TR"/>
              </w:rPr>
              <w:pict>
                <v:shape id="Resim 16" o:spid="_x0000_i1043" type="#_x0000_t75" alt="http://t2.gstatic.com/images?q=tbn:ANd9GcTqvW3ieX2mwd-985TWs_B5Sb7xkJMR1IVyvQ5oyuo48aSCm0Im" style="width:84.75pt;height:51pt;visibility:visible">
                  <v:imagedata r:id="rId27" o:title=""/>
                </v:shape>
              </w:pict>
            </w:r>
          </w:p>
        </w:tc>
        <w:tc>
          <w:tcPr>
            <w:tcW w:w="2177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b/>
                <w:bCs/>
              </w:rPr>
            </w:pPr>
            <w:r w:rsidRPr="00641B6E">
              <w:rPr>
                <w:noProof/>
                <w:lang w:eastAsia="tr-TR"/>
              </w:rPr>
              <w:pict>
                <v:shape id="_x0000_i1044" type="#_x0000_t75" style="width:74.25pt;height:51pt;visibility:visible">
                  <v:imagedata r:id="rId28" o:title=""/>
                </v:shape>
              </w:pict>
            </w:r>
          </w:p>
        </w:tc>
        <w:tc>
          <w:tcPr>
            <w:tcW w:w="2177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  <w:rPr>
                <w:b/>
                <w:bCs/>
              </w:rPr>
            </w:pPr>
            <w:r w:rsidRPr="00641B6E">
              <w:rPr>
                <w:noProof/>
                <w:lang w:eastAsia="tr-TR"/>
              </w:rPr>
              <w:pict>
                <v:shape id="Resim 132" o:spid="_x0000_i1045" type="#_x0000_t75" style="width:84.75pt;height:46.5pt;flip:x;visibility:visible">
                  <v:imagedata r:id="rId29" o:title=""/>
                </v:shape>
              </w:pict>
            </w:r>
          </w:p>
        </w:tc>
      </w:tr>
      <w:tr w:rsidR="009D6B1C" w:rsidRPr="00641B6E">
        <w:tc>
          <w:tcPr>
            <w:tcW w:w="2176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7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6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7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2177" w:type="dxa"/>
            <w:vAlign w:val="center"/>
          </w:tcPr>
          <w:p w:rsidR="009D6B1C" w:rsidRPr="00641B6E" w:rsidRDefault="009D6B1C" w:rsidP="00641B6E">
            <w:pPr>
              <w:spacing w:after="0" w:line="240" w:lineRule="auto"/>
              <w:jc w:val="center"/>
            </w:pPr>
            <w:r w:rsidRPr="00641B6E">
              <w:rPr>
                <w:color w:val="000000"/>
                <w:sz w:val="20"/>
                <w:szCs w:val="20"/>
              </w:rPr>
              <w:t>………………….</w:t>
            </w:r>
          </w:p>
        </w:tc>
      </w:tr>
    </w:tbl>
    <w:p w:rsidR="009D6B1C" w:rsidRDefault="009D6B1C" w:rsidP="009E48A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9E48A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9E48A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 xml:space="preserve">4. </w:t>
      </w:r>
      <w:r w:rsidRPr="009E48A7">
        <w:rPr>
          <w:rFonts w:ascii="Arial" w:hAnsi="Arial" w:cs="Arial"/>
          <w:b/>
          <w:bCs/>
          <w:sz w:val="20"/>
          <w:szCs w:val="20"/>
          <w:lang w:val="en-GB"/>
        </w:rPr>
        <w:t>Aşağıdaki sorular</w:t>
      </w:r>
      <w:r>
        <w:rPr>
          <w:rFonts w:ascii="Arial" w:hAnsi="Arial" w:cs="Arial"/>
          <w:b/>
          <w:bCs/>
          <w:sz w:val="20"/>
          <w:szCs w:val="20"/>
          <w:lang w:val="en-GB"/>
        </w:rPr>
        <w:t>ı cevapları ile eşleştiriniz. (2x3=6</w:t>
      </w:r>
      <w:r w:rsidRPr="009E48A7">
        <w:rPr>
          <w:rFonts w:ascii="Arial" w:hAnsi="Arial" w:cs="Arial"/>
          <w:b/>
          <w:bCs/>
          <w:sz w:val="20"/>
          <w:szCs w:val="20"/>
          <w:lang w:val="en-GB"/>
        </w:rPr>
        <w:t>)</w:t>
      </w:r>
    </w:p>
    <w:p w:rsidR="009D6B1C" w:rsidRPr="009E48A7" w:rsidRDefault="009D6B1C" w:rsidP="009E48A7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Ind w:w="-10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0A0"/>
      </w:tblPr>
      <w:tblGrid>
        <w:gridCol w:w="5598"/>
        <w:gridCol w:w="5283"/>
      </w:tblGrid>
      <w:tr w:rsidR="009D6B1C" w:rsidRPr="00641B6E">
        <w:tc>
          <w:tcPr>
            <w:tcW w:w="5598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    1) What is your name?</w:t>
            </w:r>
          </w:p>
        </w:tc>
        <w:tc>
          <w:tcPr>
            <w:tcW w:w="5283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A) I am fine ,thank you.</w:t>
            </w:r>
          </w:p>
        </w:tc>
      </w:tr>
      <w:tr w:rsidR="009D6B1C" w:rsidRPr="00641B6E">
        <w:tc>
          <w:tcPr>
            <w:tcW w:w="5598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     2)How old are you?</w:t>
            </w:r>
          </w:p>
        </w:tc>
        <w:tc>
          <w:tcPr>
            <w:tcW w:w="5283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B) My name is Tuğba.</w:t>
            </w:r>
          </w:p>
        </w:tc>
      </w:tr>
      <w:tr w:rsidR="009D6B1C" w:rsidRPr="00641B6E">
        <w:tc>
          <w:tcPr>
            <w:tcW w:w="5598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……………    3)How are you?</w:t>
            </w:r>
          </w:p>
        </w:tc>
        <w:tc>
          <w:tcPr>
            <w:tcW w:w="5283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C) I am 10 years old.</w:t>
            </w:r>
          </w:p>
        </w:tc>
      </w:tr>
    </w:tbl>
    <w:p w:rsidR="009D6B1C" w:rsidRDefault="009D6B1C" w:rsidP="009E48A7">
      <w:pPr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9E48A7">
      <w:pPr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9E48A7">
      <w:pPr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Pr="00A04318" w:rsidRDefault="009D6B1C" w:rsidP="009E48A7">
      <w:pPr>
        <w:rPr>
          <w:rFonts w:ascii="Arial" w:hAnsi="Arial" w:cs="Arial"/>
          <w:b/>
          <w:bCs/>
          <w:lang w:val="en-GB"/>
        </w:rPr>
      </w:pPr>
      <w:r w:rsidRPr="00A04318">
        <w:rPr>
          <w:rFonts w:ascii="Arial" w:hAnsi="Arial" w:cs="Arial"/>
          <w:b/>
          <w:bCs/>
          <w:lang w:val="en-GB"/>
        </w:rPr>
        <w:t>5. Okunuşları verilen sayıların yanlarına rakamlarını yazınız.</w:t>
      </w:r>
      <w:r>
        <w:rPr>
          <w:rFonts w:ascii="Arial" w:hAnsi="Arial" w:cs="Arial"/>
          <w:b/>
          <w:bCs/>
          <w:lang w:val="en-GB"/>
        </w:rPr>
        <w:t>(1x11=11)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2126"/>
        <w:gridCol w:w="2126"/>
        <w:gridCol w:w="1559"/>
        <w:gridCol w:w="1701"/>
        <w:gridCol w:w="1843"/>
      </w:tblGrid>
      <w:tr w:rsidR="009D6B1C" w:rsidRPr="00641B6E">
        <w:trPr>
          <w:trHeight w:val="558"/>
        </w:trPr>
        <w:tc>
          <w:tcPr>
            <w:tcW w:w="1668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 xml:space="preserve">One :            </w:t>
            </w:r>
          </w:p>
        </w:tc>
        <w:tc>
          <w:tcPr>
            <w:tcW w:w="2126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Seventy-nine:</w:t>
            </w:r>
          </w:p>
        </w:tc>
        <w:tc>
          <w:tcPr>
            <w:tcW w:w="2126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Forty-eight:</w:t>
            </w:r>
          </w:p>
        </w:tc>
        <w:tc>
          <w:tcPr>
            <w:tcW w:w="1559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Sixty-four:</w:t>
            </w:r>
          </w:p>
        </w:tc>
        <w:tc>
          <w:tcPr>
            <w:tcW w:w="1701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Ninety-seven:</w:t>
            </w:r>
          </w:p>
        </w:tc>
        <w:tc>
          <w:tcPr>
            <w:tcW w:w="1843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Eighty-six:</w:t>
            </w:r>
          </w:p>
        </w:tc>
      </w:tr>
      <w:tr w:rsidR="009D6B1C" w:rsidRPr="00641B6E">
        <w:trPr>
          <w:trHeight w:val="558"/>
        </w:trPr>
        <w:tc>
          <w:tcPr>
            <w:tcW w:w="1668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 xml:space="preserve">Eleven:  </w:t>
            </w:r>
          </w:p>
        </w:tc>
        <w:tc>
          <w:tcPr>
            <w:tcW w:w="2126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Fifty-two:</w:t>
            </w:r>
          </w:p>
        </w:tc>
        <w:tc>
          <w:tcPr>
            <w:tcW w:w="2126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One-hundred:</w:t>
            </w:r>
          </w:p>
        </w:tc>
        <w:tc>
          <w:tcPr>
            <w:tcW w:w="1559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Thirty-five:</w:t>
            </w:r>
          </w:p>
        </w:tc>
        <w:tc>
          <w:tcPr>
            <w:tcW w:w="1701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  <w:r w:rsidRPr="00641B6E"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  <w:t>Twenty:</w:t>
            </w:r>
          </w:p>
        </w:tc>
        <w:tc>
          <w:tcPr>
            <w:tcW w:w="1843" w:type="dxa"/>
          </w:tcPr>
          <w:p w:rsidR="009D6B1C" w:rsidRPr="00641B6E" w:rsidRDefault="009D6B1C" w:rsidP="00641B6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D6B1C" w:rsidRDefault="009D6B1C" w:rsidP="008D3149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D6B1C" w:rsidRDefault="009D6B1C" w:rsidP="008D3149">
      <w:pPr>
        <w:spacing w:after="0" w:line="240" w:lineRule="auto"/>
        <w:rPr>
          <w:rFonts w:ascii="Arial" w:hAnsi="Arial" w:cs="Arial"/>
          <w:b/>
          <w:bCs/>
          <w:lang w:val="en-GB"/>
        </w:rPr>
      </w:pPr>
    </w:p>
    <w:p w:rsidR="009D6B1C" w:rsidRPr="00A04318" w:rsidRDefault="009D6B1C" w:rsidP="008D3149">
      <w:pPr>
        <w:spacing w:after="0" w:line="240" w:lineRule="auto"/>
        <w:rPr>
          <w:rFonts w:ascii="Arial" w:hAnsi="Arial" w:cs="Arial"/>
          <w:b/>
          <w:bCs/>
          <w:lang w:val="en-GB"/>
        </w:rPr>
      </w:pPr>
      <w:r w:rsidRPr="00A04318">
        <w:rPr>
          <w:rFonts w:ascii="Arial" w:hAnsi="Arial" w:cs="Arial"/>
          <w:b/>
          <w:bCs/>
          <w:lang w:val="en-GB"/>
        </w:rPr>
        <w:t>6. Doğru seçeneği işaretleyiniz. (</w:t>
      </w:r>
      <w:r>
        <w:rPr>
          <w:rFonts w:ascii="Arial" w:hAnsi="Arial" w:cs="Arial"/>
          <w:b/>
          <w:bCs/>
          <w:lang w:val="en-GB"/>
        </w:rPr>
        <w:t>3x10=30</w:t>
      </w:r>
      <w:r w:rsidRPr="00A04318">
        <w:rPr>
          <w:rFonts w:ascii="Arial" w:hAnsi="Arial" w:cs="Arial"/>
          <w:b/>
          <w:bCs/>
          <w:lang w:val="en-GB"/>
        </w:rPr>
        <w:t>)</w:t>
      </w:r>
    </w:p>
    <w:p w:rsidR="009D6B1C" w:rsidRPr="008D3149" w:rsidRDefault="009D6B1C" w:rsidP="008D3149">
      <w:pPr>
        <w:spacing w:after="0" w:line="240" w:lineRule="auto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98"/>
        <w:gridCol w:w="5425"/>
      </w:tblGrid>
      <w:tr w:rsidR="009D6B1C" w:rsidRPr="00641B6E">
        <w:trPr>
          <w:trHeight w:val="1623"/>
        </w:trPr>
        <w:tc>
          <w:tcPr>
            <w:tcW w:w="5598" w:type="dxa"/>
          </w:tcPr>
          <w:p w:rsidR="009D6B1C" w:rsidRPr="00641B6E" w:rsidRDefault="009D6B1C" w:rsidP="00641B6E">
            <w:pPr>
              <w:spacing w:after="0" w:line="240" w:lineRule="auto"/>
              <w:rPr>
                <w:rStyle w:val="sr36"/>
                <w:b/>
                <w:bCs/>
                <w:color w:val="000000"/>
              </w:rPr>
            </w:pPr>
            <w:r w:rsidRPr="00641B6E">
              <w:rPr>
                <w:rStyle w:val="f13y"/>
                <w:b/>
                <w:bCs/>
                <w:color w:val="000000"/>
              </w:rPr>
              <w:t>1- I like ................ .</w:t>
            </w:r>
          </w:p>
          <w:p w:rsidR="009D6B1C" w:rsidRPr="00641B6E" w:rsidRDefault="009D6B1C" w:rsidP="00641B6E">
            <w:pPr>
              <w:spacing w:after="0" w:line="240" w:lineRule="auto"/>
              <w:rPr>
                <w:rStyle w:val="sr36"/>
                <w:b/>
                <w:bCs/>
                <w:color w:val="000000"/>
              </w:rPr>
            </w:pP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6"/>
                <w:b/>
                <w:bCs/>
                <w:color w:val="000000"/>
              </w:rPr>
              <w:t>A)</w:t>
            </w:r>
            <w:r w:rsidRPr="00641B6E">
              <w:rPr>
                <w:rStyle w:val="sr36"/>
                <w:color w:val="000000"/>
              </w:rPr>
              <w:t xml:space="preserve"> taking photographs</w:t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6"/>
                <w:b/>
                <w:bCs/>
                <w:color w:val="000000"/>
              </w:rPr>
              <w:t>B)</w:t>
            </w:r>
            <w:r w:rsidRPr="00641B6E">
              <w:rPr>
                <w:rStyle w:val="sr36"/>
                <w:color w:val="000000"/>
              </w:rPr>
              <w:t xml:space="preserve"> riding a bike</w:t>
            </w:r>
            <w:r w:rsidRPr="00641B6E">
              <w:rPr>
                <w:rStyle w:val="apple-converted-space"/>
                <w:color w:val="000000"/>
              </w:rPr>
              <w:t> </w:t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6"/>
                <w:b/>
                <w:bCs/>
                <w:color w:val="000000"/>
              </w:rPr>
              <w:t>C)</w:t>
            </w:r>
            <w:r w:rsidRPr="00641B6E">
              <w:rPr>
                <w:rStyle w:val="sr36"/>
                <w:color w:val="000000"/>
              </w:rPr>
              <w:t xml:space="preserve"> dancing</w:t>
            </w:r>
            <w:r w:rsidRPr="00641B6E">
              <w:rPr>
                <w:rStyle w:val="apple-converted-space"/>
                <w:color w:val="000000"/>
              </w:rPr>
              <w:t> </w:t>
            </w:r>
          </w:p>
          <w:p w:rsidR="009D6B1C" w:rsidRPr="00641B6E" w:rsidRDefault="009D6B1C" w:rsidP="00641B6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26" type="#_x0000_t75" alt="ingilizce 4 3.ünite testi" style="position:absolute;margin-left:135.05pt;margin-top:-57.55pt;width:105.8pt;height:78.15pt;z-index:251658240;visibility:visible">
                  <v:imagedata r:id="rId30" o:title=""/>
                  <w10:wrap type="square"/>
                </v:shape>
              </w:pict>
            </w:r>
            <w:r w:rsidRPr="00641B6E">
              <w:rPr>
                <w:rStyle w:val="sr36"/>
                <w:b/>
                <w:bCs/>
                <w:color w:val="000000"/>
              </w:rPr>
              <w:t>D)</w:t>
            </w:r>
            <w:r w:rsidRPr="00641B6E">
              <w:rPr>
                <w:rStyle w:val="sr36"/>
                <w:color w:val="000000"/>
              </w:rPr>
              <w:t xml:space="preserve"> playing football</w:t>
            </w:r>
            <w:r w:rsidRPr="00641B6E">
              <w:rPr>
                <w:rStyle w:val="apple-converted-space"/>
                <w:color w:val="000000"/>
              </w:rPr>
              <w:t> </w:t>
            </w:r>
          </w:p>
        </w:tc>
        <w:tc>
          <w:tcPr>
            <w:tcW w:w="5425" w:type="dxa"/>
          </w:tcPr>
          <w:p w:rsidR="009D6B1C" w:rsidRPr="00641B6E" w:rsidRDefault="009D6B1C" w:rsidP="00641B6E">
            <w:pPr>
              <w:spacing w:after="0" w:line="240" w:lineRule="auto"/>
              <w:rPr>
                <w:rStyle w:val="f13y"/>
                <w:b/>
                <w:bCs/>
                <w:color w:val="000000"/>
              </w:rPr>
            </w:pPr>
            <w:r w:rsidRPr="00641B6E">
              <w:rPr>
                <w:rStyle w:val="f13y"/>
                <w:b/>
                <w:bCs/>
                <w:color w:val="000000"/>
              </w:rPr>
              <w:t>2- I don’t like ..........  .</w:t>
            </w:r>
          </w:p>
          <w:p w:rsidR="009D6B1C" w:rsidRPr="00641B6E" w:rsidRDefault="009D6B1C" w:rsidP="00641B6E">
            <w:pPr>
              <w:spacing w:after="0" w:line="240" w:lineRule="auto"/>
              <w:rPr>
                <w:rStyle w:val="f13y"/>
                <w:b/>
                <w:bCs/>
                <w:color w:val="339900"/>
              </w:rPr>
            </w:pP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6"/>
                <w:b/>
                <w:bCs/>
                <w:color w:val="000000"/>
              </w:rPr>
              <w:t>A)</w:t>
            </w:r>
            <w:r w:rsidRPr="00641B6E">
              <w:rPr>
                <w:rStyle w:val="sr36"/>
                <w:color w:val="000000"/>
              </w:rPr>
              <w:t xml:space="preserve"> dancing</w:t>
            </w:r>
            <w:r w:rsidRPr="00641B6E">
              <w:rPr>
                <w:rStyle w:val="apple-converted-space"/>
                <w:color w:val="000000"/>
              </w:rPr>
              <w:t> </w:t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6"/>
                <w:b/>
                <w:bCs/>
                <w:color w:val="000000"/>
              </w:rPr>
              <w:t>B)</w:t>
            </w:r>
            <w:r w:rsidRPr="00641B6E">
              <w:rPr>
                <w:rStyle w:val="sr36"/>
                <w:color w:val="000000"/>
              </w:rPr>
              <w:t xml:space="preserve"> running</w:t>
            </w:r>
            <w:r w:rsidRPr="00641B6E">
              <w:rPr>
                <w:rStyle w:val="apple-converted-space"/>
                <w:color w:val="000000"/>
              </w:rPr>
              <w:t> </w:t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6"/>
                <w:b/>
                <w:bCs/>
                <w:color w:val="000000"/>
              </w:rPr>
              <w:t>C)</w:t>
            </w:r>
            <w:r w:rsidRPr="00641B6E">
              <w:rPr>
                <w:rStyle w:val="sr36"/>
                <w:color w:val="000000"/>
              </w:rPr>
              <w:t xml:space="preserve"> singing</w:t>
            </w:r>
            <w:r w:rsidRPr="00641B6E">
              <w:rPr>
                <w:rStyle w:val="apple-converted-space"/>
                <w:color w:val="000000"/>
              </w:rPr>
              <w:t> </w:t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6"/>
                <w:b/>
                <w:bCs/>
                <w:color w:val="000000"/>
              </w:rPr>
              <w:t>D)</w:t>
            </w:r>
            <w:r w:rsidRPr="00641B6E">
              <w:rPr>
                <w:rStyle w:val="sr36"/>
                <w:color w:val="000000"/>
              </w:rPr>
              <w:t xml:space="preserve"> watching cartoon</w:t>
            </w:r>
          </w:p>
          <w:p w:rsidR="009D6B1C" w:rsidRPr="00641B6E" w:rsidRDefault="009D6B1C" w:rsidP="00641B6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" o:spid="_x0000_s1027" type="#_x0000_t75" alt="koşan adam" style="position:absolute;margin-left:147.5pt;margin-top:-69.75pt;width:97pt;height:78.85pt;z-index:251659264;visibility:visible">
                  <v:imagedata r:id="rId31" o:title=""/>
                  <w10:wrap type="square"/>
                </v:shape>
              </w:pict>
            </w:r>
          </w:p>
        </w:tc>
      </w:tr>
      <w:tr w:rsidR="009D6B1C" w:rsidRPr="00641B6E">
        <w:tc>
          <w:tcPr>
            <w:tcW w:w="5598" w:type="dxa"/>
          </w:tcPr>
          <w:p w:rsidR="009D6B1C" w:rsidRPr="00641B6E" w:rsidRDefault="009D6B1C" w:rsidP="00641B6E">
            <w:pPr>
              <w:tabs>
                <w:tab w:val="left" w:pos="351"/>
              </w:tabs>
              <w:spacing w:after="0" w:line="240" w:lineRule="auto"/>
            </w:pPr>
            <w:r w:rsidRPr="00641B6E">
              <w:rPr>
                <w:rStyle w:val="sr34"/>
                <w:b/>
                <w:bCs/>
                <w:color w:val="000000"/>
              </w:rPr>
              <w:t xml:space="preserve">3- </w:t>
            </w:r>
            <w:r w:rsidRPr="00641B6E">
              <w:rPr>
                <w:rStyle w:val="sr34"/>
                <w:b/>
                <w:bCs/>
                <w:color w:val="000000"/>
              </w:rPr>
              <w:tab/>
              <w:t>Eren</w:t>
            </w:r>
            <w:r w:rsidRPr="00641B6E">
              <w:rPr>
                <w:rStyle w:val="apple-converted-space"/>
                <w:b/>
                <w:bCs/>
                <w:color w:val="000000"/>
              </w:rPr>
              <w:t> </w:t>
            </w:r>
            <w:r w:rsidRPr="00641B6E">
              <w:rPr>
                <w:rStyle w:val="sr34"/>
                <w:b/>
                <w:bCs/>
                <w:color w:val="000000"/>
              </w:rPr>
              <w:t>: Do you like playing the guitar?</w:t>
            </w:r>
          </w:p>
          <w:p w:rsidR="009D6B1C" w:rsidRPr="00641B6E" w:rsidRDefault="009D6B1C" w:rsidP="00641B6E">
            <w:pPr>
              <w:tabs>
                <w:tab w:val="left" w:pos="389"/>
              </w:tabs>
              <w:spacing w:after="0" w:line="240" w:lineRule="auto"/>
            </w:pPr>
            <w:r w:rsidRPr="00641B6E">
              <w:rPr>
                <w:rStyle w:val="sr34"/>
                <w:b/>
                <w:bCs/>
                <w:color w:val="000000"/>
              </w:rPr>
              <w:tab/>
              <w:t>Beyza</w:t>
            </w:r>
            <w:r w:rsidRPr="00641B6E">
              <w:rPr>
                <w:rStyle w:val="apple-converted-space"/>
                <w:b/>
                <w:bCs/>
                <w:color w:val="000000"/>
              </w:rPr>
              <w:t> </w:t>
            </w:r>
            <w:r w:rsidRPr="00641B6E">
              <w:rPr>
                <w:rStyle w:val="sr34"/>
                <w:b/>
                <w:bCs/>
                <w:color w:val="000000"/>
              </w:rPr>
              <w:t>: No, ...............</w:t>
            </w:r>
            <w:r w:rsidRPr="00641B6E">
              <w:rPr>
                <w:rStyle w:val="apple-converted-space"/>
                <w:color w:val="000000"/>
              </w:rPr>
              <w:t> </w:t>
            </w:r>
          </w:p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4"/>
                <w:b/>
                <w:bCs/>
                <w:color w:val="000000"/>
              </w:rPr>
              <w:t>A)</w:t>
            </w:r>
            <w:r w:rsidRPr="00641B6E">
              <w:rPr>
                <w:rStyle w:val="sr34"/>
                <w:color w:val="000000"/>
              </w:rPr>
              <w:t xml:space="preserve"> I don’t    </w:t>
            </w:r>
            <w:r w:rsidRPr="00641B6E">
              <w:t xml:space="preserve">    </w:t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4"/>
                <w:b/>
                <w:bCs/>
                <w:color w:val="000000"/>
              </w:rPr>
              <w:t>B)</w:t>
            </w:r>
            <w:r w:rsidRPr="00641B6E">
              <w:rPr>
                <w:rStyle w:val="sr34"/>
                <w:color w:val="000000"/>
              </w:rPr>
              <w:t xml:space="preserve"> I am </w:t>
            </w:r>
            <w:r w:rsidRPr="00641B6E">
              <w:rPr>
                <w:rStyle w:val="sr34"/>
                <w:color w:val="000000"/>
              </w:rPr>
              <w:tab/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4"/>
                <w:b/>
                <w:bCs/>
                <w:color w:val="000000"/>
              </w:rPr>
              <w:t xml:space="preserve">C) </w:t>
            </w:r>
            <w:r w:rsidRPr="00641B6E">
              <w:rPr>
                <w:rStyle w:val="sr34"/>
                <w:color w:val="000000"/>
              </w:rPr>
              <w:t>I’m not    </w:t>
            </w:r>
          </w:p>
          <w:p w:rsidR="009D6B1C" w:rsidRPr="00641B6E" w:rsidRDefault="009D6B1C" w:rsidP="00641B6E">
            <w:pPr>
              <w:spacing w:after="0" w:line="240" w:lineRule="auto"/>
            </w:pPr>
            <w:r w:rsidRPr="00641B6E">
              <w:rPr>
                <w:rStyle w:val="sr34"/>
                <w:b/>
                <w:bCs/>
                <w:color w:val="000000"/>
              </w:rPr>
              <w:t xml:space="preserve">D) </w:t>
            </w:r>
            <w:r w:rsidRPr="00641B6E">
              <w:rPr>
                <w:rStyle w:val="sr34"/>
                <w:color w:val="000000"/>
              </w:rPr>
              <w:t>I do</w:t>
            </w:r>
            <w:r w:rsidRPr="00641B6E">
              <w:rPr>
                <w:rStyle w:val="sr34"/>
                <w:color w:val="000000"/>
              </w:rPr>
              <w:tab/>
            </w:r>
          </w:p>
        </w:tc>
        <w:tc>
          <w:tcPr>
            <w:tcW w:w="5425" w:type="dxa"/>
          </w:tcPr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  <w:r w:rsidRPr="00641B6E">
              <w:rPr>
                <w:rStyle w:val="sr34"/>
                <w:b/>
                <w:bCs/>
                <w:color w:val="000000"/>
              </w:rPr>
              <w:t>4- "Do you like playing tennis?"</w:t>
            </w:r>
            <w:r w:rsidRPr="00641B6E">
              <w:rPr>
                <w:rStyle w:val="sr34"/>
                <w:b/>
                <w:bCs/>
                <w:color w:val="000000"/>
              </w:rPr>
              <w:tab/>
            </w:r>
            <w:r w:rsidRPr="00641B6E">
              <w:rPr>
                <w:rStyle w:val="sr34"/>
                <w:b/>
                <w:bCs/>
                <w:color w:val="000000"/>
              </w:rPr>
              <w:tab/>
            </w:r>
          </w:p>
          <w:p w:rsidR="009D6B1C" w:rsidRPr="00641B6E" w:rsidRDefault="009D6B1C" w:rsidP="00641B6E">
            <w:pPr>
              <w:pStyle w:val="ListParagraph"/>
              <w:spacing w:after="0" w:line="240" w:lineRule="auto"/>
              <w:ind w:left="1080"/>
              <w:rPr>
                <w:rStyle w:val="apple-converted-space"/>
                <w:rFonts w:cs="Times New Roman"/>
                <w:color w:val="000000"/>
              </w:rPr>
            </w:pPr>
          </w:p>
          <w:p w:rsidR="009D6B1C" w:rsidRPr="00641B6E" w:rsidRDefault="009D6B1C" w:rsidP="00641B6E">
            <w:pPr>
              <w:pStyle w:val="ListParagraph"/>
              <w:spacing w:after="0" w:line="240" w:lineRule="auto"/>
              <w:ind w:left="1080"/>
              <w:rPr>
                <w:rStyle w:val="apple-converted-space"/>
                <w:rFonts w:cs="Times New Roman"/>
                <w:color w:val="000000"/>
              </w:rPr>
            </w:pPr>
            <w:r w:rsidRPr="00641B6E">
              <w:rPr>
                <w:rStyle w:val="apple-converted-space"/>
                <w:rFonts w:cs="Times New Roman"/>
                <w:color w:val="000000"/>
              </w:rPr>
              <w:t> 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0"/>
              </w:numPr>
              <w:tabs>
                <w:tab w:val="left" w:pos="356"/>
              </w:tabs>
              <w:spacing w:after="0" w:line="240" w:lineRule="auto"/>
              <w:ind w:left="72" w:firstLine="0"/>
              <w:rPr>
                <w:rStyle w:val="apple-converted-space"/>
                <w:rFonts w:cs="Times New Roman"/>
                <w:color w:val="000000"/>
              </w:rPr>
            </w:pPr>
            <w:r w:rsidRPr="00641B6E">
              <w:rPr>
                <w:rStyle w:val="sr34"/>
                <w:color w:val="000000"/>
              </w:rPr>
              <w:t>Yes, I do.</w:t>
            </w:r>
            <w:r w:rsidRPr="00641B6E">
              <w:rPr>
                <w:rStyle w:val="apple-converted-space"/>
                <w:rFonts w:cs="Times New Roman"/>
                <w:color w:val="000000"/>
              </w:rPr>
              <w:t> </w:t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0"/>
              </w:numPr>
              <w:tabs>
                <w:tab w:val="left" w:pos="356"/>
              </w:tabs>
              <w:spacing w:after="0" w:line="240" w:lineRule="auto"/>
              <w:ind w:left="72" w:firstLine="0"/>
              <w:rPr>
                <w:rStyle w:val="apple-converted-space"/>
                <w:rFonts w:cs="Times New Roman"/>
                <w:color w:val="000000"/>
              </w:rPr>
            </w:pPr>
            <w:r w:rsidRPr="00641B6E">
              <w:rPr>
                <w:rStyle w:val="sr34"/>
                <w:color w:val="000000"/>
              </w:rPr>
              <w:t>Yes, I don’t.</w:t>
            </w:r>
            <w:r w:rsidRPr="00641B6E">
              <w:rPr>
                <w:rStyle w:val="apple-converted-space"/>
                <w:rFonts w:cs="Times New Roman"/>
                <w:color w:val="000000"/>
              </w:rPr>
              <w:t> </w:t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0"/>
              </w:numPr>
              <w:tabs>
                <w:tab w:val="left" w:pos="356"/>
              </w:tabs>
              <w:spacing w:after="0" w:line="240" w:lineRule="auto"/>
              <w:ind w:left="72" w:firstLine="0"/>
              <w:rPr>
                <w:rStyle w:val="apple-converted-space"/>
                <w:rFonts w:cs="Times New Roman"/>
                <w:color w:val="000000"/>
              </w:rPr>
            </w:pPr>
            <w:r w:rsidRPr="00641B6E">
              <w:rPr>
                <w:rStyle w:val="sr34"/>
                <w:color w:val="000000"/>
              </w:rPr>
              <w:t>No, I do.</w:t>
            </w:r>
            <w:r w:rsidRPr="00641B6E">
              <w:rPr>
                <w:rStyle w:val="apple-converted-space"/>
                <w:rFonts w:cs="Times New Roman"/>
                <w:color w:val="000000"/>
              </w:rPr>
              <w:t> </w:t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  <w:r w:rsidRPr="00641B6E">
              <w:rPr>
                <w:rStyle w:val="apple-converted-space"/>
                <w:rFonts w:cs="Times New Roman"/>
                <w:color w:val="000000"/>
              </w:rPr>
              <w:tab/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0"/>
              </w:numPr>
              <w:tabs>
                <w:tab w:val="left" w:pos="356"/>
              </w:tabs>
              <w:spacing w:after="0" w:line="240" w:lineRule="auto"/>
              <w:ind w:left="72" w:firstLine="0"/>
              <w:rPr>
                <w:rFonts w:cs="Times New Roman"/>
              </w:rPr>
            </w:pPr>
            <w:r w:rsidRPr="00641B6E">
              <w:rPr>
                <w:rStyle w:val="sr34"/>
                <w:color w:val="000000"/>
              </w:rPr>
              <w:t>No, I not.</w:t>
            </w:r>
          </w:p>
        </w:tc>
      </w:tr>
      <w:tr w:rsidR="009D6B1C" w:rsidRPr="00641B6E">
        <w:tc>
          <w:tcPr>
            <w:tcW w:w="5598" w:type="dxa"/>
          </w:tcPr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  <w:r w:rsidRPr="00641B6E">
              <w:rPr>
                <w:rStyle w:val="sr34"/>
                <w:b/>
                <w:bCs/>
                <w:color w:val="000000"/>
              </w:rPr>
              <w:t>5- ‘’I like dancing but I dont like singing.’’</w:t>
            </w:r>
          </w:p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Dans etmeyi seviyorum ama yüzmeyi sevmiyorum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Dans edemiyorum ama şarkı söyleyebiliyorum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Koşmayı seviyorum ama şarkı söylemeyi sevmiyorum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5"/>
              </w:numPr>
              <w:tabs>
                <w:tab w:val="left" w:pos="251"/>
              </w:tabs>
              <w:spacing w:after="0" w:line="240" w:lineRule="auto"/>
              <w:ind w:left="0" w:firstLine="0"/>
              <w:rPr>
                <w:rFonts w:cs="Times New Roman"/>
                <w:color w:val="000000"/>
              </w:rPr>
            </w:pPr>
            <w:r w:rsidRPr="00641B6E">
              <w:rPr>
                <w:rStyle w:val="sr34"/>
                <w:color w:val="000000"/>
              </w:rPr>
              <w:t>Dans etmeyi seviyorum ama şarkı söylemeyi sevmiyorum</w:t>
            </w:r>
          </w:p>
          <w:p w:rsidR="009D6B1C" w:rsidRPr="00641B6E" w:rsidRDefault="009D6B1C" w:rsidP="00641B6E">
            <w:pPr>
              <w:pStyle w:val="ListParagraph"/>
              <w:spacing w:after="0" w:line="240" w:lineRule="auto"/>
              <w:ind w:left="1545"/>
              <w:rPr>
                <w:rFonts w:cs="Times New Roman"/>
              </w:rPr>
            </w:pPr>
          </w:p>
        </w:tc>
        <w:tc>
          <w:tcPr>
            <w:tcW w:w="5425" w:type="dxa"/>
          </w:tcPr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  <w:r w:rsidRPr="00641B6E">
              <w:rPr>
                <w:rStyle w:val="sr34"/>
                <w:b/>
                <w:bCs/>
                <w:color w:val="000000"/>
              </w:rPr>
              <w:t>6- Where are you from?</w:t>
            </w:r>
            <w:r w:rsidRPr="00641B6E">
              <w:rPr>
                <w:color w:val="000000"/>
              </w:rPr>
              <w:br/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1"/>
              </w:numPr>
              <w:tabs>
                <w:tab w:val="left" w:pos="356"/>
              </w:tabs>
              <w:spacing w:after="0" w:line="240" w:lineRule="auto"/>
              <w:ind w:left="72" w:firstLine="0"/>
            </w:pPr>
            <w:r w:rsidRPr="00641B6E">
              <w:t>Yes, I do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1"/>
              </w:numPr>
              <w:tabs>
                <w:tab w:val="left" w:pos="356"/>
              </w:tabs>
              <w:spacing w:after="0" w:line="240" w:lineRule="auto"/>
              <w:ind w:left="72" w:firstLine="0"/>
              <w:rPr>
                <w:rStyle w:val="apple-converted-space"/>
                <w:rFonts w:cs="Times New Roman"/>
                <w:color w:val="000000"/>
              </w:rPr>
            </w:pPr>
            <w:r w:rsidRPr="00641B6E">
              <w:rPr>
                <w:rStyle w:val="sr34"/>
                <w:color w:val="000000"/>
              </w:rPr>
              <w:t>I am from Turkey </w:t>
            </w:r>
            <w:r w:rsidRPr="00641B6E">
              <w:rPr>
                <w:rStyle w:val="apple-converted-space"/>
                <w:rFonts w:cs="Times New Roman"/>
                <w:color w:val="000000"/>
              </w:rPr>
              <w:t> 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1"/>
              </w:numPr>
              <w:tabs>
                <w:tab w:val="left" w:pos="356"/>
              </w:tabs>
              <w:spacing w:after="0" w:line="240" w:lineRule="auto"/>
              <w:ind w:left="72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My name is Ali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1"/>
              </w:numPr>
              <w:tabs>
                <w:tab w:val="left" w:pos="356"/>
              </w:tabs>
              <w:spacing w:after="0" w:line="240" w:lineRule="auto"/>
              <w:ind w:left="72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I’m fine</w:t>
            </w:r>
          </w:p>
          <w:p w:rsidR="009D6B1C" w:rsidRPr="00641B6E" w:rsidRDefault="009D6B1C" w:rsidP="00641B6E">
            <w:pPr>
              <w:spacing w:after="0" w:line="240" w:lineRule="auto"/>
            </w:pPr>
          </w:p>
        </w:tc>
      </w:tr>
      <w:tr w:rsidR="009D6B1C" w:rsidRPr="00641B6E">
        <w:tc>
          <w:tcPr>
            <w:tcW w:w="5598" w:type="dxa"/>
          </w:tcPr>
          <w:p w:rsidR="009D6B1C" w:rsidRPr="00641B6E" w:rsidRDefault="009D6B1C" w:rsidP="00A04318">
            <w:pPr>
              <w:pStyle w:val="NoSpacing"/>
              <w:rPr>
                <w:rStyle w:val="sr34"/>
                <w:b/>
                <w:bCs/>
                <w:color w:val="000000"/>
              </w:rPr>
            </w:pPr>
            <w:r w:rsidRPr="00641B6E">
              <w:rPr>
                <w:rStyle w:val="sr34"/>
                <w:b/>
                <w:bCs/>
                <w:color w:val="000000"/>
              </w:rPr>
              <w:t>7-</w:t>
            </w:r>
            <w:r w:rsidRPr="00641B6E">
              <w:rPr>
                <w:b/>
                <w:bCs/>
              </w:rPr>
              <w:t xml:space="preserve"> </w:t>
            </w:r>
            <w:r w:rsidRPr="00641B6E">
              <w:rPr>
                <w:rStyle w:val="sr34"/>
                <w:b/>
                <w:bCs/>
                <w:color w:val="000000"/>
              </w:rPr>
              <w:tab/>
              <w:t>TUĞBA: What nationality are you?</w:t>
            </w:r>
          </w:p>
          <w:p w:rsidR="009D6B1C" w:rsidRPr="00641B6E" w:rsidRDefault="009D6B1C" w:rsidP="00A04318">
            <w:pPr>
              <w:pStyle w:val="NoSpacing"/>
              <w:rPr>
                <w:rStyle w:val="sr34"/>
                <w:b/>
                <w:bCs/>
                <w:color w:val="000000"/>
              </w:rPr>
            </w:pPr>
            <w:r w:rsidRPr="00641B6E">
              <w:rPr>
                <w:rStyle w:val="sr34"/>
                <w:b/>
                <w:bCs/>
                <w:color w:val="000000"/>
              </w:rPr>
              <w:tab/>
              <w:t>JIMMY : …………………… .</w:t>
            </w:r>
          </w:p>
          <w:p w:rsidR="009D6B1C" w:rsidRPr="00641B6E" w:rsidRDefault="009D6B1C" w:rsidP="00A04318">
            <w:pPr>
              <w:pStyle w:val="NoSpacing"/>
              <w:rPr>
                <w:rStyle w:val="sr34"/>
                <w:b/>
                <w:bCs/>
                <w:color w:val="000000"/>
              </w:rPr>
            </w:pP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I am from USA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I am American.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My name is Jimmy.</w:t>
            </w: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Fine,thanks.</w:t>
            </w:r>
          </w:p>
          <w:p w:rsidR="009D6B1C" w:rsidRPr="00641B6E" w:rsidRDefault="009D6B1C" w:rsidP="00641B6E">
            <w:pPr>
              <w:spacing w:after="0" w:line="240" w:lineRule="auto"/>
            </w:pPr>
          </w:p>
        </w:tc>
        <w:tc>
          <w:tcPr>
            <w:tcW w:w="5425" w:type="dxa"/>
          </w:tcPr>
          <w:p w:rsidR="009D6B1C" w:rsidRPr="00641B6E" w:rsidRDefault="009D6B1C" w:rsidP="00A04318">
            <w:pPr>
              <w:pStyle w:val="NoSpacing"/>
              <w:rPr>
                <w:rStyle w:val="sr34"/>
                <w:b/>
                <w:bCs/>
                <w:color w:val="000000"/>
              </w:rPr>
            </w:pPr>
            <w:r w:rsidRPr="00641B6E">
              <w:rPr>
                <w:rStyle w:val="sr34"/>
                <w:b/>
                <w:bCs/>
                <w:color w:val="000000"/>
              </w:rPr>
              <w:t xml:space="preserve">8- </w:t>
            </w:r>
            <w:r w:rsidRPr="00641B6E">
              <w:rPr>
                <w:rStyle w:val="sr34"/>
                <w:b/>
                <w:bCs/>
                <w:color w:val="000000"/>
              </w:rPr>
              <w:tab/>
              <w:t>ALİ               : Where are you from?</w:t>
            </w:r>
          </w:p>
          <w:p w:rsidR="009D6B1C" w:rsidRPr="00641B6E" w:rsidRDefault="009D6B1C" w:rsidP="00A04318">
            <w:pPr>
              <w:pStyle w:val="NoSpacing"/>
            </w:pPr>
            <w:r w:rsidRPr="00641B6E">
              <w:rPr>
                <w:b/>
                <w:bCs/>
              </w:rPr>
              <w:tab/>
              <w:t>MAKAŞURA : ………………………………</w:t>
            </w:r>
            <w:r w:rsidRPr="00641B6E">
              <w:t xml:space="preserve">  .</w:t>
            </w:r>
          </w:p>
          <w:p w:rsidR="009D6B1C" w:rsidRPr="00641B6E" w:rsidRDefault="009D6B1C" w:rsidP="00A04318">
            <w:pPr>
              <w:pStyle w:val="NoSpacing"/>
            </w:pPr>
          </w:p>
          <w:p w:rsidR="009D6B1C" w:rsidRPr="00641B6E" w:rsidRDefault="009D6B1C" w:rsidP="00A04318">
            <w:pPr>
              <w:pStyle w:val="NoSpacing"/>
            </w:pPr>
          </w:p>
          <w:p w:rsidR="009D6B1C" w:rsidRPr="00641B6E" w:rsidRDefault="009D6B1C" w:rsidP="00641B6E">
            <w:pPr>
              <w:pStyle w:val="NoSpacing"/>
              <w:numPr>
                <w:ilvl w:val="0"/>
                <w:numId w:val="14"/>
              </w:numPr>
              <w:tabs>
                <w:tab w:val="left" w:pos="363"/>
              </w:tabs>
              <w:ind w:left="72" w:firstLine="0"/>
            </w:pPr>
            <w:r w:rsidRPr="00641B6E">
              <w:t>I am Makaşura.</w:t>
            </w:r>
          </w:p>
          <w:p w:rsidR="009D6B1C" w:rsidRPr="00641B6E" w:rsidRDefault="009D6B1C" w:rsidP="00641B6E">
            <w:pPr>
              <w:pStyle w:val="NoSpacing"/>
              <w:numPr>
                <w:ilvl w:val="0"/>
                <w:numId w:val="14"/>
              </w:numPr>
              <w:tabs>
                <w:tab w:val="left" w:pos="363"/>
              </w:tabs>
              <w:ind w:left="72" w:firstLine="0"/>
            </w:pPr>
            <w:r w:rsidRPr="00641B6E">
              <w:t>He is Arabian.</w:t>
            </w:r>
          </w:p>
          <w:p w:rsidR="009D6B1C" w:rsidRPr="00641B6E" w:rsidRDefault="009D6B1C" w:rsidP="00641B6E">
            <w:pPr>
              <w:pStyle w:val="NoSpacing"/>
              <w:numPr>
                <w:ilvl w:val="0"/>
                <w:numId w:val="14"/>
              </w:numPr>
              <w:tabs>
                <w:tab w:val="left" w:pos="363"/>
              </w:tabs>
              <w:ind w:left="72" w:firstLine="0"/>
            </w:pPr>
            <w:r w:rsidRPr="00641B6E">
              <w:t>I am from China.</w:t>
            </w:r>
          </w:p>
          <w:p w:rsidR="009D6B1C" w:rsidRPr="00641B6E" w:rsidRDefault="009D6B1C" w:rsidP="00641B6E">
            <w:pPr>
              <w:pStyle w:val="NoSpacing"/>
              <w:numPr>
                <w:ilvl w:val="0"/>
                <w:numId w:val="14"/>
              </w:numPr>
              <w:tabs>
                <w:tab w:val="left" w:pos="363"/>
              </w:tabs>
              <w:ind w:left="72" w:firstLine="0"/>
            </w:pPr>
            <w:r w:rsidRPr="00641B6E">
              <w:t>I am Turkish</w:t>
            </w:r>
          </w:p>
        </w:tc>
      </w:tr>
      <w:tr w:rsidR="009D6B1C" w:rsidRPr="00641B6E">
        <w:trPr>
          <w:trHeight w:val="1972"/>
        </w:trPr>
        <w:tc>
          <w:tcPr>
            <w:tcW w:w="5598" w:type="dxa"/>
          </w:tcPr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  <w:r>
              <w:rPr>
                <w:noProof/>
                <w:lang w:eastAsia="tr-TR"/>
              </w:rPr>
              <w:pict>
                <v:shape id="Resim 9" o:spid="_x0000_s1028" type="#_x0000_t75" style="position:absolute;margin-left:166.5pt;margin-top:3.65pt;width:85.65pt;height:84.4pt;z-index:251660288;visibility:visible;mso-position-horizontal-relative:text;mso-position-vertical-relative:text">
                  <v:imagedata r:id="rId32" o:title=""/>
                  <w10:wrap type="square"/>
                </v:shape>
              </w:pict>
            </w:r>
            <w:r w:rsidRPr="00641B6E">
              <w:rPr>
                <w:rStyle w:val="sr34"/>
                <w:b/>
                <w:bCs/>
                <w:color w:val="000000"/>
              </w:rPr>
              <w:t>9-  Is she Japanese?</w:t>
            </w:r>
          </w:p>
          <w:p w:rsidR="009D6B1C" w:rsidRPr="00641B6E" w:rsidRDefault="009D6B1C" w:rsidP="00641B6E">
            <w:pPr>
              <w:spacing w:after="0" w:line="240" w:lineRule="auto"/>
            </w:pPr>
          </w:p>
          <w:p w:rsidR="009D6B1C" w:rsidRPr="00641B6E" w:rsidRDefault="009D6B1C" w:rsidP="00641B6E">
            <w:pPr>
              <w:pStyle w:val="ListParagraph"/>
              <w:numPr>
                <w:ilvl w:val="0"/>
                <w:numId w:val="1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Style w:val="sr34"/>
                <w:color w:val="000000"/>
              </w:rPr>
            </w:pPr>
            <w:r w:rsidRPr="00641B6E">
              <w:rPr>
                <w:rStyle w:val="sr34"/>
                <w:color w:val="000000"/>
              </w:rPr>
              <w:t>Yes, she is.</w:t>
            </w:r>
          </w:p>
          <w:p w:rsidR="009D6B1C" w:rsidRPr="00A04318" w:rsidRDefault="009D6B1C" w:rsidP="00641B6E">
            <w:pPr>
              <w:pStyle w:val="ListParagraph"/>
              <w:numPr>
                <w:ilvl w:val="0"/>
                <w:numId w:val="1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cs="Times New Roman"/>
              </w:rPr>
            </w:pPr>
            <w:r w:rsidRPr="00641B6E">
              <w:rPr>
                <w:rStyle w:val="sr34"/>
                <w:color w:val="000000"/>
              </w:rPr>
              <w:t>No, she isn't</w:t>
            </w:r>
          </w:p>
        </w:tc>
        <w:tc>
          <w:tcPr>
            <w:tcW w:w="5425" w:type="dxa"/>
          </w:tcPr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  <w:r>
              <w:rPr>
                <w:noProof/>
                <w:lang w:eastAsia="tr-TR"/>
              </w:rPr>
              <w:pict>
                <v:shape id="Resim 11" o:spid="_x0000_s1029" type="#_x0000_t75" style="position:absolute;margin-left:162.2pt;margin-top:3.65pt;width:73.2pt;height:84.4pt;z-index:251661312;visibility:visible;mso-position-horizontal-relative:text;mso-position-vertical-relative:text">
                  <v:imagedata r:id="rId33" o:title=""/>
                  <w10:wrap type="square"/>
                </v:shape>
              </w:pict>
            </w:r>
            <w:r w:rsidRPr="00641B6E">
              <w:rPr>
                <w:rStyle w:val="sr34"/>
                <w:b/>
                <w:bCs/>
                <w:color w:val="000000"/>
              </w:rPr>
              <w:t>10- Is he German?</w:t>
            </w:r>
          </w:p>
          <w:p w:rsidR="009D6B1C" w:rsidRPr="00641B6E" w:rsidRDefault="009D6B1C" w:rsidP="00641B6E">
            <w:pPr>
              <w:spacing w:after="0" w:line="240" w:lineRule="auto"/>
              <w:rPr>
                <w:rStyle w:val="sr34"/>
                <w:b/>
                <w:bCs/>
                <w:color w:val="000000"/>
              </w:rPr>
            </w:pPr>
          </w:p>
          <w:p w:rsidR="009D6B1C" w:rsidRPr="00A04318" w:rsidRDefault="009D6B1C" w:rsidP="00641B6E">
            <w:pPr>
              <w:pStyle w:val="ListParagraph"/>
              <w:numPr>
                <w:ilvl w:val="0"/>
                <w:numId w:val="16"/>
              </w:numPr>
              <w:tabs>
                <w:tab w:val="left" w:pos="350"/>
              </w:tabs>
              <w:spacing w:after="0" w:line="240" w:lineRule="auto"/>
              <w:ind w:left="72" w:firstLine="0"/>
            </w:pPr>
            <w:r w:rsidRPr="00A04318">
              <w:t>Yes, he is.</w:t>
            </w:r>
          </w:p>
          <w:p w:rsidR="009D6B1C" w:rsidRPr="00A04318" w:rsidRDefault="009D6B1C" w:rsidP="00641B6E">
            <w:pPr>
              <w:pStyle w:val="ListParagraph"/>
              <w:numPr>
                <w:ilvl w:val="0"/>
                <w:numId w:val="16"/>
              </w:numPr>
              <w:tabs>
                <w:tab w:val="left" w:pos="350"/>
              </w:tabs>
              <w:spacing w:after="0" w:line="240" w:lineRule="auto"/>
              <w:ind w:left="72" w:firstLine="0"/>
            </w:pPr>
            <w:r w:rsidRPr="00A04318">
              <w:t>No, he isn’t.</w:t>
            </w:r>
          </w:p>
        </w:tc>
      </w:tr>
    </w:tbl>
    <w:p w:rsidR="009D6B1C" w:rsidRPr="006373AD" w:rsidRDefault="009D6B1C" w:rsidP="00E3059A">
      <w:pPr>
        <w:pStyle w:val="ListParagraph"/>
        <w:ind w:left="1080"/>
        <w:rPr>
          <w:rStyle w:val="sr36"/>
          <w:rFonts w:ascii="Times New Roman" w:hAnsi="Times New Roman" w:cs="Times New Roman"/>
          <w:color w:val="000000"/>
          <w:sz w:val="20"/>
          <w:szCs w:val="20"/>
        </w:rPr>
      </w:pPr>
      <w:r w:rsidRPr="006373AD">
        <w:rPr>
          <w:rStyle w:val="sr36"/>
          <w:rFonts w:ascii="Times New Roman" w:hAnsi="Times New Roman" w:cs="Times New Roman"/>
          <w:color w:val="000000"/>
          <w:sz w:val="20"/>
          <w:szCs w:val="20"/>
        </w:rPr>
        <w:tab/>
      </w:r>
    </w:p>
    <w:p w:rsidR="009D6B1C" w:rsidRDefault="009D6B1C" w:rsidP="00E3059A">
      <w:pPr>
        <w:pStyle w:val="ListParagraph"/>
        <w:ind w:left="1440"/>
        <w:rPr>
          <w:rStyle w:val="sr34"/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6373AD">
        <w:rPr>
          <w:rStyle w:val="sr34"/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             </w:t>
      </w:r>
    </w:p>
    <w:p w:rsidR="009D6B1C" w:rsidRPr="00245E7B" w:rsidRDefault="009D6B1C" w:rsidP="00245E7B">
      <w:pPr>
        <w:pStyle w:val="ListParagraph"/>
        <w:ind w:left="1440"/>
        <w:jc w:val="right"/>
        <w:rPr>
          <w:rStyle w:val="sr34"/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363.9pt;margin-top:53.2pt;width:163.25pt;height:28.5pt;z-index:251662336;visibility:visible" strokecolor="white">
            <v:textbox>
              <w:txbxContent>
                <w:p w:rsidR="009D6B1C" w:rsidRPr="00245E7B" w:rsidRDefault="009D6B1C">
                  <w:pPr>
                    <w:rPr>
                      <w:rFonts w:ascii="Jokerman" w:hAnsi="Jokerman" w:cs="Jokerman"/>
                    </w:rPr>
                  </w:pPr>
                  <w:bookmarkStart w:id="0" w:name="_GoBack"/>
                  <w:bookmarkEnd w:id="0"/>
                  <w:r w:rsidRPr="00245E7B">
                    <w:rPr>
                      <w:rFonts w:ascii="Jokerman" w:hAnsi="Jokerman" w:cs="Jokerman"/>
                    </w:rPr>
                    <w:t>Good Luck !      Tu</w:t>
                  </w:r>
                  <w:r w:rsidRPr="00245E7B">
                    <w:rPr>
                      <w:rFonts w:ascii="Times New Roman" w:hAnsi="Times New Roman" w:cs="Times New Roman"/>
                    </w:rPr>
                    <w:t>ğ</w:t>
                  </w:r>
                  <w:r w:rsidRPr="00245E7B">
                    <w:rPr>
                      <w:rFonts w:ascii="Jokerman" w:hAnsi="Jokerman" w:cs="Jokerman"/>
                    </w:rPr>
                    <w:t xml:space="preserve">ba </w:t>
                  </w:r>
                  <w:r w:rsidRPr="00245E7B">
                    <w:rPr>
                      <w:rFonts w:ascii="Times New Roman" w:hAnsi="Times New Roman" w:cs="Times New Roman"/>
                    </w:rPr>
                    <w:t>İ</w:t>
                  </w:r>
                  <w:r w:rsidRPr="00245E7B">
                    <w:rPr>
                      <w:rFonts w:ascii="Jokerman" w:hAnsi="Jokerman" w:cs="Jokerman"/>
                    </w:rPr>
                    <w:t>NCE</w:t>
                  </w:r>
                </w:p>
              </w:txbxContent>
            </v:textbox>
          </v:shape>
        </w:pict>
      </w:r>
      <w:r w:rsidRPr="00510675">
        <w:rPr>
          <w:rFonts w:cs="Times New Roman"/>
          <w:noProof/>
        </w:rPr>
        <w:pict>
          <v:shape id="irc_mi" o:spid="_x0000_i1046" type="#_x0000_t75" alt="http://us.123rf.com/450wm/rvika/rvika1406/rvika140600083/29670226-renkli-%C3%A7er%C3%A7eve-ile-saklan%C4%B1yor-vekt%C3%B6r-e%C4%9Flenceli-do%C4%9Fum-g%C3%BCn%C3%BC-%C3%A7ocuklar..jpg" style="width:228.75pt;height:90pt;visibility:visible">
            <v:imagedata r:id="rId34" o:title=""/>
          </v:shape>
        </w:pict>
      </w:r>
    </w:p>
    <w:sectPr w:rsidR="009D6B1C" w:rsidRPr="00245E7B" w:rsidSect="00245E7B">
      <w:footerReference w:type="default" r:id="rId35"/>
      <w:pgSz w:w="11906" w:h="16838"/>
      <w:pgMar w:top="525" w:right="282" w:bottom="426" w:left="567" w:header="284" w:footer="0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B1C" w:rsidRDefault="009D6B1C" w:rsidP="00245E7B">
      <w:pPr>
        <w:spacing w:after="0" w:line="240" w:lineRule="auto"/>
      </w:pPr>
      <w:r>
        <w:separator/>
      </w:r>
    </w:p>
  </w:endnote>
  <w:endnote w:type="continuationSeparator" w:id="0">
    <w:p w:rsidR="009D6B1C" w:rsidRDefault="009D6B1C" w:rsidP="00245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B1C" w:rsidRDefault="009D6B1C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9D6B1C" w:rsidRDefault="009D6B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B1C" w:rsidRDefault="009D6B1C" w:rsidP="00245E7B">
      <w:pPr>
        <w:spacing w:after="0" w:line="240" w:lineRule="auto"/>
      </w:pPr>
      <w:r>
        <w:separator/>
      </w:r>
    </w:p>
  </w:footnote>
  <w:footnote w:type="continuationSeparator" w:id="0">
    <w:p w:rsidR="009D6B1C" w:rsidRDefault="009D6B1C" w:rsidP="00245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350"/>
    <w:multiLevelType w:val="hybridMultilevel"/>
    <w:tmpl w:val="23C47BC0"/>
    <w:lvl w:ilvl="0" w:tplc="E76A4906">
      <w:start w:val="1"/>
      <w:numFmt w:val="upperLetter"/>
      <w:lvlText w:val="%1)"/>
      <w:lvlJc w:val="left"/>
      <w:pPr>
        <w:ind w:left="22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985" w:hanging="360"/>
      </w:pPr>
    </w:lvl>
    <w:lvl w:ilvl="2" w:tplc="041F001B">
      <w:start w:val="1"/>
      <w:numFmt w:val="lowerRoman"/>
      <w:lvlText w:val="%3."/>
      <w:lvlJc w:val="right"/>
      <w:pPr>
        <w:ind w:left="3705" w:hanging="180"/>
      </w:pPr>
    </w:lvl>
    <w:lvl w:ilvl="3" w:tplc="041F000F">
      <w:start w:val="1"/>
      <w:numFmt w:val="decimal"/>
      <w:lvlText w:val="%4."/>
      <w:lvlJc w:val="left"/>
      <w:pPr>
        <w:ind w:left="4425" w:hanging="360"/>
      </w:pPr>
    </w:lvl>
    <w:lvl w:ilvl="4" w:tplc="041F0019">
      <w:start w:val="1"/>
      <w:numFmt w:val="lowerLetter"/>
      <w:lvlText w:val="%5."/>
      <w:lvlJc w:val="left"/>
      <w:pPr>
        <w:ind w:left="5145" w:hanging="360"/>
      </w:pPr>
    </w:lvl>
    <w:lvl w:ilvl="5" w:tplc="041F001B">
      <w:start w:val="1"/>
      <w:numFmt w:val="lowerRoman"/>
      <w:lvlText w:val="%6."/>
      <w:lvlJc w:val="right"/>
      <w:pPr>
        <w:ind w:left="5865" w:hanging="180"/>
      </w:pPr>
    </w:lvl>
    <w:lvl w:ilvl="6" w:tplc="041F000F">
      <w:start w:val="1"/>
      <w:numFmt w:val="decimal"/>
      <w:lvlText w:val="%7."/>
      <w:lvlJc w:val="left"/>
      <w:pPr>
        <w:ind w:left="6585" w:hanging="360"/>
      </w:pPr>
    </w:lvl>
    <w:lvl w:ilvl="7" w:tplc="041F0019">
      <w:start w:val="1"/>
      <w:numFmt w:val="lowerLetter"/>
      <w:lvlText w:val="%8."/>
      <w:lvlJc w:val="left"/>
      <w:pPr>
        <w:ind w:left="7305" w:hanging="360"/>
      </w:pPr>
    </w:lvl>
    <w:lvl w:ilvl="8" w:tplc="041F001B">
      <w:start w:val="1"/>
      <w:numFmt w:val="lowerRoman"/>
      <w:lvlText w:val="%9."/>
      <w:lvlJc w:val="right"/>
      <w:pPr>
        <w:ind w:left="8025" w:hanging="180"/>
      </w:pPr>
    </w:lvl>
  </w:abstractNum>
  <w:abstractNum w:abstractNumId="1">
    <w:nsid w:val="0471030A"/>
    <w:multiLevelType w:val="hybridMultilevel"/>
    <w:tmpl w:val="C6203756"/>
    <w:lvl w:ilvl="0" w:tplc="73C23DE4">
      <w:start w:val="1"/>
      <w:numFmt w:val="upperLetter"/>
      <w:lvlText w:val="%1)"/>
      <w:lvlJc w:val="left"/>
      <w:pPr>
        <w:ind w:left="1545" w:hanging="360"/>
      </w:pPr>
      <w:rPr>
        <w:rFonts w:ascii="Comic Sans MS" w:hAnsi="Comic Sans MS" w:cs="Comic Sans MS" w:hint="default"/>
        <w:b/>
        <w:bCs/>
        <w:color w:val="00000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2265" w:hanging="360"/>
      </w:pPr>
    </w:lvl>
    <w:lvl w:ilvl="2" w:tplc="041F001B">
      <w:start w:val="1"/>
      <w:numFmt w:val="lowerRoman"/>
      <w:lvlText w:val="%3."/>
      <w:lvlJc w:val="right"/>
      <w:pPr>
        <w:ind w:left="2985" w:hanging="180"/>
      </w:pPr>
    </w:lvl>
    <w:lvl w:ilvl="3" w:tplc="041F000F">
      <w:start w:val="1"/>
      <w:numFmt w:val="decimal"/>
      <w:lvlText w:val="%4."/>
      <w:lvlJc w:val="left"/>
      <w:pPr>
        <w:ind w:left="3705" w:hanging="360"/>
      </w:pPr>
    </w:lvl>
    <w:lvl w:ilvl="4" w:tplc="041F0019">
      <w:start w:val="1"/>
      <w:numFmt w:val="lowerLetter"/>
      <w:lvlText w:val="%5."/>
      <w:lvlJc w:val="left"/>
      <w:pPr>
        <w:ind w:left="4425" w:hanging="360"/>
      </w:pPr>
    </w:lvl>
    <w:lvl w:ilvl="5" w:tplc="041F001B">
      <w:start w:val="1"/>
      <w:numFmt w:val="lowerRoman"/>
      <w:lvlText w:val="%6."/>
      <w:lvlJc w:val="right"/>
      <w:pPr>
        <w:ind w:left="5145" w:hanging="180"/>
      </w:pPr>
    </w:lvl>
    <w:lvl w:ilvl="6" w:tplc="041F000F">
      <w:start w:val="1"/>
      <w:numFmt w:val="decimal"/>
      <w:lvlText w:val="%7."/>
      <w:lvlJc w:val="left"/>
      <w:pPr>
        <w:ind w:left="5865" w:hanging="360"/>
      </w:pPr>
    </w:lvl>
    <w:lvl w:ilvl="7" w:tplc="041F0019">
      <w:start w:val="1"/>
      <w:numFmt w:val="lowerLetter"/>
      <w:lvlText w:val="%8."/>
      <w:lvlJc w:val="left"/>
      <w:pPr>
        <w:ind w:left="6585" w:hanging="360"/>
      </w:pPr>
    </w:lvl>
    <w:lvl w:ilvl="8" w:tplc="041F001B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0B543E0F"/>
    <w:multiLevelType w:val="hybridMultilevel"/>
    <w:tmpl w:val="ADB44944"/>
    <w:lvl w:ilvl="0" w:tplc="CC5EC00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Comic Sans MS"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7969"/>
    <w:multiLevelType w:val="hybridMultilevel"/>
    <w:tmpl w:val="4B40615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D028A3"/>
    <w:multiLevelType w:val="hybridMultilevel"/>
    <w:tmpl w:val="F58EFF92"/>
    <w:lvl w:ilvl="0" w:tplc="E76A49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A04FA"/>
    <w:multiLevelType w:val="hybridMultilevel"/>
    <w:tmpl w:val="4B4061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317E4"/>
    <w:multiLevelType w:val="hybridMultilevel"/>
    <w:tmpl w:val="000AC05A"/>
    <w:lvl w:ilvl="0" w:tplc="E76A4906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F23A30"/>
    <w:multiLevelType w:val="hybridMultilevel"/>
    <w:tmpl w:val="47725472"/>
    <w:lvl w:ilvl="0" w:tplc="2146BEA0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40630F"/>
    <w:multiLevelType w:val="hybridMultilevel"/>
    <w:tmpl w:val="FFFAA038"/>
    <w:lvl w:ilvl="0" w:tplc="E76A49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5D3854"/>
    <w:multiLevelType w:val="hybridMultilevel"/>
    <w:tmpl w:val="A31871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47980"/>
    <w:multiLevelType w:val="hybridMultilevel"/>
    <w:tmpl w:val="482E994E"/>
    <w:lvl w:ilvl="0" w:tplc="14A0C0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BA4735"/>
    <w:multiLevelType w:val="hybridMultilevel"/>
    <w:tmpl w:val="47725472"/>
    <w:lvl w:ilvl="0" w:tplc="2146BEA0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58B201F"/>
    <w:multiLevelType w:val="hybridMultilevel"/>
    <w:tmpl w:val="0848169C"/>
    <w:lvl w:ilvl="0" w:tplc="E76A49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3A625A"/>
    <w:multiLevelType w:val="hybridMultilevel"/>
    <w:tmpl w:val="A114EDD4"/>
    <w:lvl w:ilvl="0" w:tplc="E76A49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A216A"/>
    <w:multiLevelType w:val="hybridMultilevel"/>
    <w:tmpl w:val="100639C8"/>
    <w:lvl w:ilvl="0" w:tplc="1B803C10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B56AD"/>
    <w:multiLevelType w:val="hybridMultilevel"/>
    <w:tmpl w:val="F58EFF92"/>
    <w:lvl w:ilvl="0" w:tplc="E76A49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14"/>
  </w:num>
  <w:num w:numId="9">
    <w:abstractNumId w:val="2"/>
  </w:num>
  <w:num w:numId="10">
    <w:abstractNumId w:val="8"/>
  </w:num>
  <w:num w:numId="11">
    <w:abstractNumId w:val="0"/>
  </w:num>
  <w:num w:numId="12">
    <w:abstractNumId w:val="11"/>
  </w:num>
  <w:num w:numId="13">
    <w:abstractNumId w:val="15"/>
  </w:num>
  <w:num w:numId="14">
    <w:abstractNumId w:val="12"/>
  </w:num>
  <w:num w:numId="15">
    <w:abstractNumId w:val="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59A"/>
    <w:rsid w:val="000A5AC5"/>
    <w:rsid w:val="000E3943"/>
    <w:rsid w:val="00245E7B"/>
    <w:rsid w:val="00336444"/>
    <w:rsid w:val="004A47C3"/>
    <w:rsid w:val="004C4A5A"/>
    <w:rsid w:val="00510675"/>
    <w:rsid w:val="005948BB"/>
    <w:rsid w:val="005B5AEB"/>
    <w:rsid w:val="00611C1B"/>
    <w:rsid w:val="006373AD"/>
    <w:rsid w:val="00641B6E"/>
    <w:rsid w:val="006969E3"/>
    <w:rsid w:val="006E016F"/>
    <w:rsid w:val="007B469A"/>
    <w:rsid w:val="008D3149"/>
    <w:rsid w:val="009824B3"/>
    <w:rsid w:val="009914A7"/>
    <w:rsid w:val="009D6B1C"/>
    <w:rsid w:val="009E48A7"/>
    <w:rsid w:val="00A04318"/>
    <w:rsid w:val="00A05075"/>
    <w:rsid w:val="00A71E0C"/>
    <w:rsid w:val="00AD2D06"/>
    <w:rsid w:val="00BD3969"/>
    <w:rsid w:val="00BE31BF"/>
    <w:rsid w:val="00D14BBD"/>
    <w:rsid w:val="00D73D04"/>
    <w:rsid w:val="00DA3CE4"/>
    <w:rsid w:val="00DE7FD3"/>
    <w:rsid w:val="00E3059A"/>
    <w:rsid w:val="00F345FB"/>
    <w:rsid w:val="00F734A2"/>
    <w:rsid w:val="00FA4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59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3059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30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05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3059A"/>
    <w:pPr>
      <w:ind w:left="720"/>
    </w:pPr>
    <w:rPr>
      <w:rFonts w:eastAsia="Times New Roman"/>
      <w:lang w:eastAsia="tr-TR"/>
    </w:rPr>
  </w:style>
  <w:style w:type="character" w:customStyle="1" w:styleId="f13y">
    <w:name w:val="f13y"/>
    <w:basedOn w:val="DefaultParagraphFont"/>
    <w:uiPriority w:val="99"/>
    <w:rsid w:val="00E3059A"/>
  </w:style>
  <w:style w:type="character" w:customStyle="1" w:styleId="apple-converted-space">
    <w:name w:val="apple-converted-space"/>
    <w:basedOn w:val="DefaultParagraphFont"/>
    <w:uiPriority w:val="99"/>
    <w:rsid w:val="00E3059A"/>
  </w:style>
  <w:style w:type="character" w:customStyle="1" w:styleId="sr36">
    <w:name w:val="sr36"/>
    <w:basedOn w:val="DefaultParagraphFont"/>
    <w:uiPriority w:val="99"/>
    <w:rsid w:val="00E3059A"/>
  </w:style>
  <w:style w:type="character" w:customStyle="1" w:styleId="sr34">
    <w:name w:val="sr34"/>
    <w:basedOn w:val="DefaultParagraphFont"/>
    <w:uiPriority w:val="99"/>
    <w:rsid w:val="00E3059A"/>
  </w:style>
  <w:style w:type="character" w:customStyle="1" w:styleId="NoSpacingChar">
    <w:name w:val="No Spacing Char"/>
    <w:link w:val="NoSpacing"/>
    <w:uiPriority w:val="99"/>
    <w:locked/>
    <w:rsid w:val="00E3059A"/>
    <w:rPr>
      <w:sz w:val="22"/>
      <w:szCs w:val="22"/>
      <w:lang w:val="tr-TR" w:eastAsia="en-US"/>
    </w:rPr>
  </w:style>
  <w:style w:type="paragraph" w:styleId="NoSpacing">
    <w:name w:val="No Spacing"/>
    <w:link w:val="NoSpacingChar"/>
    <w:uiPriority w:val="99"/>
    <w:qFormat/>
    <w:rsid w:val="00E3059A"/>
    <w:rPr>
      <w:rFonts w:cs="Calibri"/>
      <w:lang w:eastAsia="en-US"/>
    </w:rPr>
  </w:style>
  <w:style w:type="paragraph" w:styleId="NormalWeb">
    <w:name w:val="Normal (Web)"/>
    <w:basedOn w:val="Normal"/>
    <w:uiPriority w:val="99"/>
    <w:rsid w:val="00DA3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245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45E7B"/>
  </w:style>
  <w:style w:type="paragraph" w:styleId="Footer">
    <w:name w:val="footer"/>
    <w:basedOn w:val="Normal"/>
    <w:link w:val="FooterChar"/>
    <w:uiPriority w:val="99"/>
    <w:rsid w:val="00245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45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6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http://talkingback2restrainingorders.files.wordpress.com/2014/07/turn_on_the_light-e1406173313852.jpg" TargetMode="External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http://www.howitis.org.uk/images/thumbnails/26bk.gif" TargetMode="External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400</Words>
  <Characters>2283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subject/>
  <dc:creator>nescafemm@hotmail.com</dc:creator>
  <cp:keywords/>
  <dc:description/>
  <cp:lastModifiedBy>Edanur</cp:lastModifiedBy>
  <cp:revision>2</cp:revision>
  <dcterms:created xsi:type="dcterms:W3CDTF">2017-10-01T17:22:00Z</dcterms:created>
  <dcterms:modified xsi:type="dcterms:W3CDTF">2017-10-01T17:22:00Z</dcterms:modified>
</cp:coreProperties>
</file>