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4" w:type="dxa"/>
        <w:tblInd w:w="-1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10824"/>
      </w:tblGrid>
      <w:tr w:rsidR="003450FE" w:rsidRPr="009F6E16">
        <w:trPr>
          <w:trHeight w:val="267"/>
        </w:trPr>
        <w:tc>
          <w:tcPr>
            <w:tcW w:w="10824" w:type="dxa"/>
          </w:tcPr>
          <w:p w:rsidR="003450FE" w:rsidRPr="009F6E16" w:rsidRDefault="003450FE" w:rsidP="009F6E1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bookmarkStart w:id="0" w:name="_GoBack" w:colFirst="0" w:colLast="0"/>
            <w:r w:rsidRPr="009F6E16">
              <w:rPr>
                <w:b/>
                <w:bCs/>
                <w:sz w:val="52"/>
                <w:szCs w:val="52"/>
              </w:rPr>
              <w:t xml:space="preserve">                </w:t>
            </w:r>
            <w:r w:rsidRPr="009F6E16">
              <w:rPr>
                <w:b/>
                <w:bCs/>
                <w:sz w:val="28"/>
                <w:szCs w:val="28"/>
              </w:rPr>
              <w:t>BERAT HAYRİYE CÖMERTOĞLU İLKOKULU 4-A SINIFI İHTİYAÇ LİSTESİ</w:t>
            </w:r>
          </w:p>
        </w:tc>
      </w:tr>
    </w:tbl>
    <w:tbl>
      <w:tblPr>
        <w:tblpPr w:leftFromText="141" w:rightFromText="141" w:vertAnchor="text" w:horzAnchor="margin" w:tblpX="-459" w:tblpY="213"/>
        <w:tblW w:w="1088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10881"/>
      </w:tblGrid>
      <w:tr w:rsidR="003450FE" w:rsidRPr="009F6E16">
        <w:trPr>
          <w:trHeight w:val="126"/>
        </w:trPr>
        <w:tc>
          <w:tcPr>
            <w:tcW w:w="10881" w:type="dxa"/>
            <w:vAlign w:val="center"/>
          </w:tcPr>
          <w:bookmarkEnd w:id="0"/>
          <w:p w:rsidR="003450FE" w:rsidRPr="009F6E16" w:rsidRDefault="003450FE" w:rsidP="00FB1D8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F6E16">
              <w:rPr>
                <w:b/>
                <w:bCs/>
                <w:sz w:val="24"/>
                <w:szCs w:val="24"/>
              </w:rPr>
              <w:t>ÖĞRETMENE TESLİM EDİLECEK MALZEMELER</w:t>
            </w:r>
          </w:p>
        </w:tc>
      </w:tr>
      <w:tr w:rsidR="003450FE" w:rsidRPr="009F6E16">
        <w:trPr>
          <w:trHeight w:val="387"/>
        </w:trPr>
        <w:tc>
          <w:tcPr>
            <w:tcW w:w="10881" w:type="dxa"/>
          </w:tcPr>
          <w:p w:rsidR="003450FE" w:rsidRPr="009F6E16" w:rsidRDefault="003450FE" w:rsidP="00FB1D83">
            <w:pPr>
              <w:spacing w:after="0" w:line="240" w:lineRule="auto"/>
              <w:rPr>
                <w:sz w:val="24"/>
                <w:szCs w:val="24"/>
              </w:rPr>
            </w:pP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3 adet hikaye kitabı ( 4. Sınıf düzeyinde )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2 Adet  yazı tahtası kalemi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A4 kağıdı</w:t>
            </w:r>
          </w:p>
        </w:tc>
      </w:tr>
      <w:tr w:rsidR="003450FE" w:rsidRPr="009F6E16">
        <w:trPr>
          <w:trHeight w:val="143"/>
        </w:trPr>
        <w:tc>
          <w:tcPr>
            <w:tcW w:w="10881" w:type="dxa"/>
            <w:vAlign w:val="center"/>
          </w:tcPr>
          <w:p w:rsidR="003450FE" w:rsidRPr="009F6E16" w:rsidRDefault="003450FE" w:rsidP="005919C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F6E16">
              <w:rPr>
                <w:b/>
                <w:bCs/>
                <w:sz w:val="24"/>
                <w:szCs w:val="24"/>
              </w:rPr>
              <w:t>KALEM KUTUSUNDA BULUNMASI GEREKEN MALZEMELER</w:t>
            </w:r>
          </w:p>
        </w:tc>
      </w:tr>
      <w:tr w:rsidR="003450FE" w:rsidRPr="009F6E16">
        <w:trPr>
          <w:trHeight w:val="475"/>
        </w:trPr>
        <w:tc>
          <w:tcPr>
            <w:tcW w:w="10881" w:type="dxa"/>
          </w:tcPr>
          <w:p w:rsidR="003450FE" w:rsidRPr="009F6E16" w:rsidRDefault="003450FE" w:rsidP="00FB1D8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 xml:space="preserve">2 Adet kaliteli yuvarlak kurşun kalem 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2 Adet yuvarlak kırmızı kurşun kalem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Yumuşak, leke bırakmayan kaliteli silgi (Kanserojen olduğu için kokulu silgi alınmamalı)</w:t>
            </w:r>
          </w:p>
          <w:p w:rsidR="003450FE" w:rsidRPr="009F6E16" w:rsidRDefault="003450FE" w:rsidP="00A7081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Kalemtıraş (çöpü içinde biriktirenlerden olsun)</w:t>
            </w:r>
          </w:p>
        </w:tc>
      </w:tr>
      <w:tr w:rsidR="003450FE" w:rsidRPr="009F6E16">
        <w:trPr>
          <w:trHeight w:val="152"/>
        </w:trPr>
        <w:tc>
          <w:tcPr>
            <w:tcW w:w="10881" w:type="dxa"/>
            <w:vAlign w:val="center"/>
          </w:tcPr>
          <w:p w:rsidR="003450FE" w:rsidRPr="009F6E16" w:rsidRDefault="003450FE" w:rsidP="005919C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F6E16">
              <w:rPr>
                <w:b/>
                <w:bCs/>
                <w:sz w:val="24"/>
                <w:szCs w:val="24"/>
              </w:rPr>
              <w:t>-OKUL ÇANTASINDA OLMASI GEREKEN KIRTASİYE MALZEMELERİ</w:t>
            </w:r>
          </w:p>
        </w:tc>
      </w:tr>
      <w:tr w:rsidR="003450FE" w:rsidRPr="009F6E16">
        <w:trPr>
          <w:trHeight w:val="528"/>
        </w:trPr>
        <w:tc>
          <w:tcPr>
            <w:tcW w:w="10881" w:type="dxa"/>
          </w:tcPr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96yapraklı çizgili büyük boy Türkçe Defteri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96 yapraklı kareli büyük boy Matematik Defteri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72 yapraklı kareli büyük boy Sosyal Bilgiler Defteri</w:t>
            </w:r>
          </w:p>
          <w:p w:rsidR="003450FE" w:rsidRPr="009F6E16" w:rsidRDefault="003450FE" w:rsidP="00F663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72yapraklı kareli büyük boy Fen Bilimleri Defteri</w:t>
            </w:r>
          </w:p>
          <w:p w:rsidR="003450FE" w:rsidRPr="009F6E16" w:rsidRDefault="003450FE" w:rsidP="00A969E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40 yapraklı kareli büyük boy Trafik Defteri</w:t>
            </w:r>
          </w:p>
          <w:p w:rsidR="003450FE" w:rsidRPr="009F6E16" w:rsidRDefault="003450FE" w:rsidP="00397A2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40 yapraklı 35*50 büyük boy Resim Defteri</w:t>
            </w:r>
          </w:p>
          <w:p w:rsidR="003450FE" w:rsidRPr="009F6E16" w:rsidRDefault="003450FE" w:rsidP="00397A2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Ödev defteri</w:t>
            </w:r>
          </w:p>
          <w:p w:rsidR="003450FE" w:rsidRPr="009F6E16" w:rsidRDefault="003450FE" w:rsidP="00397A2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rFonts w:ascii="Comic Sans MS" w:hAnsi="Comic Sans MS" w:cs="Comic Sans MS"/>
                <w:sz w:val="20"/>
                <w:szCs w:val="20"/>
              </w:rPr>
              <w:t>Türkçe sözlük çalışması için  Fhrist defteri geçen yıldan olan kullnaılmayacak</w:t>
            </w:r>
          </w:p>
          <w:p w:rsidR="003450FE" w:rsidRPr="009F6E16" w:rsidRDefault="003450FE" w:rsidP="00397A2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rFonts w:ascii="Comic Sans MS" w:hAnsi="Comic Sans MS" w:cs="Comic Sans MS"/>
                <w:sz w:val="20"/>
                <w:szCs w:val="20"/>
              </w:rPr>
              <w:t>İlk yada orta atlas(geçen yıl alanlar almayacak)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Bir adet kalem kutusu iki gözlü (Ses çıkarmayan, dikkat dağıtmayan olmalı.)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Çıtçıtlı dosya:(Ödevlerini koymak üzere kullanacak.) (1 adet)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12 'li kuru boya (kaliteli bir marka (çocuğunuzun sağlığı için)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12 'li sulu boya (kaliteli bir marka (çocuğunuzun sağlığı için)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12 'li pastel boya (kaliteli bir marka (çocuğunuzun sağlığı için)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Makas (plastik ve küt uçlu olmalı)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Şeffaf izole bant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Türkçe sözlük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 xml:space="preserve">Pirit 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Makas.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 xml:space="preserve">Cetvel 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İletki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Deyimler ve Atasözleri Sözlüğü</w:t>
            </w:r>
          </w:p>
          <w:p w:rsidR="003450FE" w:rsidRPr="009F6E16" w:rsidRDefault="003450FE" w:rsidP="00FB1D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F6E16">
              <w:rPr>
                <w:sz w:val="24"/>
                <w:szCs w:val="24"/>
              </w:rPr>
              <w:t>Islak mendil (1 paket)</w:t>
            </w:r>
          </w:p>
        </w:tc>
      </w:tr>
      <w:tr w:rsidR="003450FE" w:rsidRPr="009F6E16">
        <w:trPr>
          <w:trHeight w:val="2277"/>
        </w:trPr>
        <w:tc>
          <w:tcPr>
            <w:tcW w:w="10881" w:type="dxa"/>
          </w:tcPr>
          <w:p w:rsidR="003450FE" w:rsidRPr="009F6E16" w:rsidRDefault="003450FE" w:rsidP="00A6366D">
            <w:pPr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9F6E16">
              <w:rPr>
                <w:sz w:val="24"/>
                <w:szCs w:val="24"/>
              </w:rPr>
              <w:t xml:space="preserve">                                                                                </w:t>
            </w:r>
            <w:r w:rsidRPr="009F6E16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DEĞERLİ VELİLER,   </w:t>
            </w:r>
          </w:p>
          <w:p w:rsidR="003450FE" w:rsidRPr="000F75FF" w:rsidRDefault="003450FE" w:rsidP="00A6366D">
            <w:pPr>
              <w:pStyle w:val="NoSpacing"/>
              <w:ind w:firstLine="708"/>
              <w:rPr>
                <w:rFonts w:ascii="Comic Sans MS" w:hAnsi="Comic Sans MS" w:cs="Comic Sans MS"/>
                <w:sz w:val="18"/>
                <w:szCs w:val="18"/>
              </w:rPr>
            </w:pPr>
            <w:r w:rsidRPr="000F75FF">
              <w:rPr>
                <w:rFonts w:ascii="Comic Sans MS" w:hAnsi="Comic Sans MS" w:cs="Comic Sans MS"/>
                <w:sz w:val="18"/>
                <w:szCs w:val="18"/>
              </w:rPr>
              <w:t xml:space="preserve">2014-2015 eğitim ve öğretim yılınız hayırlı uğurlu olsun. Bu yılı sizlerle sağlıklı bir şekilde geçirebilmeyi temenni ediyoruz. </w:t>
            </w:r>
          </w:p>
          <w:p w:rsidR="003450FE" w:rsidRPr="000F75FF" w:rsidRDefault="003450FE" w:rsidP="00A6366D">
            <w:pPr>
              <w:pStyle w:val="NoSpacing"/>
              <w:ind w:firstLine="708"/>
              <w:rPr>
                <w:rFonts w:ascii="Comic Sans MS" w:hAnsi="Comic Sans MS" w:cs="Comic Sans MS"/>
                <w:sz w:val="18"/>
                <w:szCs w:val="18"/>
              </w:rPr>
            </w:pPr>
            <w:r w:rsidRPr="000F75FF">
              <w:rPr>
                <w:rFonts w:ascii="Comic Sans MS" w:hAnsi="Comic Sans MS" w:cs="Comic Sans MS"/>
                <w:sz w:val="18"/>
                <w:szCs w:val="18"/>
              </w:rPr>
              <w:t>Okulda çocuğunuzun başarısı için öncelikle bir veli olarak</w:t>
            </w:r>
            <w:r w:rsidRPr="000F75FF">
              <w:rPr>
                <w:rFonts w:ascii="Comic Sans MS" w:hAnsi="Comic Sans MS" w:cs="Comic Sans MS"/>
                <w:sz w:val="18"/>
                <w:szCs w:val="18"/>
                <w:u w:val="single"/>
              </w:rPr>
              <w:t xml:space="preserve"> </w:t>
            </w:r>
            <w:r w:rsidRPr="000F75FF">
              <w:rPr>
                <w:rFonts w:ascii="Comic Sans MS" w:hAnsi="Comic Sans MS" w:cs="Comic Sans MS"/>
                <w:b/>
                <w:bCs/>
                <w:sz w:val="18"/>
                <w:szCs w:val="18"/>
                <w:u w:val="single"/>
              </w:rPr>
              <w:t>çocuklarınızın  ihtiyaçlarını zamanında ve eksiksiz tamamlayarak</w:t>
            </w:r>
            <w:r w:rsidRPr="000F75FF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</w:t>
            </w:r>
            <w:r w:rsidRPr="000F75FF">
              <w:rPr>
                <w:rFonts w:ascii="Comic Sans MS" w:hAnsi="Comic Sans MS" w:cs="Comic Sans MS"/>
                <w:sz w:val="18"/>
                <w:szCs w:val="18"/>
              </w:rPr>
              <w:t>çocuğunuz için ilk adımı atmış olacaksınız. Ardından tüm yıl boyunca ç</w:t>
            </w:r>
            <w:r w:rsidRPr="000F75FF">
              <w:rPr>
                <w:rFonts w:ascii="Comic Sans MS" w:hAnsi="Comic Sans MS" w:cs="Comic Sans MS"/>
                <w:b/>
                <w:bCs/>
                <w:i/>
                <w:iCs/>
                <w:sz w:val="18"/>
                <w:szCs w:val="18"/>
                <w:u w:val="single"/>
              </w:rPr>
              <w:t>ocuğunuza gerekli ilgi ve alakayı göstererek başarılı olmasını desteleyeceksiniz.</w:t>
            </w:r>
            <w:r w:rsidRPr="000F75FF">
              <w:rPr>
                <w:rFonts w:ascii="Comic Sans MS" w:hAnsi="Comic Sans MS" w:cs="Comic Sans MS"/>
                <w:sz w:val="18"/>
                <w:szCs w:val="18"/>
              </w:rPr>
              <w:t xml:space="preserve"> Onun için siz öğrenci velilerimize bir takım sorumluluklar düşmektedir. Umarım tüm yıl boyunca çocuğunuza gösterdiğiniz ilgi ve alakanın karşılığını fazlası ile alırsınız…</w:t>
            </w:r>
          </w:p>
          <w:p w:rsidR="003450FE" w:rsidRPr="000F75FF" w:rsidRDefault="003450FE" w:rsidP="00A6366D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0F75FF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NOT:</w:t>
            </w:r>
          </w:p>
          <w:p w:rsidR="003450FE" w:rsidRPr="000F75FF" w:rsidRDefault="003450FE" w:rsidP="00A6366D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0F75FF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-</w:t>
            </w:r>
            <w:r w:rsidRPr="000F75F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Çocuğunuz için alacağınız ürünlerin sağlık açısından zararlı madde</w:t>
            </w:r>
          </w:p>
          <w:p w:rsidR="003450FE" w:rsidRPr="000F75FF" w:rsidRDefault="003450FE" w:rsidP="00A6366D">
            <w:pPr>
              <w:pStyle w:val="NoSpacing"/>
              <w:ind w:left="426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0F75F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( </w:t>
            </w:r>
            <w:r w:rsidRPr="000F75FF">
              <w:rPr>
                <w:rFonts w:ascii="Comic Sans MS" w:hAnsi="Comic Sans MS" w:cs="Comic Sans MS"/>
                <w:b/>
                <w:bCs/>
                <w:i/>
                <w:iCs/>
                <w:sz w:val="20"/>
                <w:szCs w:val="20"/>
              </w:rPr>
              <w:t>SOLVENT-TOXİN</w:t>
            </w:r>
            <w:r w:rsidRPr="000F75FF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) içermeyenlerini almayı tercih ediniz.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          </w:t>
            </w:r>
          </w:p>
          <w:p w:rsidR="003450FE" w:rsidRPr="000F75FF" w:rsidRDefault="003450FE" w:rsidP="00A6366D">
            <w:pPr>
              <w:pStyle w:val="NoSpacing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0F75FF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-Çocuğunuzun OKUL kitaplarını ve defterlerini mutlaka kaplayınız ve etiket yapıştırınız.</w:t>
            </w:r>
          </w:p>
          <w:p w:rsidR="003450FE" w:rsidRPr="000F75FF" w:rsidRDefault="003450FE" w:rsidP="00A6366D">
            <w:pPr>
              <w:pStyle w:val="NoSpacing"/>
              <w:ind w:left="142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0F75FF">
              <w:rPr>
                <w:rFonts w:ascii="Comic Sans MS" w:hAnsi="Comic Sans MS" w:cs="Comic Sans MS"/>
                <w:sz w:val="18"/>
                <w:szCs w:val="18"/>
              </w:rPr>
              <w:t xml:space="preserve">-Çocuğunuzun çantasına malzemeleri </w:t>
            </w:r>
            <w:r w:rsidRPr="000F75FF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ders programına</w:t>
            </w:r>
            <w:r w:rsidRPr="000F75FF">
              <w:rPr>
                <w:rFonts w:ascii="Comic Sans MS" w:hAnsi="Comic Sans MS" w:cs="Comic Sans MS"/>
                <w:sz w:val="18"/>
                <w:szCs w:val="18"/>
              </w:rPr>
              <w:t xml:space="preserve"> uygun hazırlatınız.</w:t>
            </w:r>
          </w:p>
          <w:p w:rsidR="003450FE" w:rsidRPr="00A70813" w:rsidRDefault="003450FE" w:rsidP="00A6366D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0F75FF">
              <w:rPr>
                <w:rFonts w:ascii="Comic Sans MS" w:hAnsi="Comic Sans MS" w:cs="Comic Sans MS"/>
                <w:sz w:val="18"/>
                <w:szCs w:val="18"/>
              </w:rPr>
              <w:t>-Çocuğunuzun zamanında sıraya girmesi için okula zamanında getiriniz.-Evde olan malzemeleri bu yılda  kullanabilirsiniz</w:t>
            </w:r>
          </w:p>
          <w:p w:rsidR="003450FE" w:rsidRDefault="003450FE" w:rsidP="001144D9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Hyperlink"/>
                  <w:rFonts w:eastAsia="Batang"/>
                </w:rPr>
                <w:t>http://www.sorubak.com</w:t>
              </w:r>
            </w:hyperlink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3450FE" w:rsidRPr="00A70813" w:rsidRDefault="003450FE" w:rsidP="00FB1D83">
            <w:pPr>
              <w:pStyle w:val="NoSpacing"/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3450FE" w:rsidRPr="00A70813" w:rsidRDefault="003450FE" w:rsidP="0068362B">
      <w:pPr>
        <w:rPr>
          <w:sz w:val="24"/>
          <w:szCs w:val="24"/>
        </w:rPr>
      </w:pPr>
      <w:r>
        <w:rPr>
          <w:noProof/>
        </w:rPr>
        <w:pict>
          <v:roundrect id="Yuvarlatılmış Dikdörtgen 1" o:spid="_x0000_s1026" style="position:absolute;margin-left:174pt;margin-top:31.5pt;width:125.25pt;height:26.25pt;z-index:251658240;visibility:visible;mso-position-horizontal-relative:text;mso-position-vertical-relative:text;v-text-anchor:middle" arcsize="10923f" filled="f" stroked="f" strokeweight="2pt">
            <v:path arrowok="t"/>
            <v:textbox>
              <w:txbxContent>
                <w:p w:rsidR="003450FE" w:rsidRDefault="003450FE" w:rsidP="0068362B"/>
              </w:txbxContent>
            </v:textbox>
          </v:roundrect>
        </w:pict>
      </w:r>
    </w:p>
    <w:sectPr w:rsidR="003450FE" w:rsidRPr="00A70813" w:rsidSect="005919C9">
      <w:pgSz w:w="11906" w:h="16838"/>
      <w:pgMar w:top="567" w:right="1418" w:bottom="828" w:left="851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C6AC1"/>
    <w:multiLevelType w:val="hybridMultilevel"/>
    <w:tmpl w:val="70921694"/>
    <w:lvl w:ilvl="0" w:tplc="041F000D">
      <w:start w:val="1"/>
      <w:numFmt w:val="bullet"/>
      <w:lvlText w:val=""/>
      <w:lvlJc w:val="left"/>
      <w:pPr>
        <w:ind w:left="1815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5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7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1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3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75" w:hanging="360"/>
      </w:pPr>
      <w:rPr>
        <w:rFonts w:ascii="Wingdings" w:hAnsi="Wingdings" w:cs="Wingdings" w:hint="default"/>
      </w:rPr>
    </w:lvl>
  </w:abstractNum>
  <w:abstractNum w:abstractNumId="1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cs="Wingdings" w:hint="default"/>
        <w:color w:val="auto"/>
        <w:sz w:val="20"/>
        <w:szCs w:val="2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BE2546"/>
    <w:multiLevelType w:val="hybridMultilevel"/>
    <w:tmpl w:val="FEF6F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D067B"/>
    <w:multiLevelType w:val="hybridMultilevel"/>
    <w:tmpl w:val="A0DA45CC"/>
    <w:lvl w:ilvl="0" w:tplc="14B4811C">
      <w:start w:val="2012"/>
      <w:numFmt w:val="decimal"/>
      <w:lvlText w:val="%1"/>
      <w:lvlJc w:val="left"/>
      <w:pPr>
        <w:ind w:left="945" w:hanging="58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A22AD"/>
    <w:multiLevelType w:val="hybridMultilevel"/>
    <w:tmpl w:val="FEEC42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62F70"/>
    <w:multiLevelType w:val="hybridMultilevel"/>
    <w:tmpl w:val="42C26BEA"/>
    <w:lvl w:ilvl="0" w:tplc="9E104172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cs="Wingdings" w:hint="default"/>
        <w:b/>
        <w:bCs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9B042D3"/>
    <w:multiLevelType w:val="hybridMultilevel"/>
    <w:tmpl w:val="7D9E8F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b/>
        <w:bCs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FF3"/>
    <w:rsid w:val="00011547"/>
    <w:rsid w:val="000954DC"/>
    <w:rsid w:val="000B51C6"/>
    <w:rsid w:val="000F75FF"/>
    <w:rsid w:val="001144D9"/>
    <w:rsid w:val="00154315"/>
    <w:rsid w:val="001938FD"/>
    <w:rsid w:val="001D7266"/>
    <w:rsid w:val="0022191F"/>
    <w:rsid w:val="00265057"/>
    <w:rsid w:val="00285B64"/>
    <w:rsid w:val="002A28C6"/>
    <w:rsid w:val="002D2FF3"/>
    <w:rsid w:val="003450FE"/>
    <w:rsid w:val="00361259"/>
    <w:rsid w:val="003879A4"/>
    <w:rsid w:val="00397A23"/>
    <w:rsid w:val="003F0C77"/>
    <w:rsid w:val="00441FFE"/>
    <w:rsid w:val="004A4518"/>
    <w:rsid w:val="004C0EFE"/>
    <w:rsid w:val="004E6540"/>
    <w:rsid w:val="00566AA4"/>
    <w:rsid w:val="005919C9"/>
    <w:rsid w:val="005C204F"/>
    <w:rsid w:val="005C4B25"/>
    <w:rsid w:val="006442B7"/>
    <w:rsid w:val="00650C1B"/>
    <w:rsid w:val="0068362B"/>
    <w:rsid w:val="006A4392"/>
    <w:rsid w:val="006B3B9A"/>
    <w:rsid w:val="006B65FB"/>
    <w:rsid w:val="006E4BF6"/>
    <w:rsid w:val="00722EFB"/>
    <w:rsid w:val="00770EA4"/>
    <w:rsid w:val="007A327B"/>
    <w:rsid w:val="007F1C71"/>
    <w:rsid w:val="007F61CB"/>
    <w:rsid w:val="007F65DC"/>
    <w:rsid w:val="008013A2"/>
    <w:rsid w:val="008956F9"/>
    <w:rsid w:val="00896267"/>
    <w:rsid w:val="008E1720"/>
    <w:rsid w:val="009018AD"/>
    <w:rsid w:val="00983F3C"/>
    <w:rsid w:val="009F6E16"/>
    <w:rsid w:val="00A07C02"/>
    <w:rsid w:val="00A52169"/>
    <w:rsid w:val="00A6366D"/>
    <w:rsid w:val="00A70813"/>
    <w:rsid w:val="00A969EA"/>
    <w:rsid w:val="00AB2AE9"/>
    <w:rsid w:val="00AF6E8F"/>
    <w:rsid w:val="00B12CF4"/>
    <w:rsid w:val="00B23086"/>
    <w:rsid w:val="00B740AD"/>
    <w:rsid w:val="00B93F6B"/>
    <w:rsid w:val="00BD112A"/>
    <w:rsid w:val="00BD68C0"/>
    <w:rsid w:val="00CA1F5E"/>
    <w:rsid w:val="00CC7452"/>
    <w:rsid w:val="00D70741"/>
    <w:rsid w:val="00DD563C"/>
    <w:rsid w:val="00DF71D1"/>
    <w:rsid w:val="00E06F59"/>
    <w:rsid w:val="00E5228A"/>
    <w:rsid w:val="00E714FE"/>
    <w:rsid w:val="00E872FC"/>
    <w:rsid w:val="00EA127C"/>
    <w:rsid w:val="00F66317"/>
    <w:rsid w:val="00F67FAA"/>
    <w:rsid w:val="00FB1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5D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D2FF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23086"/>
    <w:pPr>
      <w:ind w:left="720"/>
    </w:pPr>
  </w:style>
  <w:style w:type="table" w:styleId="LightShading-Accent5">
    <w:name w:val="Light Shading Accent 5"/>
    <w:basedOn w:val="TableNormal"/>
    <w:uiPriority w:val="99"/>
    <w:rsid w:val="00011547"/>
    <w:rPr>
      <w:rFonts w:cs="Calibri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NoSpacing">
    <w:name w:val="No Spacing"/>
    <w:link w:val="NoSpacingChar"/>
    <w:uiPriority w:val="99"/>
    <w:qFormat/>
    <w:rsid w:val="00FB1D83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68362B"/>
    <w:rPr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1144D9"/>
    <w:rPr>
      <w:rFonts w:ascii="Calibri" w:hAnsi="Calibri" w:cs="Calibri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04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387</Words>
  <Characters>2212</Characters>
  <Application>Microsoft Office Outlook</Application>
  <DocSecurity>0</DocSecurity>
  <Lines>0</Lines>
  <Paragraphs>0</Paragraphs>
  <ScaleCrop>false</ScaleCrop>
  <Company>C@NgO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Edanur</cp:lastModifiedBy>
  <cp:revision>5</cp:revision>
  <cp:lastPrinted>2011-09-16T04:17:00Z</cp:lastPrinted>
  <dcterms:created xsi:type="dcterms:W3CDTF">2017-09-05T12:38:00Z</dcterms:created>
  <dcterms:modified xsi:type="dcterms:W3CDTF">2017-09-05T15:23:00Z</dcterms:modified>
</cp:coreProperties>
</file>