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467" w:rsidRPr="001066FF" w:rsidRDefault="00405467" w:rsidP="001066FF">
      <w:pPr>
        <w:jc w:val="center"/>
        <w:rPr>
          <w:b/>
          <w:bCs/>
        </w:rPr>
      </w:pPr>
      <w:r w:rsidRPr="001066FF">
        <w:rPr>
          <w:b/>
          <w:bCs/>
        </w:rPr>
        <w:t>FEVZİ PAŞA İLKOKULU</w:t>
      </w:r>
    </w:p>
    <w:p w:rsidR="00405467" w:rsidRPr="001066FF" w:rsidRDefault="00405467" w:rsidP="001066FF">
      <w:pPr>
        <w:jc w:val="center"/>
        <w:rPr>
          <w:b/>
          <w:bCs/>
        </w:rPr>
      </w:pPr>
      <w:r w:rsidRPr="001066FF">
        <w:rPr>
          <w:b/>
          <w:bCs/>
        </w:rPr>
        <w:t>2017-2018 EĞİTİM ÖĞRETİM YILI</w:t>
      </w:r>
    </w:p>
    <w:p w:rsidR="00405467" w:rsidRDefault="00405467" w:rsidP="001066FF">
      <w:pPr>
        <w:jc w:val="center"/>
        <w:rPr>
          <w:b/>
          <w:bCs/>
        </w:rPr>
      </w:pPr>
      <w:r w:rsidRPr="001066FF">
        <w:rPr>
          <w:b/>
          <w:bCs/>
        </w:rPr>
        <w:t>SENE BAŞI ÖĞRETMENLER KURULU TOPLANTISI</w:t>
      </w:r>
    </w:p>
    <w:p w:rsidR="00405467" w:rsidRDefault="00405467" w:rsidP="001066FF">
      <w:pPr>
        <w:jc w:val="center"/>
        <w:rPr>
          <w:b/>
          <w:bCs/>
        </w:rPr>
      </w:pPr>
    </w:p>
    <w:p w:rsidR="00405467" w:rsidRDefault="00405467" w:rsidP="001066FF">
      <w:pPr>
        <w:rPr>
          <w:b/>
          <w:bCs/>
          <w:u w:val="single"/>
        </w:rPr>
      </w:pPr>
      <w:r w:rsidRPr="001066FF">
        <w:rPr>
          <w:b/>
          <w:bCs/>
          <w:u w:val="single"/>
        </w:rPr>
        <w:t>GÜNDEM MADDELERİNİN GÖRÜŞÜLMESİ</w:t>
      </w:r>
    </w:p>
    <w:p w:rsidR="00405467" w:rsidRDefault="00405467" w:rsidP="001066FF">
      <w:pPr>
        <w:rPr>
          <w:b/>
          <w:bCs/>
        </w:rPr>
      </w:pPr>
      <w:r>
        <w:rPr>
          <w:b/>
          <w:bCs/>
        </w:rPr>
        <w:t>1.Açılış ve Yoklama</w:t>
      </w:r>
    </w:p>
    <w:p w:rsidR="00405467" w:rsidRPr="00874621" w:rsidRDefault="00405467" w:rsidP="001066FF">
      <w:r w:rsidRPr="00874621">
        <w:t>2017-2018 Sene başı öğretmenler kurulu toplantısına yoklama alınarak okul müdürü Mehmet Taşdemir eşliğinde başlanıldı. Yapılan yoklamada Suna Öztürk'ün mazeret izinli,Meryem GÖL’ün raporlu olduğu tespit edildi.</w:t>
      </w:r>
    </w:p>
    <w:p w:rsidR="00405467" w:rsidRDefault="00405467" w:rsidP="001066FF">
      <w:pPr>
        <w:rPr>
          <w:b/>
          <w:bCs/>
        </w:rPr>
      </w:pPr>
      <w:r>
        <w:rPr>
          <w:b/>
          <w:bCs/>
        </w:rPr>
        <w:t>2.Kurul yazmanlığı için öğretmen seçilmesi</w:t>
      </w:r>
    </w:p>
    <w:p w:rsidR="00405467" w:rsidRPr="00874621" w:rsidRDefault="00405467" w:rsidP="001066FF">
      <w:r w:rsidRPr="00874621">
        <w:t>Kurul yazmanlığına Esra Demirhan Eroğlu ve Özge Sungur Yıldız seçildiler.</w:t>
      </w:r>
    </w:p>
    <w:p w:rsidR="00405467" w:rsidRDefault="00405467" w:rsidP="001066FF">
      <w:pPr>
        <w:rPr>
          <w:b/>
          <w:bCs/>
        </w:rPr>
      </w:pPr>
      <w:r>
        <w:rPr>
          <w:b/>
          <w:bCs/>
        </w:rPr>
        <w:t>3.2016-2017 Eğitim öğretim yılının genel hatlarıyla değerlendirilmesi ve başarının yükseltilmesi için 2017-2018 eğitim öğretim yılında yapılacaklar,yapılması gerekenler.</w:t>
      </w:r>
    </w:p>
    <w:p w:rsidR="00405467" w:rsidRPr="00874621" w:rsidRDefault="00405467" w:rsidP="001066FF">
      <w:r w:rsidRPr="00874621">
        <w:t>2016-2017 Eğitim öğretim yılının genel bir değerlendirilmesi yapılmış olup tüm öğrencilerin başarılı bir şekilde bir üst sınıfa geçtiği görülmüştür. Okulumuzdaki sosyal etkinlikler tüm öğretmenlerin katılımı ile başarılı bir şekilde yapılmıştır. Öğretim yılı boyunca  herhangi bir problem yaşanmamıştır.</w:t>
      </w:r>
    </w:p>
    <w:p w:rsidR="00405467" w:rsidRDefault="00405467" w:rsidP="001066FF">
      <w:pPr>
        <w:rPr>
          <w:b/>
          <w:bCs/>
        </w:rPr>
      </w:pPr>
      <w:r>
        <w:rPr>
          <w:b/>
          <w:bCs/>
        </w:rPr>
        <w:t>2017-2018 Eğitim öğretim yılında yapılması gerekenler;</w:t>
      </w:r>
    </w:p>
    <w:p w:rsidR="00405467" w:rsidRPr="00874621" w:rsidRDefault="00405467" w:rsidP="001066FF">
      <w:r>
        <w:rPr>
          <w:b/>
          <w:bCs/>
        </w:rPr>
        <w:t>-</w:t>
      </w:r>
      <w:r w:rsidRPr="00874621">
        <w:t>Okuldaki tüm faaliyetlerin iş güvenliği esasına uygun olarak yapılması, nöbetlerin en üst hassasiyeti göstererek tutulması,</w:t>
      </w:r>
    </w:p>
    <w:p w:rsidR="00405467" w:rsidRPr="00874621" w:rsidRDefault="00405467" w:rsidP="001066FF">
      <w:r w:rsidRPr="00874621">
        <w:t>-Eğitim öğretim dönemi içerisinde sosyal etkinliklere yer verilmesine, kermeslerin yapılmasına, okul şenliği adı altında okula merhaba etkinliğine,sinema ve tiyatro gibi etkinliklere yer verilmesine,halk oyunu kurslarına,kitap okuma etkinliklerine yer verilmesine karar verildi.</w:t>
      </w:r>
    </w:p>
    <w:p w:rsidR="00405467" w:rsidRDefault="00405467" w:rsidP="001066FF">
      <w:pPr>
        <w:rPr>
          <w:b/>
          <w:bCs/>
        </w:rPr>
      </w:pPr>
      <w:r>
        <w:rPr>
          <w:b/>
          <w:bCs/>
        </w:rPr>
        <w:t>4.İdarece tespit yapılan sınıf-şube ve rehber öğretmenliğini yürütecek öğretmenlerin kurula bildirilmesi</w:t>
      </w:r>
    </w:p>
    <w:p w:rsidR="00405467" w:rsidRPr="00874621" w:rsidRDefault="00405467" w:rsidP="001066FF">
      <w:r w:rsidRPr="00874621">
        <w:t>1-A   HİLAL TUNA ACUN</w:t>
      </w:r>
    </w:p>
    <w:p w:rsidR="00405467" w:rsidRPr="00874621" w:rsidRDefault="00405467" w:rsidP="001066FF">
      <w:r w:rsidRPr="00874621">
        <w:t>1-B  SEVGÜL ÖZGÜR</w:t>
      </w:r>
    </w:p>
    <w:p w:rsidR="00405467" w:rsidRPr="00874621" w:rsidRDefault="00405467" w:rsidP="001066FF">
      <w:r w:rsidRPr="00874621">
        <w:t>1-C  MERYEM GÖL</w:t>
      </w:r>
    </w:p>
    <w:p w:rsidR="00405467" w:rsidRPr="00874621" w:rsidRDefault="00405467" w:rsidP="001066FF">
      <w:r w:rsidRPr="00874621">
        <w:t>2-A  MEHMET ÖZKAN</w:t>
      </w:r>
    </w:p>
    <w:p w:rsidR="00405467" w:rsidRPr="00874621" w:rsidRDefault="00405467" w:rsidP="001066FF">
      <w:r w:rsidRPr="00874621">
        <w:t>2-B  ELİF AKSOY</w:t>
      </w:r>
    </w:p>
    <w:p w:rsidR="00405467" w:rsidRPr="00874621" w:rsidRDefault="00405467" w:rsidP="001066FF">
      <w:r w:rsidRPr="00874621">
        <w:t>3-A  BURCU ERGİN MERT</w:t>
      </w:r>
    </w:p>
    <w:p w:rsidR="00405467" w:rsidRPr="00874621" w:rsidRDefault="00405467" w:rsidP="001066FF">
      <w:r w:rsidRPr="00874621">
        <w:t>3-B  FATMAGÜL YILMAZ</w:t>
      </w:r>
    </w:p>
    <w:p w:rsidR="00405467" w:rsidRPr="00874621" w:rsidRDefault="00405467" w:rsidP="001066FF">
      <w:r w:rsidRPr="00874621">
        <w:t>4-A ÖZGE SUNGUR YILDIZ</w:t>
      </w:r>
    </w:p>
    <w:p w:rsidR="00405467" w:rsidRPr="00874621" w:rsidRDefault="00405467" w:rsidP="001066FF">
      <w:r w:rsidRPr="00874621">
        <w:t>4-B  ESRA DEMİRHAN EROĞLU</w:t>
      </w:r>
    </w:p>
    <w:p w:rsidR="00405467" w:rsidRPr="00874621" w:rsidRDefault="00405467" w:rsidP="001066FF">
      <w:r w:rsidRPr="00874621">
        <w:t>İNGİLİZCE ÖĞRETMENİ  NİHAL ÜNALDI</w:t>
      </w:r>
    </w:p>
    <w:p w:rsidR="00405467" w:rsidRPr="00874621" w:rsidRDefault="00405467" w:rsidP="001066FF">
      <w:r w:rsidRPr="00874621">
        <w:t>DİN KÜL.AH.BİL.ÖĞRT.  İlçe MEM tarafından belirlenecektir.</w:t>
      </w:r>
    </w:p>
    <w:p w:rsidR="00405467" w:rsidRDefault="00405467" w:rsidP="001066FF">
      <w:pPr>
        <w:rPr>
          <w:b/>
          <w:bCs/>
        </w:rPr>
      </w:pPr>
      <w:r>
        <w:rPr>
          <w:b/>
          <w:bCs/>
        </w:rPr>
        <w:t>5.Öğretmenlerin görev ve sorumlulukları</w:t>
      </w:r>
    </w:p>
    <w:p w:rsidR="00405467" w:rsidRDefault="00405467" w:rsidP="001066FF">
      <w:r w:rsidRPr="00482826">
        <w:t>Tüm öğretmenlerimiz Milli Eğitim Mevzuatı çerçevesinde görevlerini yerine getirmekle görevlidirler. Okul toplanma zili çalmadan önce 10 dakika içerisinde öğretmenlerimizin okul içerisinde bulunmaları gerekmektedir. Nöbetçi öğretmenlerin ise öğrencileri düzenli bir şekilde içeri almaları gerekmektedir. Zaman çizelgesine uyum konusunda hassasiyet gösterilmesi gerekmektedir. Okula gelmeyen öğrencilerin ilk etapta sınıf öğretmeni tarafından velisinin aranması ve konunun idareye bildirilmesi gerekmektedir.</w:t>
      </w:r>
    </w:p>
    <w:p w:rsidR="00405467" w:rsidRDefault="00405467" w:rsidP="001066FF">
      <w:pPr>
        <w:rPr>
          <w:b/>
          <w:bCs/>
        </w:rPr>
      </w:pPr>
      <w:r w:rsidRPr="00482826">
        <w:rPr>
          <w:b/>
          <w:bCs/>
        </w:rPr>
        <w:t>6.Okul sütü uygulamaları</w:t>
      </w:r>
    </w:p>
    <w:p w:rsidR="00405467" w:rsidRDefault="00405467" w:rsidP="001066FF">
      <w:r>
        <w:t>O</w:t>
      </w:r>
      <w:r w:rsidRPr="00482826">
        <w:t>kul sütü uy</w:t>
      </w:r>
      <w:r>
        <w:t>gulaması hakkında bilgi verildi.O</w:t>
      </w:r>
      <w:r w:rsidRPr="00482826">
        <w:t>kul sütü Komisyonu Başk</w:t>
      </w:r>
      <w:r>
        <w:t>anı Okul Müdürü Mehmet Taşdemir,</w:t>
      </w:r>
      <w:r w:rsidRPr="00482826">
        <w:t>üye Malik Hançer</w:t>
      </w:r>
      <w:r>
        <w:t xml:space="preserve"> ve diğer üye Sevgül Özgür olarak belirlendi.</w:t>
      </w:r>
    </w:p>
    <w:p w:rsidR="00405467" w:rsidRDefault="00405467" w:rsidP="001066FF">
      <w:pPr>
        <w:rPr>
          <w:b/>
          <w:bCs/>
        </w:rPr>
      </w:pPr>
      <w:r w:rsidRPr="00482826">
        <w:rPr>
          <w:b/>
          <w:bCs/>
        </w:rPr>
        <w:t>7.Yardımcı kaynak kitaplar ile benzeri yayınlara derslerde yer verilmemesi</w:t>
      </w:r>
    </w:p>
    <w:p w:rsidR="00405467" w:rsidRDefault="00405467" w:rsidP="001066FF">
      <w:r w:rsidRPr="00482826">
        <w:t>Milli Eğitim Bakanlığı'nın belirlemiş olduğu kitaplar ve benzeri yayınlar dışında hiçbir kaynağın okulda bulundurulmaması hakkında öğretmenlere bilgi verildi.</w:t>
      </w:r>
    </w:p>
    <w:p w:rsidR="00405467" w:rsidRDefault="00405467" w:rsidP="001066FF">
      <w:pPr>
        <w:rPr>
          <w:b/>
          <w:bCs/>
        </w:rPr>
      </w:pPr>
      <w:r w:rsidRPr="00127BFA">
        <w:rPr>
          <w:b/>
          <w:bCs/>
        </w:rPr>
        <w:t>8.Rapor,Sevk ve İzin İşlemleri</w:t>
      </w:r>
    </w:p>
    <w:p w:rsidR="00405467" w:rsidRDefault="00405467" w:rsidP="001066FF">
      <w:r w:rsidRPr="00127BFA">
        <w:t>Öğretmenler ve rapor,sevk ve izin işlemlerini mevzuatta belirtilen sınırlar dahilinde yapacaklardır. Sevk ve raporlarda rapor tarihinden sonra ivedi şekilde idareye bilgi verilmesi ve rapor tarihinden 3 gün içerisinde idareye ulaştırması gerekmektedir.</w:t>
      </w:r>
    </w:p>
    <w:p w:rsidR="00405467" w:rsidRDefault="00405467" w:rsidP="001066FF">
      <w:pPr>
        <w:rPr>
          <w:b/>
          <w:bCs/>
        </w:rPr>
      </w:pPr>
      <w:r w:rsidRPr="00127BFA">
        <w:rPr>
          <w:b/>
          <w:bCs/>
        </w:rPr>
        <w:t>9.Çok amaçlı salonun kullanımında dikkat edilecek hususlar</w:t>
      </w:r>
    </w:p>
    <w:p w:rsidR="00405467" w:rsidRDefault="00405467" w:rsidP="001066FF">
      <w:r w:rsidRPr="000C4C12">
        <w:t>Salon kullanımında idareye yapılacak etkinliğin durumuna göre bir hafta önceden bilgi verilmesi gerekmektedir.</w:t>
      </w:r>
    </w:p>
    <w:p w:rsidR="00405467" w:rsidRDefault="00405467" w:rsidP="001066FF">
      <w:pPr>
        <w:rPr>
          <w:b/>
          <w:bCs/>
        </w:rPr>
      </w:pPr>
      <w:r w:rsidRPr="000C4C12">
        <w:rPr>
          <w:b/>
          <w:bCs/>
        </w:rPr>
        <w:t>10.Kütüphane kullanımına işlerlik kazandırılması ve kullanımının teşvik edilmesi</w:t>
      </w:r>
    </w:p>
    <w:p w:rsidR="00405467" w:rsidRDefault="00405467" w:rsidP="001066FF">
      <w:r w:rsidRPr="00E54C02">
        <w:t>Okul kütüphanesi okuma saatinde düzenli bir şekilde kullanılmalıdır. Okul kütüphanesi kullanacak sınıflar tarafından planlama yapılmalı  ve en üst seviyede verim alacak şekilde kullanılmalıdır.</w:t>
      </w:r>
    </w:p>
    <w:p w:rsidR="00405467" w:rsidRPr="00E54C02" w:rsidRDefault="00405467" w:rsidP="001066FF">
      <w:pPr>
        <w:rPr>
          <w:b/>
          <w:bCs/>
        </w:rPr>
      </w:pPr>
      <w:r w:rsidRPr="00E54C02">
        <w:rPr>
          <w:b/>
          <w:bCs/>
        </w:rPr>
        <w:t>11.Öğrenci devam devamsızlık işlerinin takibi</w:t>
      </w:r>
    </w:p>
    <w:p w:rsidR="00405467" w:rsidRDefault="00405467" w:rsidP="001066FF">
      <w:r w:rsidRPr="00E54C02">
        <w:t>Öğrenci okula gelmediğind</w:t>
      </w:r>
      <w:r>
        <w:t xml:space="preserve">e sınıf öğretmeni tarafından velisi </w:t>
      </w:r>
      <w:r w:rsidRPr="00E54C02">
        <w:t>aranmalı</w:t>
      </w:r>
      <w:r>
        <w:t>,</w:t>
      </w:r>
      <w:r w:rsidRPr="00E54C02">
        <w:t xml:space="preserve"> konu ile ilgili bilgi idareye verilmeli</w:t>
      </w:r>
      <w:r>
        <w:t xml:space="preserve"> ve günlük devamsızlık e-okula işlenmelidir.</w:t>
      </w:r>
    </w:p>
    <w:p w:rsidR="00405467" w:rsidRDefault="00405467" w:rsidP="001066FF">
      <w:pPr>
        <w:rPr>
          <w:b/>
          <w:bCs/>
        </w:rPr>
      </w:pPr>
      <w:r w:rsidRPr="00E54C02">
        <w:rPr>
          <w:b/>
          <w:bCs/>
        </w:rPr>
        <w:t>12.Okul fotokopi makinelerinin kullanılmasında dikkat edilecek hususlar</w:t>
      </w:r>
    </w:p>
    <w:p w:rsidR="00405467" w:rsidRDefault="00405467" w:rsidP="001066FF">
      <w:r w:rsidRPr="00E54C02">
        <w:t>Okul fotokopi makineleri kullanım kurallarına uygun kullanılmalı ve israfa yol açılımından kaçınılmalıdır.</w:t>
      </w:r>
    </w:p>
    <w:p w:rsidR="00405467" w:rsidRDefault="00405467" w:rsidP="001066FF">
      <w:pPr>
        <w:rPr>
          <w:b/>
          <w:bCs/>
        </w:rPr>
      </w:pPr>
      <w:r w:rsidRPr="00E54C02">
        <w:rPr>
          <w:b/>
          <w:bCs/>
        </w:rPr>
        <w:t>13.Bina araç gereçleri ile sınıfların tertip düzeni</w:t>
      </w:r>
    </w:p>
    <w:p w:rsidR="00405467" w:rsidRDefault="00405467" w:rsidP="001066FF">
      <w:r w:rsidRPr="00E54C02">
        <w:t>Okul eşyalarının kullanım esasları uygun olarak kullanılması,sınıflarında öğretmenlerce eğitim öğretim koşullarına uygun hale getirilmesi konusunda bilgi verildi.</w:t>
      </w:r>
    </w:p>
    <w:p w:rsidR="00405467" w:rsidRPr="00E54C02" w:rsidRDefault="00405467" w:rsidP="001066FF">
      <w:pPr>
        <w:rPr>
          <w:b/>
          <w:bCs/>
        </w:rPr>
      </w:pPr>
      <w:r w:rsidRPr="00E54C02">
        <w:rPr>
          <w:b/>
          <w:bCs/>
        </w:rPr>
        <w:t>14.Öğretmenlerin nöbet görevi</w:t>
      </w:r>
    </w:p>
    <w:p w:rsidR="00405467" w:rsidRDefault="00405467" w:rsidP="001066FF">
      <w:r>
        <w:t>Y</w:t>
      </w:r>
      <w:r w:rsidRPr="00E54C02">
        <w:t>önetmelik çerçevesinde nöbet görevini</w:t>
      </w:r>
      <w:r>
        <w:t>n</w:t>
      </w:r>
      <w:r w:rsidRPr="00E54C02">
        <w:t xml:space="preserve"> y</w:t>
      </w:r>
      <w:r>
        <w:t>erine getirilmesi gerekmektedir.O</w:t>
      </w:r>
      <w:r w:rsidRPr="00E54C02">
        <w:t xml:space="preserve">kulumuzda ders başlamadan </w:t>
      </w:r>
      <w:r>
        <w:t xml:space="preserve">20 dakika </w:t>
      </w:r>
      <w:r w:rsidRPr="00E54C02">
        <w:t>önce</w:t>
      </w:r>
      <w:r>
        <w:t xml:space="preserve"> nöbetçi öğretmenin önlemleri alması,öğle arası yemek düzenini takip etmesi,çıkışta tüm öğrenciler okuldan ayrıldıktan sonra nöbet defterini imzalayarak okuldan ayrılması gerekmektedir.Taşıma öğrencilerin servis kontrolü de nöbetçi öğretmen tarafından yerine getirilmelidir.</w:t>
      </w:r>
    </w:p>
    <w:p w:rsidR="00405467" w:rsidRPr="00147A9F" w:rsidRDefault="00405467" w:rsidP="001066FF">
      <w:pPr>
        <w:rPr>
          <w:b/>
          <w:bCs/>
        </w:rPr>
      </w:pPr>
      <w:r w:rsidRPr="00147A9F">
        <w:rPr>
          <w:b/>
          <w:bCs/>
        </w:rPr>
        <w:t>15. Milli Eğitim Bakanlığı eğitim öğretim çalışmalarının planlı yürütülmesine ilişkin yönergenin incelenmesi, Ders planlarının hazırlanmasında uyulacak usul ve esasların tespiti,planların kontrolü,onay ve süresi</w:t>
      </w:r>
    </w:p>
    <w:p w:rsidR="00405467" w:rsidRDefault="00405467" w:rsidP="001066FF">
      <w:r>
        <w:t>Ders planlarının</w:t>
      </w:r>
      <w:r w:rsidRPr="00147A9F">
        <w:t xml:space="preserve"> Tebliğler Dergisi çerçe</w:t>
      </w:r>
      <w:r>
        <w:t>vesinde yapılması gerekmektedir,</w:t>
      </w:r>
      <w:r w:rsidRPr="00147A9F">
        <w:t>ders planl</w:t>
      </w:r>
      <w:r>
        <w:t>arının 29 Eylül'e kadar idareye teslim edilmesi gerekmektedir.</w:t>
      </w:r>
    </w:p>
    <w:p w:rsidR="00405467" w:rsidRPr="00F42C67" w:rsidRDefault="00405467" w:rsidP="001066FF">
      <w:pPr>
        <w:rPr>
          <w:b/>
          <w:bCs/>
        </w:rPr>
      </w:pPr>
      <w:r w:rsidRPr="00F42C67">
        <w:rPr>
          <w:b/>
          <w:bCs/>
        </w:rPr>
        <w:t>16. Sosyal etkinlikler yönetmeliğine göre öğrenci kulüplerinin tespiti ve Danışman öğretmenlerin seçilmesi</w:t>
      </w:r>
    </w:p>
    <w:p w:rsidR="00405467" w:rsidRPr="00F42C67" w:rsidRDefault="00405467" w:rsidP="001066FF">
      <w:pPr>
        <w:rPr>
          <w:b/>
          <w:bCs/>
          <w:u w:val="single"/>
        </w:rPr>
      </w:pPr>
      <w:r w:rsidRPr="00F42C67">
        <w:rPr>
          <w:b/>
          <w:bCs/>
          <w:u w:val="single"/>
        </w:rPr>
        <w:t>Kültür edebiyat ve kütüphanecilik kulübü</w:t>
      </w:r>
    </w:p>
    <w:p w:rsidR="00405467" w:rsidRPr="00F42C67" w:rsidRDefault="00405467" w:rsidP="00F42C67">
      <w:pPr>
        <w:pStyle w:val="ListParagraph"/>
        <w:numPr>
          <w:ilvl w:val="0"/>
          <w:numId w:val="1"/>
        </w:numPr>
        <w:rPr>
          <w:b/>
          <w:bCs/>
        </w:rPr>
      </w:pPr>
      <w:r w:rsidRPr="00F42C67">
        <w:rPr>
          <w:b/>
          <w:bCs/>
        </w:rPr>
        <w:t>Esra DEMİRHAN EROĞLU</w:t>
      </w:r>
    </w:p>
    <w:p w:rsidR="00405467" w:rsidRPr="00F42C67" w:rsidRDefault="00405467" w:rsidP="00F42C67">
      <w:pPr>
        <w:pStyle w:val="ListParagraph"/>
        <w:numPr>
          <w:ilvl w:val="0"/>
          <w:numId w:val="1"/>
        </w:numPr>
        <w:rPr>
          <w:b/>
          <w:bCs/>
        </w:rPr>
      </w:pPr>
      <w:r w:rsidRPr="00F42C67">
        <w:rPr>
          <w:b/>
          <w:bCs/>
        </w:rPr>
        <w:t>Hilal ACUN TUNA</w:t>
      </w:r>
    </w:p>
    <w:p w:rsidR="00405467" w:rsidRPr="00F42C67" w:rsidRDefault="00405467" w:rsidP="00F42C67">
      <w:pPr>
        <w:pStyle w:val="ListParagraph"/>
        <w:numPr>
          <w:ilvl w:val="0"/>
          <w:numId w:val="1"/>
        </w:numPr>
        <w:rPr>
          <w:b/>
          <w:bCs/>
        </w:rPr>
      </w:pPr>
      <w:r w:rsidRPr="00F42C67">
        <w:rPr>
          <w:b/>
          <w:bCs/>
        </w:rPr>
        <w:t>Sevgül ÖZGÜR</w:t>
      </w:r>
    </w:p>
    <w:p w:rsidR="00405467" w:rsidRDefault="00405467" w:rsidP="00F42C67">
      <w:pPr>
        <w:pStyle w:val="ListParagraph"/>
        <w:numPr>
          <w:ilvl w:val="0"/>
          <w:numId w:val="1"/>
        </w:numPr>
        <w:rPr>
          <w:b/>
          <w:bCs/>
        </w:rPr>
      </w:pPr>
      <w:r w:rsidRPr="00F42C67">
        <w:rPr>
          <w:b/>
          <w:bCs/>
        </w:rPr>
        <w:t>Meryem GÖL</w:t>
      </w:r>
    </w:p>
    <w:p w:rsidR="00405467" w:rsidRPr="00F42C67" w:rsidRDefault="00405467" w:rsidP="00F42C67">
      <w:pPr>
        <w:rPr>
          <w:b/>
          <w:bCs/>
          <w:u w:val="single"/>
        </w:rPr>
      </w:pPr>
      <w:r w:rsidRPr="00F42C67">
        <w:rPr>
          <w:b/>
          <w:bCs/>
          <w:u w:val="single"/>
        </w:rPr>
        <w:t>Sivil Savunma Kulübü</w:t>
      </w:r>
    </w:p>
    <w:p w:rsidR="00405467" w:rsidRPr="00F42C67" w:rsidRDefault="00405467" w:rsidP="00F42C67">
      <w:pPr>
        <w:pStyle w:val="ListParagraph"/>
        <w:numPr>
          <w:ilvl w:val="0"/>
          <w:numId w:val="2"/>
        </w:numPr>
        <w:rPr>
          <w:b/>
          <w:bCs/>
        </w:rPr>
      </w:pPr>
      <w:r w:rsidRPr="00F42C67">
        <w:rPr>
          <w:b/>
          <w:bCs/>
        </w:rPr>
        <w:t>Mehmet ÖZKAN</w:t>
      </w:r>
    </w:p>
    <w:p w:rsidR="00405467" w:rsidRPr="00F42C67" w:rsidRDefault="00405467" w:rsidP="00F42C67">
      <w:pPr>
        <w:pStyle w:val="ListParagraph"/>
        <w:numPr>
          <w:ilvl w:val="0"/>
          <w:numId w:val="2"/>
        </w:numPr>
        <w:rPr>
          <w:b/>
          <w:bCs/>
        </w:rPr>
      </w:pPr>
      <w:r w:rsidRPr="00F42C67">
        <w:rPr>
          <w:b/>
          <w:bCs/>
        </w:rPr>
        <w:t>Nihan ÜNALDI</w:t>
      </w:r>
    </w:p>
    <w:p w:rsidR="00405467" w:rsidRPr="00F42C67" w:rsidRDefault="00405467" w:rsidP="00F42C67">
      <w:pPr>
        <w:rPr>
          <w:b/>
          <w:bCs/>
          <w:u w:val="single"/>
        </w:rPr>
      </w:pPr>
      <w:r w:rsidRPr="00F42C67">
        <w:rPr>
          <w:b/>
          <w:bCs/>
          <w:u w:val="single"/>
        </w:rPr>
        <w:t>Sağlık,Temizlik ve Beslenme Kulübü</w:t>
      </w:r>
    </w:p>
    <w:p w:rsidR="00405467" w:rsidRPr="00F42C67" w:rsidRDefault="00405467" w:rsidP="00F42C67">
      <w:pPr>
        <w:pStyle w:val="ListParagraph"/>
        <w:numPr>
          <w:ilvl w:val="0"/>
          <w:numId w:val="3"/>
        </w:numPr>
        <w:rPr>
          <w:b/>
          <w:bCs/>
        </w:rPr>
      </w:pPr>
      <w:r w:rsidRPr="00F42C67">
        <w:rPr>
          <w:b/>
          <w:bCs/>
        </w:rPr>
        <w:t>Burcu ERGİN MERT</w:t>
      </w:r>
    </w:p>
    <w:p w:rsidR="00405467" w:rsidRPr="00F42C67" w:rsidRDefault="00405467" w:rsidP="00F42C67">
      <w:pPr>
        <w:pStyle w:val="ListParagraph"/>
        <w:numPr>
          <w:ilvl w:val="0"/>
          <w:numId w:val="3"/>
        </w:numPr>
        <w:rPr>
          <w:b/>
          <w:bCs/>
        </w:rPr>
      </w:pPr>
      <w:r w:rsidRPr="00F42C67">
        <w:rPr>
          <w:b/>
          <w:bCs/>
        </w:rPr>
        <w:t>Fatmagül YILMAZ</w:t>
      </w:r>
    </w:p>
    <w:p w:rsidR="00405467" w:rsidRPr="00F42C67" w:rsidRDefault="00405467" w:rsidP="00F42C67">
      <w:pPr>
        <w:pStyle w:val="ListParagraph"/>
        <w:numPr>
          <w:ilvl w:val="0"/>
          <w:numId w:val="3"/>
        </w:numPr>
        <w:rPr>
          <w:b/>
          <w:bCs/>
        </w:rPr>
      </w:pPr>
      <w:r w:rsidRPr="00F42C67">
        <w:rPr>
          <w:b/>
          <w:bCs/>
        </w:rPr>
        <w:t>Sedef SAĞLAM</w:t>
      </w:r>
    </w:p>
    <w:p w:rsidR="00405467" w:rsidRPr="00F42C67" w:rsidRDefault="00405467" w:rsidP="00F42C67">
      <w:pPr>
        <w:rPr>
          <w:b/>
          <w:bCs/>
          <w:u w:val="single"/>
        </w:rPr>
      </w:pPr>
      <w:r w:rsidRPr="00F42C67">
        <w:rPr>
          <w:b/>
          <w:bCs/>
          <w:u w:val="single"/>
        </w:rPr>
        <w:t>Spor Kulübü</w:t>
      </w:r>
    </w:p>
    <w:p w:rsidR="00405467" w:rsidRPr="00F42C67" w:rsidRDefault="00405467" w:rsidP="00F42C67">
      <w:pPr>
        <w:pStyle w:val="ListParagraph"/>
        <w:numPr>
          <w:ilvl w:val="0"/>
          <w:numId w:val="4"/>
        </w:numPr>
        <w:rPr>
          <w:b/>
          <w:bCs/>
        </w:rPr>
      </w:pPr>
      <w:r w:rsidRPr="00F42C67">
        <w:rPr>
          <w:b/>
          <w:bCs/>
        </w:rPr>
        <w:t>Özge SUNGUR YILDIZ</w:t>
      </w:r>
    </w:p>
    <w:p w:rsidR="00405467" w:rsidRDefault="00405467" w:rsidP="00F42C67">
      <w:pPr>
        <w:pStyle w:val="ListParagraph"/>
        <w:numPr>
          <w:ilvl w:val="0"/>
          <w:numId w:val="4"/>
        </w:numPr>
        <w:rPr>
          <w:b/>
          <w:bCs/>
        </w:rPr>
      </w:pPr>
      <w:r w:rsidRPr="00F42C67">
        <w:rPr>
          <w:b/>
          <w:bCs/>
        </w:rPr>
        <w:t>Elif AKSOY</w:t>
      </w:r>
    </w:p>
    <w:p w:rsidR="00405467" w:rsidRPr="00F42C67" w:rsidRDefault="00405467" w:rsidP="00F42C67">
      <w:pPr>
        <w:rPr>
          <w:b/>
          <w:bCs/>
        </w:rPr>
      </w:pPr>
      <w:r>
        <w:rPr>
          <w:b/>
          <w:bCs/>
        </w:rPr>
        <w:t>17.</w:t>
      </w:r>
      <w:r w:rsidRPr="00F42C67">
        <w:t xml:space="preserve"> </w:t>
      </w:r>
      <w:r>
        <w:rPr>
          <w:b/>
          <w:bCs/>
        </w:rPr>
        <w:t>S</w:t>
      </w:r>
      <w:r w:rsidRPr="00F42C67">
        <w:rPr>
          <w:b/>
          <w:bCs/>
        </w:rPr>
        <w:t>osyal etkinlikler kuruluna bir danışman öğretmenin seçilmesi</w:t>
      </w:r>
    </w:p>
    <w:p w:rsidR="00405467" w:rsidRDefault="00405467" w:rsidP="001066FF">
      <w:r>
        <w:t>Hilal TUNA ACUN seçilmiştir.</w:t>
      </w:r>
    </w:p>
    <w:p w:rsidR="00405467" w:rsidRDefault="00405467" w:rsidP="001066FF">
      <w:pPr>
        <w:rPr>
          <w:b/>
          <w:bCs/>
        </w:rPr>
      </w:pPr>
      <w:r w:rsidRPr="00F42C67">
        <w:rPr>
          <w:b/>
          <w:bCs/>
        </w:rPr>
        <w:t>18. Toplum hizmeti çalışma konularının belirlenmesi</w:t>
      </w:r>
    </w:p>
    <w:p w:rsidR="00405467" w:rsidRDefault="00405467" w:rsidP="001066FF">
      <w:r w:rsidRPr="00F42C67">
        <w:t>Sosyal etkinlikler yönetmeliğinin 12 ve 13. madde uyarınca belirlenen konuların her sınıf seviyesinde planlamasının yapılarak izlenmesi gerekmektedir.</w:t>
      </w:r>
    </w:p>
    <w:p w:rsidR="00405467" w:rsidRDefault="00405467" w:rsidP="001066FF">
      <w:pPr>
        <w:rPr>
          <w:b/>
          <w:bCs/>
        </w:rPr>
      </w:pPr>
      <w:r w:rsidRPr="00F42C67">
        <w:rPr>
          <w:b/>
          <w:bCs/>
        </w:rPr>
        <w:t>19. Rehberlik ve psikolojik danışma hizmetleri yürütme Komisyonu için rehber öğretmen görevlendirilmesi</w:t>
      </w:r>
    </w:p>
    <w:p w:rsidR="00405467" w:rsidRPr="00F42C67" w:rsidRDefault="00405467" w:rsidP="001066FF">
      <w:r w:rsidRPr="00F42C67">
        <w:t>İlçe Mem tarafından görevlendirilecek rehber öğretmen başkanlığında bu alandaki işler yürütülecektir.Görevlendirme olmazsa her sınıf öğretmeni kendisi yapacaktır.</w:t>
      </w:r>
    </w:p>
    <w:p w:rsidR="00405467" w:rsidRPr="00F42C67" w:rsidRDefault="00405467" w:rsidP="001066FF">
      <w:pPr>
        <w:rPr>
          <w:b/>
          <w:bCs/>
        </w:rPr>
      </w:pPr>
      <w:r>
        <w:rPr>
          <w:b/>
          <w:bCs/>
        </w:rPr>
        <w:t>20.</w:t>
      </w:r>
      <w:r w:rsidRPr="00EB1A60">
        <w:t xml:space="preserve"> </w:t>
      </w:r>
      <w:r>
        <w:rPr>
          <w:b/>
          <w:bCs/>
        </w:rPr>
        <w:t>S</w:t>
      </w:r>
      <w:r w:rsidRPr="00EB1A60">
        <w:rPr>
          <w:b/>
          <w:bCs/>
        </w:rPr>
        <w:t>atın alma komisyonuna biri okul öncesi öğretmeni olmak üzere 3</w:t>
      </w:r>
      <w:r>
        <w:rPr>
          <w:b/>
          <w:bCs/>
        </w:rPr>
        <w:t xml:space="preserve"> asil ,</w:t>
      </w:r>
      <w:r w:rsidRPr="00EB1A60">
        <w:rPr>
          <w:b/>
          <w:bCs/>
        </w:rPr>
        <w:t xml:space="preserve"> 3 yedek öğretmen seçilmesi</w:t>
      </w:r>
    </w:p>
    <w:p w:rsidR="00405467" w:rsidRPr="00EB1A60" w:rsidRDefault="00405467" w:rsidP="001066FF">
      <w:pPr>
        <w:rPr>
          <w:b/>
          <w:bCs/>
          <w:u w:val="single"/>
        </w:rPr>
      </w:pPr>
      <w:r w:rsidRPr="00EB1A60">
        <w:rPr>
          <w:b/>
          <w:bCs/>
          <w:u w:val="single"/>
        </w:rPr>
        <w:t>Satın alma komisyonu asil üyeler</w:t>
      </w:r>
    </w:p>
    <w:p w:rsidR="00405467" w:rsidRPr="00EB1A60" w:rsidRDefault="00405467" w:rsidP="00EB1A60">
      <w:pPr>
        <w:pStyle w:val="ListParagraph"/>
        <w:numPr>
          <w:ilvl w:val="0"/>
          <w:numId w:val="5"/>
        </w:numPr>
        <w:rPr>
          <w:b/>
          <w:bCs/>
        </w:rPr>
      </w:pPr>
      <w:r w:rsidRPr="00EB1A60">
        <w:rPr>
          <w:b/>
          <w:bCs/>
        </w:rPr>
        <w:t>Sedef SAĞLAM</w:t>
      </w:r>
    </w:p>
    <w:p w:rsidR="00405467" w:rsidRPr="00EB1A60" w:rsidRDefault="00405467" w:rsidP="00EB1A60">
      <w:pPr>
        <w:pStyle w:val="ListParagraph"/>
        <w:numPr>
          <w:ilvl w:val="0"/>
          <w:numId w:val="5"/>
        </w:numPr>
        <w:rPr>
          <w:b/>
          <w:bCs/>
        </w:rPr>
      </w:pPr>
      <w:r w:rsidRPr="00EB1A60">
        <w:rPr>
          <w:b/>
          <w:bCs/>
        </w:rPr>
        <w:t>Mehmet ÖZKAN</w:t>
      </w:r>
    </w:p>
    <w:p w:rsidR="00405467" w:rsidRPr="00EB1A60" w:rsidRDefault="00405467" w:rsidP="00EB1A60">
      <w:pPr>
        <w:pStyle w:val="ListParagraph"/>
        <w:numPr>
          <w:ilvl w:val="0"/>
          <w:numId w:val="5"/>
        </w:numPr>
      </w:pPr>
      <w:r w:rsidRPr="00EB1A60">
        <w:rPr>
          <w:b/>
          <w:bCs/>
        </w:rPr>
        <w:t>Burcu ERGİN MERT</w:t>
      </w:r>
    </w:p>
    <w:p w:rsidR="00405467" w:rsidRDefault="00405467" w:rsidP="00EB1A60">
      <w:pPr>
        <w:rPr>
          <w:b/>
          <w:bCs/>
          <w:u w:val="single"/>
        </w:rPr>
      </w:pPr>
      <w:r w:rsidRPr="00EB1A60">
        <w:rPr>
          <w:b/>
          <w:bCs/>
          <w:u w:val="single"/>
        </w:rPr>
        <w:t>Satın alma komisyonu yedek üyeler</w:t>
      </w:r>
    </w:p>
    <w:p w:rsidR="00405467" w:rsidRPr="00EB1A60" w:rsidRDefault="00405467" w:rsidP="00EB1A60">
      <w:pPr>
        <w:pStyle w:val="ListParagraph"/>
        <w:numPr>
          <w:ilvl w:val="0"/>
          <w:numId w:val="6"/>
        </w:numPr>
        <w:rPr>
          <w:b/>
          <w:bCs/>
        </w:rPr>
      </w:pPr>
      <w:r w:rsidRPr="00EB1A60">
        <w:rPr>
          <w:b/>
          <w:bCs/>
        </w:rPr>
        <w:t>Elif AKSOY</w:t>
      </w:r>
    </w:p>
    <w:p w:rsidR="00405467" w:rsidRPr="00EB1A60" w:rsidRDefault="00405467" w:rsidP="00EB1A60">
      <w:pPr>
        <w:pStyle w:val="ListParagraph"/>
        <w:numPr>
          <w:ilvl w:val="0"/>
          <w:numId w:val="6"/>
        </w:numPr>
        <w:rPr>
          <w:b/>
          <w:bCs/>
        </w:rPr>
      </w:pPr>
      <w:r w:rsidRPr="00EB1A60">
        <w:rPr>
          <w:b/>
          <w:bCs/>
        </w:rPr>
        <w:t>Nihal ÜNALDI</w:t>
      </w:r>
    </w:p>
    <w:p w:rsidR="00405467" w:rsidRPr="00EB1A60" w:rsidRDefault="00405467" w:rsidP="00EB1A60">
      <w:pPr>
        <w:pStyle w:val="ListParagraph"/>
        <w:numPr>
          <w:ilvl w:val="0"/>
          <w:numId w:val="6"/>
        </w:numPr>
      </w:pPr>
      <w:r w:rsidRPr="00EB1A60">
        <w:rPr>
          <w:b/>
          <w:bCs/>
        </w:rPr>
        <w:t>Özge SUNGUR YILDIZ</w:t>
      </w:r>
    </w:p>
    <w:p w:rsidR="00405467" w:rsidRDefault="00405467" w:rsidP="00EB1A60">
      <w:pPr>
        <w:rPr>
          <w:b/>
          <w:bCs/>
        </w:rPr>
      </w:pPr>
      <w:r w:rsidRPr="00EB1A60">
        <w:rPr>
          <w:b/>
          <w:bCs/>
        </w:rPr>
        <w:t xml:space="preserve">21. </w:t>
      </w:r>
      <w:r>
        <w:rPr>
          <w:b/>
          <w:bCs/>
        </w:rPr>
        <w:t>Muayene ve teslim alma</w:t>
      </w:r>
      <w:r w:rsidRPr="00EB1A60">
        <w:rPr>
          <w:b/>
          <w:bCs/>
        </w:rPr>
        <w:t xml:space="preserve"> komisyonuna biri okul öncesi öğretmeni olmak üzere </w:t>
      </w:r>
      <w:r>
        <w:rPr>
          <w:b/>
          <w:bCs/>
        </w:rPr>
        <w:t>2</w:t>
      </w:r>
      <w:r w:rsidRPr="00EB1A60">
        <w:rPr>
          <w:b/>
          <w:bCs/>
        </w:rPr>
        <w:t xml:space="preserve"> öğretmen seçilmesi</w:t>
      </w:r>
    </w:p>
    <w:p w:rsidR="00405467" w:rsidRPr="00EB1A60" w:rsidRDefault="00405467" w:rsidP="00EB1A60">
      <w:pPr>
        <w:pStyle w:val="ListParagraph"/>
        <w:numPr>
          <w:ilvl w:val="0"/>
          <w:numId w:val="7"/>
        </w:numPr>
        <w:rPr>
          <w:b/>
          <w:bCs/>
        </w:rPr>
      </w:pPr>
      <w:r w:rsidRPr="00EB1A60">
        <w:rPr>
          <w:b/>
          <w:bCs/>
        </w:rPr>
        <w:t>Sedef SAĞLAM</w:t>
      </w:r>
    </w:p>
    <w:p w:rsidR="00405467" w:rsidRPr="00EB1A60" w:rsidRDefault="00405467" w:rsidP="00EB1A60">
      <w:pPr>
        <w:pStyle w:val="ListParagraph"/>
        <w:numPr>
          <w:ilvl w:val="0"/>
          <w:numId w:val="7"/>
        </w:numPr>
        <w:rPr>
          <w:b/>
          <w:bCs/>
        </w:rPr>
      </w:pPr>
      <w:r w:rsidRPr="00EB1A60">
        <w:rPr>
          <w:b/>
          <w:bCs/>
        </w:rPr>
        <w:t>Hilal TUNA ACUN</w:t>
      </w:r>
    </w:p>
    <w:p w:rsidR="00405467" w:rsidRPr="00EB1A60" w:rsidRDefault="00405467" w:rsidP="00EB1A60">
      <w:pPr>
        <w:pStyle w:val="ListParagraph"/>
        <w:numPr>
          <w:ilvl w:val="0"/>
          <w:numId w:val="7"/>
        </w:numPr>
        <w:rPr>
          <w:b/>
          <w:bCs/>
        </w:rPr>
      </w:pPr>
      <w:r w:rsidRPr="00EB1A60">
        <w:rPr>
          <w:b/>
          <w:bCs/>
        </w:rPr>
        <w:t>Fatmagül YILMAZ</w:t>
      </w:r>
    </w:p>
    <w:p w:rsidR="00405467" w:rsidRDefault="00405467" w:rsidP="00EB1A60">
      <w:pPr>
        <w:rPr>
          <w:b/>
          <w:bCs/>
        </w:rPr>
      </w:pPr>
      <w:r w:rsidRPr="00EB1A60">
        <w:rPr>
          <w:b/>
          <w:bCs/>
        </w:rPr>
        <w:t>22.Okul aile birliği denetleme kuruluna iki asil,iki yedek öğretmenin seçilmesi</w:t>
      </w:r>
    </w:p>
    <w:p w:rsidR="00405467" w:rsidRPr="00EB1A60" w:rsidRDefault="00405467" w:rsidP="00EB1A60">
      <w:pPr>
        <w:rPr>
          <w:b/>
          <w:bCs/>
          <w:u w:val="single"/>
        </w:rPr>
      </w:pPr>
      <w:r w:rsidRPr="00EB1A60">
        <w:rPr>
          <w:b/>
          <w:bCs/>
          <w:u w:val="single"/>
        </w:rPr>
        <w:t>Okul aile birliği denetleme kurulu asil öğretmenler</w:t>
      </w:r>
    </w:p>
    <w:p w:rsidR="00405467" w:rsidRPr="00EB1A60" w:rsidRDefault="00405467" w:rsidP="00EB1A60">
      <w:pPr>
        <w:pStyle w:val="ListParagraph"/>
        <w:numPr>
          <w:ilvl w:val="0"/>
          <w:numId w:val="8"/>
        </w:numPr>
        <w:rPr>
          <w:b/>
          <w:bCs/>
        </w:rPr>
      </w:pPr>
      <w:r w:rsidRPr="00EB1A60">
        <w:rPr>
          <w:b/>
          <w:bCs/>
        </w:rPr>
        <w:t>Mehmet ÖZKAN</w:t>
      </w:r>
    </w:p>
    <w:p w:rsidR="00405467" w:rsidRPr="00EB1A60" w:rsidRDefault="00405467" w:rsidP="00EB1A60">
      <w:pPr>
        <w:pStyle w:val="ListParagraph"/>
        <w:numPr>
          <w:ilvl w:val="0"/>
          <w:numId w:val="8"/>
        </w:numPr>
        <w:rPr>
          <w:b/>
          <w:bCs/>
        </w:rPr>
      </w:pPr>
      <w:r w:rsidRPr="00EB1A60">
        <w:rPr>
          <w:b/>
          <w:bCs/>
        </w:rPr>
        <w:t>Burcu ERGİN MERT</w:t>
      </w:r>
    </w:p>
    <w:p w:rsidR="00405467" w:rsidRPr="00EB1A60" w:rsidRDefault="00405467" w:rsidP="00EB1A60">
      <w:pPr>
        <w:rPr>
          <w:b/>
          <w:bCs/>
          <w:u w:val="single"/>
        </w:rPr>
      </w:pPr>
      <w:r w:rsidRPr="00EB1A60">
        <w:rPr>
          <w:b/>
          <w:bCs/>
          <w:u w:val="single"/>
        </w:rPr>
        <w:t>Okul aile birliği denetleme kurulu yedek öğretmenler</w:t>
      </w:r>
    </w:p>
    <w:p w:rsidR="00405467" w:rsidRPr="00EB1A60" w:rsidRDefault="00405467" w:rsidP="00EB1A60">
      <w:pPr>
        <w:pStyle w:val="ListParagraph"/>
        <w:numPr>
          <w:ilvl w:val="0"/>
          <w:numId w:val="9"/>
        </w:numPr>
        <w:rPr>
          <w:b/>
          <w:bCs/>
        </w:rPr>
      </w:pPr>
      <w:r w:rsidRPr="00EB1A60">
        <w:rPr>
          <w:b/>
          <w:bCs/>
        </w:rPr>
        <w:t>Elif AKSOY</w:t>
      </w:r>
    </w:p>
    <w:p w:rsidR="00405467" w:rsidRDefault="00405467" w:rsidP="00EB1A60">
      <w:pPr>
        <w:pStyle w:val="ListParagraph"/>
        <w:numPr>
          <w:ilvl w:val="0"/>
          <w:numId w:val="9"/>
        </w:numPr>
        <w:rPr>
          <w:b/>
          <w:bCs/>
        </w:rPr>
      </w:pPr>
      <w:r w:rsidRPr="00EB1A60">
        <w:rPr>
          <w:b/>
          <w:bCs/>
        </w:rPr>
        <w:t>Hilal TUNA ACUN</w:t>
      </w:r>
    </w:p>
    <w:p w:rsidR="00405467" w:rsidRDefault="00405467" w:rsidP="00EB1A60">
      <w:pPr>
        <w:rPr>
          <w:b/>
          <w:bCs/>
        </w:rPr>
      </w:pPr>
      <w:r>
        <w:rPr>
          <w:b/>
          <w:bCs/>
        </w:rPr>
        <w:t>23.Zümre Başkanı Öğretmenlerin Belirlenmesi</w:t>
      </w:r>
    </w:p>
    <w:p w:rsidR="00405467" w:rsidRPr="00EB1A60" w:rsidRDefault="00405467" w:rsidP="00EB1A60">
      <w:pPr>
        <w:pStyle w:val="ListParagraph"/>
        <w:numPr>
          <w:ilvl w:val="0"/>
          <w:numId w:val="10"/>
        </w:numPr>
        <w:rPr>
          <w:b/>
          <w:bCs/>
        </w:rPr>
      </w:pPr>
      <w:r w:rsidRPr="00EB1A60">
        <w:rPr>
          <w:b/>
          <w:bCs/>
        </w:rPr>
        <w:t>1.Sınıflar     SEVGÜL ÖZGÜR</w:t>
      </w:r>
    </w:p>
    <w:p w:rsidR="00405467" w:rsidRPr="00EB1A60" w:rsidRDefault="00405467" w:rsidP="00EB1A60">
      <w:pPr>
        <w:pStyle w:val="ListParagraph"/>
        <w:numPr>
          <w:ilvl w:val="0"/>
          <w:numId w:val="10"/>
        </w:numPr>
        <w:rPr>
          <w:b/>
          <w:bCs/>
        </w:rPr>
      </w:pPr>
      <w:r w:rsidRPr="00EB1A60">
        <w:rPr>
          <w:b/>
          <w:bCs/>
        </w:rPr>
        <w:t>2.Sınıflar     Mehmet ÖZKAN</w:t>
      </w:r>
    </w:p>
    <w:p w:rsidR="00405467" w:rsidRPr="00EB1A60" w:rsidRDefault="00405467" w:rsidP="00EB1A60">
      <w:pPr>
        <w:pStyle w:val="ListParagraph"/>
        <w:numPr>
          <w:ilvl w:val="0"/>
          <w:numId w:val="10"/>
        </w:numPr>
        <w:rPr>
          <w:b/>
          <w:bCs/>
        </w:rPr>
      </w:pPr>
      <w:r w:rsidRPr="00EB1A60">
        <w:rPr>
          <w:b/>
          <w:bCs/>
        </w:rPr>
        <w:t>3.Sınıflar     Burcu ERGİN MERT</w:t>
      </w:r>
    </w:p>
    <w:p w:rsidR="00405467" w:rsidRPr="00EB1A60" w:rsidRDefault="00405467" w:rsidP="00EB1A60">
      <w:pPr>
        <w:pStyle w:val="ListParagraph"/>
        <w:numPr>
          <w:ilvl w:val="0"/>
          <w:numId w:val="10"/>
        </w:numPr>
        <w:rPr>
          <w:b/>
          <w:bCs/>
        </w:rPr>
      </w:pPr>
      <w:r w:rsidRPr="00EB1A60">
        <w:rPr>
          <w:b/>
          <w:bCs/>
        </w:rPr>
        <w:t>4.Sınıflar     Özge SUNGUR YILDIZ</w:t>
      </w:r>
    </w:p>
    <w:p w:rsidR="00405467" w:rsidRPr="00EB1A60" w:rsidRDefault="00405467" w:rsidP="00EB1A60">
      <w:pPr>
        <w:pStyle w:val="ListParagraph"/>
        <w:numPr>
          <w:ilvl w:val="0"/>
          <w:numId w:val="10"/>
        </w:numPr>
        <w:rPr>
          <w:b/>
          <w:bCs/>
        </w:rPr>
      </w:pPr>
      <w:r w:rsidRPr="00EB1A60">
        <w:rPr>
          <w:b/>
          <w:bCs/>
        </w:rPr>
        <w:t>İngilizce     Nihal ÜNALDI</w:t>
      </w:r>
    </w:p>
    <w:p w:rsidR="00405467" w:rsidRDefault="00405467" w:rsidP="00EB1A60">
      <w:pPr>
        <w:pStyle w:val="ListParagraph"/>
        <w:numPr>
          <w:ilvl w:val="0"/>
          <w:numId w:val="10"/>
        </w:numPr>
        <w:rPr>
          <w:b/>
          <w:bCs/>
        </w:rPr>
      </w:pPr>
      <w:r w:rsidRPr="00EB1A60">
        <w:rPr>
          <w:b/>
          <w:bCs/>
        </w:rPr>
        <w:t>Anasınıfı     Sedef SAĞLAM</w:t>
      </w:r>
    </w:p>
    <w:p w:rsidR="00405467" w:rsidRDefault="00405467" w:rsidP="00EB1A60">
      <w:pPr>
        <w:rPr>
          <w:b/>
          <w:bCs/>
        </w:rPr>
      </w:pPr>
      <w:r>
        <w:rPr>
          <w:b/>
          <w:bCs/>
        </w:rPr>
        <w:t>24.Okul zümre başkanının belirlenmesi</w:t>
      </w:r>
    </w:p>
    <w:p w:rsidR="00405467" w:rsidRPr="00EB1A60" w:rsidRDefault="00405467" w:rsidP="00EB1A60">
      <w:pPr>
        <w:pStyle w:val="ListParagraph"/>
        <w:numPr>
          <w:ilvl w:val="0"/>
          <w:numId w:val="11"/>
        </w:numPr>
        <w:rPr>
          <w:b/>
          <w:bCs/>
        </w:rPr>
      </w:pPr>
      <w:r w:rsidRPr="00EB1A60">
        <w:rPr>
          <w:b/>
          <w:bCs/>
        </w:rPr>
        <w:t>Mehmet ÖZKAN</w:t>
      </w:r>
    </w:p>
    <w:p w:rsidR="00405467" w:rsidRPr="00E56338" w:rsidRDefault="00405467" w:rsidP="00EB1A60">
      <w:pPr>
        <w:rPr>
          <w:b/>
          <w:bCs/>
        </w:rPr>
      </w:pPr>
      <w:r w:rsidRPr="00E56338">
        <w:rPr>
          <w:b/>
          <w:bCs/>
        </w:rPr>
        <w:t>25.Okul personeli ve öğrenci kılık kıyafet durumları</w:t>
      </w:r>
    </w:p>
    <w:p w:rsidR="00405467" w:rsidRDefault="00405467" w:rsidP="00EB1A60">
      <w:r w:rsidRPr="00E56338">
        <w:t>657 bağlı esaslar çerçevesinde öğretmenler kılık kıyafete göre giyinmelidir</w:t>
      </w:r>
      <w:r>
        <w:t>.</w:t>
      </w:r>
      <w:r w:rsidRPr="00E56338">
        <w:t xml:space="preserve"> </w:t>
      </w:r>
      <w:r>
        <w:t>Sendikaya bağlı onların sorumluluk kendilerinde</w:t>
      </w:r>
      <w:r w:rsidRPr="00E56338">
        <w:t>dir</w:t>
      </w:r>
      <w:r>
        <w:t>.Öğrenci dikkatini dağıtacak kıyafetler olmamalıdır.Öğrenci kıyafetleri daha önce okul aile birliğinin belirlediği kıyafetlerdir.</w:t>
      </w:r>
    </w:p>
    <w:p w:rsidR="00405467" w:rsidRDefault="00405467" w:rsidP="00EB1A60">
      <w:pPr>
        <w:rPr>
          <w:b/>
          <w:bCs/>
        </w:rPr>
      </w:pPr>
      <w:r w:rsidRPr="00E56338">
        <w:rPr>
          <w:b/>
          <w:bCs/>
        </w:rPr>
        <w:t>26. Okul öğrenci Meclisi seçimleri için Seçim Kurulu'na bir öğretmen seçilmesi</w:t>
      </w:r>
    </w:p>
    <w:p w:rsidR="00405467" w:rsidRPr="00E56338" w:rsidRDefault="00405467" w:rsidP="00E56338">
      <w:pPr>
        <w:pStyle w:val="ListParagraph"/>
        <w:numPr>
          <w:ilvl w:val="0"/>
          <w:numId w:val="11"/>
        </w:numPr>
        <w:rPr>
          <w:b/>
          <w:bCs/>
        </w:rPr>
      </w:pPr>
      <w:r w:rsidRPr="00E56338">
        <w:rPr>
          <w:b/>
          <w:bCs/>
        </w:rPr>
        <w:t xml:space="preserve">Elif AKSOY </w:t>
      </w:r>
    </w:p>
    <w:p w:rsidR="00405467" w:rsidRDefault="00405467" w:rsidP="00E56338">
      <w:pPr>
        <w:pStyle w:val="ListParagraph"/>
        <w:numPr>
          <w:ilvl w:val="0"/>
          <w:numId w:val="11"/>
        </w:numPr>
        <w:rPr>
          <w:b/>
          <w:bCs/>
        </w:rPr>
      </w:pPr>
      <w:r w:rsidRPr="00E56338">
        <w:rPr>
          <w:b/>
          <w:bCs/>
        </w:rPr>
        <w:t>Özge SUNGUR YILDIZ</w:t>
      </w:r>
    </w:p>
    <w:p w:rsidR="00405467" w:rsidRDefault="00405467" w:rsidP="00E56338">
      <w:pPr>
        <w:rPr>
          <w:b/>
          <w:bCs/>
        </w:rPr>
      </w:pPr>
      <w:r>
        <w:rPr>
          <w:b/>
          <w:bCs/>
        </w:rPr>
        <w:t>27.</w:t>
      </w:r>
      <w:r w:rsidRPr="00E56338">
        <w:t xml:space="preserve"> </w:t>
      </w:r>
      <w:r>
        <w:rPr>
          <w:b/>
          <w:bCs/>
        </w:rPr>
        <w:t>Okula gelen r</w:t>
      </w:r>
      <w:r w:rsidRPr="00E56338">
        <w:rPr>
          <w:b/>
          <w:bCs/>
        </w:rPr>
        <w:t>esmi yazıların i</w:t>
      </w:r>
      <w:r>
        <w:rPr>
          <w:b/>
          <w:bCs/>
        </w:rPr>
        <w:t>ncelenmesi Tebliğler dergisinin</w:t>
      </w:r>
      <w:r w:rsidRPr="00E56338">
        <w:rPr>
          <w:b/>
          <w:bCs/>
        </w:rPr>
        <w:t xml:space="preserve"> takip edilmesi</w:t>
      </w:r>
    </w:p>
    <w:p w:rsidR="00405467" w:rsidRDefault="00405467" w:rsidP="00E56338">
      <w:r w:rsidRPr="00E56338">
        <w:t>Okula gelen Resmi yazıların duyuru dosyasından zamanında takip edilmeli ve imzalanarak dosyaya tekrar konulması gerekmektedir.Yazılara cevap verilmesi gereken durumlarda zamanında idareye bilgi verilmesi gerekmektedir.</w:t>
      </w:r>
    </w:p>
    <w:p w:rsidR="00405467" w:rsidRDefault="00405467" w:rsidP="00E56338">
      <w:pPr>
        <w:rPr>
          <w:b/>
          <w:bCs/>
        </w:rPr>
      </w:pPr>
      <w:r w:rsidRPr="00E56338">
        <w:rPr>
          <w:b/>
          <w:bCs/>
        </w:rPr>
        <w:t>28.Okul yazı inceleme kuruluna iki öğretmen seçilmesi</w:t>
      </w:r>
    </w:p>
    <w:p w:rsidR="00405467" w:rsidRPr="00E56338" w:rsidRDefault="00405467" w:rsidP="00E56338">
      <w:pPr>
        <w:pStyle w:val="ListParagraph"/>
        <w:numPr>
          <w:ilvl w:val="0"/>
          <w:numId w:val="12"/>
        </w:numPr>
        <w:rPr>
          <w:b/>
          <w:bCs/>
        </w:rPr>
      </w:pPr>
      <w:r w:rsidRPr="00E56338">
        <w:rPr>
          <w:b/>
          <w:bCs/>
        </w:rPr>
        <w:t>Malik HANÇER (Başkan)</w:t>
      </w:r>
    </w:p>
    <w:p w:rsidR="00405467" w:rsidRPr="00E56338" w:rsidRDefault="00405467" w:rsidP="00E56338">
      <w:pPr>
        <w:pStyle w:val="ListParagraph"/>
        <w:numPr>
          <w:ilvl w:val="0"/>
          <w:numId w:val="12"/>
        </w:numPr>
        <w:rPr>
          <w:b/>
          <w:bCs/>
        </w:rPr>
      </w:pPr>
      <w:r w:rsidRPr="00E56338">
        <w:rPr>
          <w:b/>
          <w:bCs/>
        </w:rPr>
        <w:t>Sevgül ÖZGÜR</w:t>
      </w:r>
    </w:p>
    <w:p w:rsidR="00405467" w:rsidRDefault="00405467" w:rsidP="00E56338">
      <w:pPr>
        <w:pStyle w:val="ListParagraph"/>
        <w:numPr>
          <w:ilvl w:val="0"/>
          <w:numId w:val="12"/>
        </w:numPr>
        <w:rPr>
          <w:b/>
          <w:bCs/>
        </w:rPr>
      </w:pPr>
      <w:r w:rsidRPr="00E56338">
        <w:rPr>
          <w:b/>
          <w:bCs/>
        </w:rPr>
        <w:t>Burcu ERGİN MERT</w:t>
      </w:r>
    </w:p>
    <w:p w:rsidR="00405467" w:rsidRDefault="00405467" w:rsidP="00E56338">
      <w:pPr>
        <w:rPr>
          <w:b/>
          <w:bCs/>
        </w:rPr>
      </w:pPr>
      <w:r>
        <w:rPr>
          <w:b/>
          <w:bCs/>
        </w:rPr>
        <w:t>29.Ders dışı eğitim çalışmalarının planlanması ve karara bağlanması</w:t>
      </w:r>
    </w:p>
    <w:p w:rsidR="00405467" w:rsidRDefault="00405467" w:rsidP="00E56338">
      <w:r w:rsidRPr="00E56338">
        <w:t>Halk eğitim merkezinin düzenleyeceği kurs dahilinde sertifikası olmayan öğretmenlerin kurs açamayacağı tüm öğretmenlere duyuruldu.Kurs tarihinin daha sonra halk eğitim tarafından belirleneceği belirtildi.</w:t>
      </w:r>
    </w:p>
    <w:p w:rsidR="00405467" w:rsidRDefault="00405467" w:rsidP="00E56338">
      <w:pPr>
        <w:rPr>
          <w:b/>
          <w:bCs/>
        </w:rPr>
      </w:pPr>
      <w:r w:rsidRPr="00E56338">
        <w:rPr>
          <w:b/>
          <w:bCs/>
        </w:rPr>
        <w:t>30.Dilek ve temenniler</w:t>
      </w:r>
    </w:p>
    <w:p w:rsidR="00405467" w:rsidRPr="00DB18C1" w:rsidRDefault="00405467" w:rsidP="00E56338">
      <w:r w:rsidRPr="00DB18C1">
        <w:t>Okul müdürü Mehmet TAŞDEMİR tarafından iyi bir eğitim öğretim yılı geçirilmesi konusunda dilek ve temennilerde bulunuldu.</w:t>
      </w:r>
    </w:p>
    <w:p w:rsidR="00405467" w:rsidRDefault="00405467" w:rsidP="00E56338">
      <w:pPr>
        <w:rPr>
          <w:b/>
          <w:bCs/>
        </w:rPr>
      </w:pPr>
      <w:r>
        <w:rPr>
          <w:b/>
          <w:bCs/>
        </w:rPr>
        <w:t>31.Kapanış</w:t>
      </w:r>
    </w:p>
    <w:p w:rsidR="00405467" w:rsidRPr="00DB18C1" w:rsidRDefault="00405467" w:rsidP="00E56338">
      <w:r w:rsidRPr="00DB18C1">
        <w:t>Dilek ve temenniler belirtilerek 2017-2018 Eğitim Öğretim yılının başarılı,mutlu bir şekilde geçirilmesi dileğinde bulunuldu.</w:t>
      </w:r>
    </w:p>
    <w:bookmarkStart w:id="0" w:name="_GoBack"/>
    <w:bookmarkEnd w:id="0"/>
    <w:p w:rsidR="00405467" w:rsidRDefault="00405467" w:rsidP="00795DCE">
      <w:pPr>
        <w:jc w:val="center"/>
        <w:rPr>
          <w:rFonts w:ascii="Baskerville Old Face" w:eastAsia="Batang" w:hAnsi="Baskerville Old Face" w:cs="Baskerville Old Face"/>
          <w:b/>
          <w:bCs/>
          <w:color w:val="444444"/>
        </w:rPr>
      </w:pPr>
      <w:r>
        <w:rPr>
          <w:rFonts w:ascii="Baskerville Old Face" w:eastAsia="Batang" w:hAnsi="Baskerville Old Face" w:cs="Baskerville Old Face"/>
          <w:b/>
          <w:bCs/>
          <w:color w:val="444444"/>
        </w:rPr>
        <w:fldChar w:fldCharType="begin"/>
      </w:r>
      <w:r>
        <w:rPr>
          <w:rFonts w:ascii="Baskerville Old Face" w:eastAsia="Batang" w:hAnsi="Baskerville Old Face" w:cs="Baskerville Old Face"/>
          <w:b/>
          <w:bCs/>
          <w:color w:val="444444"/>
        </w:rPr>
        <w:instrText xml:space="preserve"> HYPERLINK "http://www.sorubak.com/" </w:instrText>
      </w:r>
      <w:r>
        <w:rPr>
          <w:rFonts w:ascii="Baskerville Old Face" w:eastAsia="Batang" w:hAnsi="Baskerville Old Face" w:cs="Baskerville Old Face"/>
          <w:b/>
          <w:bCs/>
          <w:color w:val="444444"/>
        </w:rPr>
        <w:fldChar w:fldCharType="separate"/>
      </w:r>
      <w:r>
        <w:rPr>
          <w:rStyle w:val="Hyperlink"/>
          <w:rFonts w:eastAsia="Batang"/>
          <w:b/>
          <w:bCs/>
        </w:rPr>
        <w:t>http://www.sorubak.com</w:t>
      </w:r>
      <w:r>
        <w:rPr>
          <w:rFonts w:ascii="Baskerville Old Face" w:eastAsia="Batang" w:hAnsi="Baskerville Old Face" w:cs="Baskerville Old Face"/>
          <w:b/>
          <w:bCs/>
          <w:color w:val="444444"/>
        </w:rPr>
        <w:fldChar w:fldCharType="end"/>
      </w:r>
      <w:r>
        <w:rPr>
          <w:rFonts w:ascii="Baskerville Old Face" w:eastAsia="Batang" w:hAnsi="Baskerville Old Face" w:cs="Baskerville Old Face"/>
          <w:b/>
          <w:bCs/>
          <w:color w:val="444444"/>
        </w:rPr>
        <w:t xml:space="preserve"> </w:t>
      </w:r>
    </w:p>
    <w:p w:rsidR="00405467" w:rsidRPr="00E56338" w:rsidRDefault="00405467" w:rsidP="00795DCE"/>
    <w:sectPr w:rsidR="00405467" w:rsidRPr="00E56338" w:rsidSect="00491C8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Batang">
    <w:altName w:val="©öUAA"/>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F71A7"/>
    <w:multiLevelType w:val="hybridMultilevel"/>
    <w:tmpl w:val="C3C4EB62"/>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13820554"/>
    <w:multiLevelType w:val="hybridMultilevel"/>
    <w:tmpl w:val="1AF0F35C"/>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1A490D64"/>
    <w:multiLevelType w:val="hybridMultilevel"/>
    <w:tmpl w:val="E0549826"/>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
    <w:nsid w:val="29445003"/>
    <w:multiLevelType w:val="hybridMultilevel"/>
    <w:tmpl w:val="AE6C13A2"/>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2EA34F70"/>
    <w:multiLevelType w:val="hybridMultilevel"/>
    <w:tmpl w:val="6266378E"/>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5">
    <w:nsid w:val="322152AE"/>
    <w:multiLevelType w:val="hybridMultilevel"/>
    <w:tmpl w:val="3DC8A316"/>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6">
    <w:nsid w:val="38BB2CF1"/>
    <w:multiLevelType w:val="hybridMultilevel"/>
    <w:tmpl w:val="BAD62B60"/>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7">
    <w:nsid w:val="3B2C53A9"/>
    <w:multiLevelType w:val="hybridMultilevel"/>
    <w:tmpl w:val="8CF8A4AE"/>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8">
    <w:nsid w:val="434F69A4"/>
    <w:multiLevelType w:val="hybridMultilevel"/>
    <w:tmpl w:val="31BE8EB0"/>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9">
    <w:nsid w:val="52E2603A"/>
    <w:multiLevelType w:val="hybridMultilevel"/>
    <w:tmpl w:val="AC4686EE"/>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0">
    <w:nsid w:val="63951606"/>
    <w:multiLevelType w:val="hybridMultilevel"/>
    <w:tmpl w:val="28103BCC"/>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1">
    <w:nsid w:val="75A5799F"/>
    <w:multiLevelType w:val="hybridMultilevel"/>
    <w:tmpl w:val="42EE0A8E"/>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10"/>
  </w:num>
  <w:num w:numId="2">
    <w:abstractNumId w:val="9"/>
  </w:num>
  <w:num w:numId="3">
    <w:abstractNumId w:val="5"/>
  </w:num>
  <w:num w:numId="4">
    <w:abstractNumId w:val="7"/>
  </w:num>
  <w:num w:numId="5">
    <w:abstractNumId w:val="1"/>
  </w:num>
  <w:num w:numId="6">
    <w:abstractNumId w:val="3"/>
  </w:num>
  <w:num w:numId="7">
    <w:abstractNumId w:val="6"/>
  </w:num>
  <w:num w:numId="8">
    <w:abstractNumId w:val="11"/>
  </w:num>
  <w:num w:numId="9">
    <w:abstractNumId w:val="2"/>
  </w:num>
  <w:num w:numId="10">
    <w:abstractNumId w:val="8"/>
  </w:num>
  <w:num w:numId="11">
    <w:abstractNumId w:val="4"/>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66FF"/>
    <w:rsid w:val="000C4C12"/>
    <w:rsid w:val="001066FF"/>
    <w:rsid w:val="00127BFA"/>
    <w:rsid w:val="00147A9F"/>
    <w:rsid w:val="00405467"/>
    <w:rsid w:val="00482826"/>
    <w:rsid w:val="00491C8A"/>
    <w:rsid w:val="00533754"/>
    <w:rsid w:val="00795DCE"/>
    <w:rsid w:val="00874621"/>
    <w:rsid w:val="009B5B17"/>
    <w:rsid w:val="00A74B98"/>
    <w:rsid w:val="00CB0A6A"/>
    <w:rsid w:val="00DB18C1"/>
    <w:rsid w:val="00E54C02"/>
    <w:rsid w:val="00E56338"/>
    <w:rsid w:val="00EB1A60"/>
    <w:rsid w:val="00F02881"/>
    <w:rsid w:val="00F42C67"/>
    <w:rsid w:val="00F9372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C8A"/>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42C67"/>
    <w:pPr>
      <w:ind w:left="720"/>
    </w:pPr>
  </w:style>
  <w:style w:type="character" w:styleId="Hyperlink">
    <w:name w:val="Hyperlink"/>
    <w:basedOn w:val="DefaultParagraphFont"/>
    <w:uiPriority w:val="99"/>
    <w:rsid w:val="00A74B98"/>
    <w:rPr>
      <w:color w:val="0000FF"/>
      <w:u w:val="single"/>
    </w:rPr>
  </w:style>
</w:styles>
</file>

<file path=word/webSettings.xml><?xml version="1.0" encoding="utf-8"?>
<w:webSettings xmlns:r="http://schemas.openxmlformats.org/officeDocument/2006/relationships" xmlns:w="http://schemas.openxmlformats.org/wordprocessingml/2006/main">
  <w:divs>
    <w:div w:id="13861738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6</Pages>
  <Words>1216</Words>
  <Characters>6937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Edanur</cp:lastModifiedBy>
  <cp:revision>4</cp:revision>
  <dcterms:created xsi:type="dcterms:W3CDTF">2017-09-05T17:27:00Z</dcterms:created>
  <dcterms:modified xsi:type="dcterms:W3CDTF">2017-09-06T13:25:00Z</dcterms:modified>
</cp:coreProperties>
</file>