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71E" w:rsidRDefault="0072771E" w:rsidP="000110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2016-2017  EĞİTİM-ÖĞRETİM YILI ………………. ANADOLU LİSESİ 10. SINIFLAR FİZİK DERSİ 1. DÖNEM 1. ORTAK SINAVI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456"/>
      </w:tblGrid>
      <w:tr w:rsidR="0072771E" w:rsidRPr="00766F75">
        <w:tc>
          <w:tcPr>
            <w:tcW w:w="4606" w:type="dxa"/>
          </w:tcPr>
          <w:p w:rsidR="0072771E" w:rsidRPr="00766F75" w:rsidRDefault="0072771E" w:rsidP="00766F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Adı Soyadı:</w:t>
            </w:r>
          </w:p>
        </w:tc>
        <w:tc>
          <w:tcPr>
            <w:tcW w:w="4606" w:type="dxa"/>
          </w:tcPr>
          <w:p w:rsidR="0072771E" w:rsidRPr="00766F75" w:rsidRDefault="0072771E" w:rsidP="00766F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Sınıf:</w:t>
            </w:r>
          </w:p>
        </w:tc>
      </w:tr>
      <w:tr w:rsidR="0072771E" w:rsidRPr="00766F75">
        <w:tc>
          <w:tcPr>
            <w:tcW w:w="4606" w:type="dxa"/>
          </w:tcPr>
          <w:p w:rsidR="0072771E" w:rsidRPr="00766F75" w:rsidRDefault="0072771E" w:rsidP="00766F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Numara:</w:t>
            </w:r>
          </w:p>
        </w:tc>
        <w:tc>
          <w:tcPr>
            <w:tcW w:w="4606" w:type="dxa"/>
          </w:tcPr>
          <w:p w:rsidR="0072771E" w:rsidRPr="00766F75" w:rsidRDefault="0072771E" w:rsidP="00766F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Puan: </w:t>
            </w:r>
          </w:p>
        </w:tc>
      </w:tr>
    </w:tbl>
    <w:p w:rsidR="0072771E" w:rsidRDefault="0072771E" w:rsidP="000110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Pr="00B71639" w:rsidRDefault="0072771E" w:rsidP="0001103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B71639">
        <w:rPr>
          <w:rFonts w:ascii="Times New Roman" w:hAnsi="Times New Roman" w:cs="Times New Roman"/>
          <w:b/>
          <w:bCs/>
        </w:rPr>
        <w:t>1.</w:t>
      </w:r>
      <w:r w:rsidRPr="00B71639">
        <w:rPr>
          <w:rFonts w:ascii="Times New Roman" w:hAnsi="Times New Roman" w:cs="Times New Roman"/>
        </w:rPr>
        <w:t xml:space="preserve">Aşağıdaki ifadelerden doğru olanların yanına “D” yanlış olanların yanına “Y” harfini yazınız. </w:t>
      </w:r>
      <w:r w:rsidRPr="00B71639">
        <w:rPr>
          <w:rFonts w:ascii="Times New Roman" w:hAnsi="Times New Roman" w:cs="Times New Roman"/>
          <w:b/>
          <w:bCs/>
          <w:i/>
          <w:iCs/>
        </w:rPr>
        <w:t>(15 puan)</w:t>
      </w:r>
    </w:p>
    <w:p w:rsidR="0072771E" w:rsidRPr="00B71639" w:rsidRDefault="0072771E" w:rsidP="00011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  <w:bCs/>
        </w:rPr>
        <w:t>a)</w:t>
      </w:r>
      <w:r w:rsidRPr="00B71639">
        <w:rPr>
          <w:rFonts w:ascii="Times New Roman" w:hAnsi="Times New Roman" w:cs="Times New Roman"/>
        </w:rPr>
        <w:t xml:space="preserve"> Bir katının yaptığı basınç zemine temas eden yüzey alanı ile doğru orantılıdır. (….)</w:t>
      </w:r>
    </w:p>
    <w:p w:rsidR="0072771E" w:rsidRPr="00B71639" w:rsidRDefault="0072771E" w:rsidP="00011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  <w:bCs/>
        </w:rPr>
        <w:t>b)</w:t>
      </w:r>
      <w:r w:rsidRPr="00B71639">
        <w:rPr>
          <w:rFonts w:ascii="Times New Roman" w:hAnsi="Times New Roman" w:cs="Times New Roman"/>
        </w:rPr>
        <w:t xml:space="preserve"> Newton(N) basınç birimi olarak kullanılabilir. (….)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  <w:bCs/>
        </w:rPr>
        <w:t xml:space="preserve">c) </w:t>
      </w:r>
      <w:r w:rsidRPr="00B71639">
        <w:rPr>
          <w:rFonts w:ascii="Times New Roman" w:hAnsi="Times New Roman" w:cs="Times New Roman"/>
        </w:rPr>
        <w:t>Sıvıların basıncı derinlikle doğru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orantılıdır. (..</w:t>
      </w:r>
      <w:r w:rsidRPr="00B7163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..</w:t>
      </w:r>
      <w:r w:rsidRPr="00B71639">
        <w:rPr>
          <w:rFonts w:ascii="Times New Roman" w:hAnsi="Times New Roman" w:cs="Times New Roman"/>
        </w:rPr>
        <w:t>)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  <w:bCs/>
        </w:rPr>
        <w:t>d)</w:t>
      </w:r>
      <w:r w:rsidRPr="00B71639">
        <w:rPr>
          <w:rFonts w:ascii="Times New Roman" w:hAnsi="Times New Roman" w:cs="Times New Roman"/>
        </w:rPr>
        <w:t>Torricelli deneyi ile açık hava basıncı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</w:rPr>
        <w:t>hesaplanabilir.(….)</w:t>
      </w:r>
    </w:p>
    <w:p w:rsidR="0072771E" w:rsidRPr="00B71639" w:rsidRDefault="0072771E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  <w:bCs/>
        </w:rPr>
        <w:t xml:space="preserve">e) </w:t>
      </w:r>
      <w:r w:rsidRPr="00B71639">
        <w:rPr>
          <w:rFonts w:ascii="Times New Roman" w:hAnsi="Times New Roman" w:cs="Times New Roman"/>
        </w:rPr>
        <w:t>Kapalı kaptaki gaz, kabın her noktasına</w:t>
      </w:r>
    </w:p>
    <w:p w:rsidR="0072771E" w:rsidRPr="00B71639" w:rsidRDefault="0072771E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</w:rPr>
        <w:t>aynı basıncı yapar.(….)</w:t>
      </w:r>
    </w:p>
    <w:p w:rsidR="0072771E" w:rsidRDefault="0072771E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Pr="00B71639" w:rsidRDefault="0072771E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  <w:bCs/>
        </w:rPr>
        <w:t>2.</w:t>
      </w:r>
      <w:r w:rsidRPr="00B71639">
        <w:rPr>
          <w:rFonts w:ascii="Times New Roman" w:hAnsi="Times New Roman" w:cs="Times New Roman"/>
        </w:rPr>
        <w:t xml:space="preserve"> Aşağıdaki ifadelerde boşluk bırakılan</w:t>
      </w:r>
    </w:p>
    <w:p w:rsidR="0072771E" w:rsidRPr="00B71639" w:rsidRDefault="0072771E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</w:rPr>
        <w:t>yerleri uygun biçimde doldurunuz.</w:t>
      </w:r>
    </w:p>
    <w:p w:rsidR="0072771E" w:rsidRPr="00B71639" w:rsidRDefault="0072771E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i/>
          <w:iCs/>
        </w:rPr>
      </w:pPr>
      <w:r w:rsidRPr="00B71639">
        <w:rPr>
          <w:rFonts w:ascii="Times New Roman" w:hAnsi="Times New Roman" w:cs="Times New Roman"/>
          <w:b/>
          <w:bCs/>
          <w:i/>
          <w:iCs/>
        </w:rPr>
        <w:t>(15puan)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  <w:bCs/>
        </w:rPr>
        <w:t>a)</w:t>
      </w:r>
      <w:r w:rsidRPr="00B71639">
        <w:rPr>
          <w:rFonts w:ascii="Times New Roman" w:hAnsi="Times New Roman" w:cs="Times New Roman"/>
        </w:rPr>
        <w:t>Açıkhava basıncı ……………..ile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</w:rPr>
        <w:t>ölçülebilir.</w:t>
      </w:r>
    </w:p>
    <w:p w:rsidR="0072771E" w:rsidRPr="00B71639" w:rsidRDefault="0072771E" w:rsidP="004D7E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  <w:bCs/>
        </w:rPr>
        <w:t>b)</w:t>
      </w:r>
      <w:r w:rsidRPr="00B71639">
        <w:rPr>
          <w:rFonts w:ascii="Times New Roman" w:hAnsi="Times New Roman" w:cs="Times New Roman"/>
        </w:rPr>
        <w:t xml:space="preserve">........................ bir yerin deniz seviyesinden yüksekliğini metre cinsinden gösterir. 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  <w:bCs/>
        </w:rPr>
        <w:t xml:space="preserve">c) </w:t>
      </w:r>
      <w:r w:rsidRPr="00B71639">
        <w:rPr>
          <w:rFonts w:ascii="Times New Roman" w:hAnsi="Times New Roman" w:cs="Times New Roman"/>
        </w:rPr>
        <w:t>Kapalı kaptaki gaz basıncı ……………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</w:rPr>
        <w:t>ile ölçülür.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  <w:bCs/>
        </w:rPr>
        <w:t xml:space="preserve">d) </w:t>
      </w:r>
      <w:r w:rsidRPr="00B71639">
        <w:rPr>
          <w:rFonts w:ascii="Times New Roman" w:hAnsi="Times New Roman" w:cs="Times New Roman"/>
        </w:rPr>
        <w:t>Suyun derinliği ………………..ile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</w:rPr>
        <w:t>ölçülebilir.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  <w:bCs/>
        </w:rPr>
        <w:t xml:space="preserve">e) </w:t>
      </w:r>
      <w:r w:rsidRPr="00B71639">
        <w:rPr>
          <w:rFonts w:ascii="Times New Roman" w:hAnsi="Times New Roman" w:cs="Times New Roman"/>
        </w:rPr>
        <w:t>Deniz seviyesinden yükseklere doğru</w:t>
      </w:r>
    </w:p>
    <w:p w:rsidR="0072771E" w:rsidRPr="00B71639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</w:rPr>
        <w:t>çıkıldıkça ………………..basıncı azalır.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766F7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06.25pt;height:124.5pt;visibility:visible">
            <v:imagedata r:id="rId5" o:title=""/>
          </v:shape>
        </w:pic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766F7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5" o:spid="_x0000_i1026" type="#_x0000_t75" style="width:243pt;height:134.25pt;visibility:visible">
            <v:imagedata r:id="rId6" o:title=""/>
          </v:shape>
        </w:pic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766F7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" o:spid="_x0000_i1027" type="#_x0000_t75" style="width:237pt;height:205.5pt;visibility:visible">
            <v:imagedata r:id="rId7" o:title=""/>
          </v:shape>
        </w:pic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766F7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" o:spid="_x0000_i1028" type="#_x0000_t75" style="width:243.75pt;height:201pt;visibility:visible">
            <v:imagedata r:id="rId8" o:title=""/>
          </v:shape>
        </w:pic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766F7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4" o:spid="_x0000_i1029" type="#_x0000_t75" style="width:241.5pt;height:192pt;visibility:visible">
            <v:imagedata r:id="rId9" o:title=""/>
          </v:shape>
        </w:pic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766F7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6" o:spid="_x0000_i1030" type="#_x0000_t75" style="width:238.5pt;height:217.5pt;visibility:visible">
            <v:imagedata r:id="rId10" o:title=""/>
          </v:shape>
        </w:pic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16.15pt;margin-top:4.15pt;width:20.25pt;height:23.25pt;z-index:251639808;visibility:visible" filled="f" stroked="f" strokeweight=".5pt">
            <v:textbox>
              <w:txbxContent>
                <w:p w:rsidR="0072771E" w:rsidRDefault="0072771E" w:rsidP="004812A7">
                  <w:r>
                    <w:t>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27" type="#_x0000_t202" style="position:absolute;left:0;text-align:left;margin-left:106.1pt;margin-top:-.35pt;width:57.75pt;height:23.25pt;z-index:251637760;visibility:visible" filled="f" stroked="f" strokeweight=".5pt">
            <v:textbox>
              <w:txbxContent>
                <w:p w:rsidR="0072771E" w:rsidRDefault="0072771E" w:rsidP="004812A7">
                  <w:r>
                    <w:t>G=240N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Metin Kutusu 15" o:spid="_x0000_s1028" type="#_x0000_t202" style="position:absolute;left:0;text-align:left;margin-left:103.9pt;margin-top:23.9pt;width:64.5pt;height:23.25pt;z-index:251641856;visibility:visible" filled="f" stroked="f" strokeweight=".5pt">
            <v:textbox>
              <w:txbxContent>
                <w:p w:rsidR="0072771E" w:rsidRPr="004812A7" w:rsidRDefault="0072771E" w:rsidP="004812A7">
                  <w:r>
                    <w:t>A</w:t>
                  </w:r>
                  <w:r>
                    <w:rPr>
                      <w:vertAlign w:val="subscript"/>
                    </w:rPr>
                    <w:t>2</w:t>
                  </w:r>
                  <w:r>
                    <w:t>=3m</w:t>
                  </w:r>
                  <w:r>
                    <w:rPr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29" type="#_x0000_t202" style="position:absolute;left:0;text-align:left;margin-left:-4.85pt;margin-top:24.65pt;width:64.5pt;height:23.25pt;z-index:251640832;visibility:visible" filled="f" stroked="f" strokeweight=".5pt">
            <v:textbox>
              <w:txbxContent>
                <w:p w:rsidR="0072771E" w:rsidRPr="004812A7" w:rsidRDefault="0072771E" w:rsidP="004812A7">
                  <w:r>
                    <w:t>A</w:t>
                  </w:r>
                  <w:r>
                    <w:rPr>
                      <w:vertAlign w:val="subscript"/>
                    </w:rPr>
                    <w:t>1</w:t>
                  </w:r>
                  <w:r>
                    <w:t>=2m</w:t>
                  </w:r>
                  <w:r>
                    <w:rPr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30" type="#_x0000_t32" style="position:absolute;left:0;text-align:left;margin-left:18.4pt;margin-top:.1pt;width:.75pt;height:21pt;z-index:251638784;visibility:visible" strokeweight="1.25pt">
            <v:stroke endarrow="open"/>
          </v:shape>
        </w:pict>
      </w:r>
      <w:r>
        <w:rPr>
          <w:noProof/>
          <w:lang w:eastAsia="tr-TR"/>
        </w:rPr>
        <w:pict>
          <v:shape id="Metin Kutusu 10" o:spid="_x0000_s1031" type="#_x0000_t202" style="position:absolute;left:0;text-align:left;margin-left:57.4pt;margin-top:49.6pt;width:40.5pt;height:23.25pt;z-index:251636736;visibility:visible" filled="f" stroked="f" strokeweight=".5pt">
            <v:textbox>
              <w:txbxContent>
                <w:p w:rsidR="0072771E" w:rsidRDefault="0072771E">
                  <w:r>
                    <w:t>Su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9" o:spid="_x0000_s1032" style="position:absolute;left:0;text-align:left;margin-left:121.15pt;margin-top:4.6pt;width:18pt;height:16.5pt;z-index:251635712;visibility:visible;v-text-anchor:middle" filled="f" strokeweight="2pt"/>
        </w:pict>
      </w:r>
      <w:r>
        <w:rPr>
          <w:noProof/>
          <w:lang w:eastAsia="tr-TR"/>
        </w:rPr>
        <w:pict>
          <v:rect id="Dikdörtgen 8" o:spid="_x0000_s1033" style="position:absolute;left:0;text-align:left;margin-left:101.65pt;margin-top:21.1pt;width:54.75pt;height:3.6pt;z-index:251634688;visibility:visible;v-text-anchor:middle" fillcolor="#4f81bd" strokecolor="#243f60" strokeweight="2pt"/>
        </w:pict>
      </w:r>
      <w:r>
        <w:rPr>
          <w:noProof/>
          <w:lang w:eastAsia="tr-TR"/>
        </w:rPr>
        <w:pict>
          <v:rect id="Dikdörtgen 7" o:spid="_x0000_s1034" style="position:absolute;left:0;text-align:left;margin-left:.4pt;margin-top:21.25pt;width:38.25pt;height:3.6pt;z-index:251633664;visibility:visible;v-text-anchor:middle" fillcolor="#4f81bd" strokecolor="#243f60" strokeweight="2pt"/>
        </w:pict>
      </w:r>
      <w:r>
        <w:rPr>
          <w:noProof/>
          <w:lang w:eastAsia="tr-TR"/>
        </w:rPr>
        <w:pict>
          <v:line id="Düz Bağlayıcı 6" o:spid="_x0000_s1035" style="position:absolute;left:0;text-align:left;flip:y;z-index:251632640;visibility:visible" from=".4pt,64.6pt" to="157.15pt,64.6pt"/>
        </w:pict>
      </w:r>
      <w:r>
        <w:rPr>
          <w:noProof/>
          <w:lang w:eastAsia="tr-TR"/>
        </w:rPr>
        <w:pict>
          <v:line id="Düz Bağlayıcı 5" o:spid="_x0000_s1036" style="position:absolute;left:0;text-align:left;z-index:251631616;visibility:visible" from="38.65pt,52.6pt" to="100.15pt,52.6pt"/>
        </w:pict>
      </w:r>
      <w:r>
        <w:rPr>
          <w:noProof/>
          <w:lang w:eastAsia="tr-TR"/>
        </w:rPr>
        <w:pict>
          <v:line id="Düz Bağlayıcı 4" o:spid="_x0000_s1037" style="position:absolute;left:0;text-align:left;z-index:251630592;visibility:visible" from="100.15pt,14.35pt" to="100.15pt,52.6pt"/>
        </w:pict>
      </w:r>
      <w:r>
        <w:rPr>
          <w:noProof/>
          <w:lang w:eastAsia="tr-TR"/>
        </w:rPr>
        <w:pict>
          <v:line id="Düz Bağlayıcı 3" o:spid="_x0000_s1038" style="position:absolute;left:0;text-align:left;z-index:251629568;visibility:visible" from="157.15pt,13.6pt" to="157.15pt,63.85pt"/>
        </w:pict>
      </w:r>
      <w:r>
        <w:rPr>
          <w:noProof/>
          <w:lang w:eastAsia="tr-TR"/>
        </w:rPr>
        <w:pict>
          <v:line id="Düz Bağlayıcı 2" o:spid="_x0000_s1039" style="position:absolute;left:0;text-align:left;z-index:251628544;visibility:visible" from="38.65pt,13.6pt" to="38.65pt,51.85pt"/>
        </w:pict>
      </w:r>
      <w:r>
        <w:rPr>
          <w:noProof/>
          <w:lang w:eastAsia="tr-TR"/>
        </w:rPr>
        <w:pict>
          <v:line id="Düz Bağlayıcı 1" o:spid="_x0000_s1040" style="position:absolute;left:0;text-align:left;z-index:251627520;visibility:visible" from=".4pt,13.6pt" to=".4pt,63.85pt"/>
        </w:pic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Pr="00627CCB" w:rsidRDefault="0072771E" w:rsidP="00627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Kesitleri 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=2m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ve 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=3m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olan ağırlıksız pistonlara sahip olan su cenderesindeki G=240N ağırlığındaki yük F kuvveti ile şekildeki gibi dengeleniyor. F kuvvetinin büyüklüğünü bulunuz.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(10puan)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31" o:spid="_x0000_s1041" type="#_x0000_t202" style="position:absolute;left:0;text-align:left;margin-left:40.9pt;margin-top:52.15pt;width:40.5pt;height:23.25pt;z-index:251658240;visibility:visible" filled="f" stroked="f" strokeweight=".5pt">
            <v:textbox>
              <w:txbxContent>
                <w:p w:rsidR="0072771E" w:rsidRDefault="0072771E" w:rsidP="00A459CE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42" type="#_x0000_t202" style="position:absolute;left:0;text-align:left;margin-left:40.9pt;margin-top:16.15pt;width:40.5pt;height:23.25pt;z-index:251657216;visibility:visible" filled="f" stroked="f" strokeweight=".5pt">
            <v:textbox>
              <w:txbxContent>
                <w:p w:rsidR="0072771E" w:rsidRDefault="0072771E" w:rsidP="00A459CE">
                  <w: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28" o:spid="_x0000_s1043" style="position:absolute;left:0;text-align:left;margin-left:49.35pt;margin-top:32.1pt;width:3.55pt;height:3.55pt;z-index:251655168;visibility:visible;v-text-anchor:middle" fillcolor="#4f81bd" strokecolor="#243f60" strokeweight="2pt"/>
        </w:pict>
      </w:r>
      <w:r>
        <w:rPr>
          <w:noProof/>
          <w:lang w:eastAsia="tr-TR"/>
        </w:rPr>
        <w:pict>
          <v:oval id="Oval 29" o:spid="_x0000_s1044" style="position:absolute;left:0;text-align:left;margin-left:49.35pt;margin-top:67.15pt;width:3.6pt;height:3.6pt;z-index:251656192;visibility:visible;v-text-anchor:middle" fillcolor="#4f81bd" strokecolor="#243f60" strokeweight="2pt"/>
        </w:pict>
      </w:r>
      <w:r>
        <w:rPr>
          <w:noProof/>
          <w:lang w:eastAsia="tr-TR"/>
        </w:rPr>
        <w:pict>
          <v:shape id="Metin Kutusu 26" o:spid="_x0000_s1045" type="#_x0000_t202" style="position:absolute;left:0;text-align:left;margin-left:57.4pt;margin-top:39.4pt;width:40.5pt;height:23.25pt;z-index:251653120;visibility:visible" filled="f" stroked="f" strokeweight=".5pt">
            <v:textbox>
              <w:txbxContent>
                <w:p w:rsidR="0072771E" w:rsidRDefault="0072771E" w:rsidP="00A459CE">
                  <w:r>
                    <w:t>2d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6" type="#_x0000_t202" style="position:absolute;left:0;text-align:left;margin-left:60.4pt;margin-top:15.4pt;width:40.5pt;height:23.25pt;z-index:251652096;visibility:visible" filled="f" stroked="f" strokeweight=".5pt">
            <v:textbox>
              <w:txbxContent>
                <w:p w:rsidR="0072771E" w:rsidRDefault="0072771E" w:rsidP="00A459CE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47" type="#_x0000_t202" style="position:absolute;left:0;text-align:left;margin-left:12.4pt;margin-top:15.4pt;width:40.5pt;height:45.75pt;z-index:251654144;visibility:visible" filled="f" stroked="f" strokeweight=".5pt">
            <v:textbox>
              <w:txbxContent>
                <w:p w:rsidR="0072771E" w:rsidRDefault="0072771E" w:rsidP="00A459CE">
                  <w:r>
                    <w:t>X</w:t>
                  </w:r>
                </w:p>
                <w:p w:rsidR="0072771E" w:rsidRDefault="0072771E" w:rsidP="00A459CE">
                  <w: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4" o:spid="_x0000_s1048" type="#_x0000_t202" style="position:absolute;left:0;text-align:left;margin-left:85.9pt;margin-top:43.9pt;width:40.5pt;height:23.25pt;z-index:251651072;visibility:visible" filled="f" stroked="f" strokeweight=".5pt">
            <v:textbox>
              <w:txbxContent>
                <w:p w:rsidR="0072771E" w:rsidRDefault="0072771E" w:rsidP="004812A7">
                  <w:r>
                    <w:t>2h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3" o:spid="_x0000_s1049" type="#_x0000_t202" style="position:absolute;left:0;text-align:left;margin-left:85.9pt;margin-top:14.65pt;width:28.5pt;height:23.25pt;z-index:251650048;visibility:visible" filled="f" stroked="f" strokeweight=".5pt">
            <v:textbox>
              <w:txbxContent>
                <w:p w:rsidR="0072771E" w:rsidRDefault="0072771E" w:rsidP="004812A7">
                  <w:r>
                    <w:t>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1" o:spid="_x0000_s1050" type="#_x0000_t32" style="position:absolute;left:0;text-align:left;margin-left:85.9pt;margin-top:14.65pt;width:0;height:19.5pt;z-index:251648000;visibility:visible">
            <v:stroke startarrow="open" endarrow="open"/>
          </v:shape>
        </w:pict>
      </w:r>
      <w:r>
        <w:rPr>
          <w:noProof/>
          <w:lang w:eastAsia="tr-TR"/>
        </w:rPr>
        <w:pict>
          <v:shape id="Düz Ok Bağlayıcısı 22" o:spid="_x0000_s1051" type="#_x0000_t32" style="position:absolute;left:0;text-align:left;margin-left:85.9pt;margin-top:34.15pt;width:0;height:36pt;flip:x;z-index:251649024;visibility:visible">
            <v:stroke startarrow="open" endarrow="open"/>
          </v:shape>
        </w:pict>
      </w:r>
      <w:r>
        <w:rPr>
          <w:noProof/>
          <w:lang w:eastAsia="tr-TR"/>
        </w:rPr>
        <w:pict>
          <v:line id="Düz Bağlayıcı 20" o:spid="_x0000_s1052" style="position:absolute;left:0;text-align:left;z-index:251646976;visibility:visible" from="16.15pt,14.65pt" to="78.4pt,14.65pt"/>
        </w:pict>
      </w:r>
      <w:r>
        <w:rPr>
          <w:noProof/>
          <w:lang w:eastAsia="tr-TR"/>
        </w:rPr>
        <w:pict>
          <v:line id="Düz Bağlayıcı 19" o:spid="_x0000_s1053" style="position:absolute;left:0;text-align:left;z-index:251645952;visibility:visible" from="16.15pt,34.15pt" to="78.4pt,34.15pt"/>
        </w:pict>
      </w:r>
      <w:r>
        <w:rPr>
          <w:noProof/>
          <w:lang w:eastAsia="tr-TR"/>
        </w:rPr>
        <w:pict>
          <v:line id="Düz Bağlayıcı 18" o:spid="_x0000_s1054" style="position:absolute;left:0;text-align:left;z-index:251644928;visibility:visible" from="16.15pt,69.4pt" to="78.4pt,69.4pt"/>
        </w:pict>
      </w:r>
      <w:r>
        <w:rPr>
          <w:noProof/>
          <w:lang w:eastAsia="tr-TR"/>
        </w:rPr>
        <w:pict>
          <v:line id="Düz Bağlayıcı 17" o:spid="_x0000_s1055" style="position:absolute;left:0;text-align:left;z-index:251643904;visibility:visible" from="78.4pt,6.4pt" to="78.4pt,70.15pt"/>
        </w:pict>
      </w:r>
      <w:r>
        <w:rPr>
          <w:noProof/>
          <w:lang w:eastAsia="tr-TR"/>
        </w:rPr>
        <w:pict>
          <v:line id="Düz Bağlayıcı 16" o:spid="_x0000_s1056" style="position:absolute;left:0;text-align:left;z-index:251642880;visibility:visible" from="16.15pt,5.65pt" to="16.15pt,69.4pt"/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627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Şekildeki kapta 2h yüksekliğinde 2d</w:t>
      </w:r>
    </w:p>
    <w:p w:rsidR="0072771E" w:rsidRDefault="0072771E" w:rsidP="00627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özkütleli Y sıvısı ve Y sıvısı ile karışmayan h yüksekliğinde d yoğunluklu </w:t>
      </w:r>
    </w:p>
    <w:p w:rsidR="0072771E" w:rsidRDefault="0072771E" w:rsidP="00627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sıvısı bulunmaktadır. Kap içinde verilen</w:t>
      </w:r>
    </w:p>
    <w:p w:rsidR="0072771E" w:rsidRPr="00627CCB" w:rsidRDefault="0072771E" w:rsidP="00627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noktasındaki sıvı basıncının B noktasındakine oranını bulunuz.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(10puan)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  <w:vertAlign w:val="subscript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hyperlink r:id="rId11" w:history="1">
        <w:r w:rsidRPr="009003D4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40" o:spid="_x0000_s1057" type="#_x0000_t202" style="position:absolute;left:0;text-align:left;margin-left:112.15pt;margin-top:10.9pt;width:95.25pt;height:23.25pt;z-index:251665408;visibility:visible" filled="f" stroked="f" strokeweight=".5pt">
            <v:textbox>
              <w:txbxContent>
                <w:p w:rsidR="0072771E" w:rsidRDefault="0072771E" w:rsidP="00BD560F">
                  <w:r>
                    <w:t>=76cmHg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39" o:spid="_x0000_s1058" type="#_x0000_t202" style="position:absolute;left:0;text-align:left;margin-left:116.65pt;margin-top:63.85pt;width:50.25pt;height:21.75pt;z-index:251664384;visibility:visible" stroked="f" strokeweight=".5pt">
            <v:textbox>
              <w:txbxContent>
                <w:p w:rsidR="0072771E" w:rsidRDefault="0072771E" w:rsidP="00BD560F">
                  <w:r>
                    <w:t>6cm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8" o:spid="_x0000_s1059" type="#_x0000_t32" style="position:absolute;left:0;text-align:left;margin-left:127.9pt;margin-top:49.6pt;width:0;height:43.5pt;z-index:251663360;visibility:visible">
            <v:stroke startarrow="open" endarrow="open"/>
          </v:shape>
        </w:pict>
      </w:r>
      <w:r>
        <w:rPr>
          <w:noProof/>
          <w:lang w:eastAsia="tr-TR"/>
        </w:rPr>
        <w:pict>
          <v:line id="Düz Bağlayıcı 37" o:spid="_x0000_s1060" style="position:absolute;left:0;text-align:left;z-index:251662336;visibility:visible" from="117.4pt,48.85pt" to="130.15pt,48.85pt">
            <v:stroke dashstyle="3 1"/>
          </v:line>
        </w:pict>
      </w:r>
      <w:r>
        <w:rPr>
          <w:noProof/>
          <w:lang w:eastAsia="tr-TR"/>
        </w:rPr>
        <w:pict>
          <v:line id="Düz Bağlayıcı 36" o:spid="_x0000_s1061" style="position:absolute;left:0;text-align:left;z-index:251661312;visibility:visible" from="119.65pt,93.1pt" to="132.4pt,93.1pt">
            <v:stroke dashstyle="3 1"/>
          </v:line>
        </w:pict>
      </w:r>
      <w:r>
        <w:rPr>
          <w:noProof/>
          <w:lang w:eastAsia="tr-TR"/>
        </w:rPr>
        <w:pict>
          <v:shape id="Düz Ok Bağlayıcısı 35" o:spid="_x0000_s1062" type="#_x0000_t32" style="position:absolute;left:0;text-align:left;margin-left:111.4pt;margin-top:103.6pt;width:16.5pt;height:0;z-index:251660288;visibility:visible">
            <v:stroke endarrow="open"/>
          </v:shape>
        </w:pict>
      </w:r>
      <w:r>
        <w:rPr>
          <w:noProof/>
          <w:lang w:eastAsia="tr-TR"/>
        </w:rPr>
        <w:pict>
          <v:shape id="Metin Kutusu 34" o:spid="_x0000_s1063" type="#_x0000_t202" style="position:absolute;left:0;text-align:left;margin-left:102.4pt;margin-top:93.1pt;width:50.25pt;height:23.25pt;z-index:251659264;visibility:visible" filled="f" stroked="f" strokeweight=".5pt">
            <v:textbox>
              <w:txbxContent>
                <w:p w:rsidR="0072771E" w:rsidRDefault="0072771E">
                  <w:r>
                    <w:t xml:space="preserve">        Hg</w:t>
                  </w:r>
                </w:p>
              </w:txbxContent>
            </v:textbox>
          </v:shape>
        </w:pict>
      </w:r>
      <w:r w:rsidRPr="00766F7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33" o:spid="_x0000_i1031" type="#_x0000_t75" style="width:120pt;height:142.5pt;visibility:visible">
            <v:imagedata r:id="rId12" o:title=""/>
          </v:shape>
        </w:pic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BD560F">
        <w:rPr>
          <w:rFonts w:ascii="Times New Roman" w:hAnsi="Times New Roman" w:cs="Times New Roman"/>
          <w:sz w:val="24"/>
          <w:szCs w:val="24"/>
        </w:rPr>
        <w:t>Ucu açık manometre</w:t>
      </w:r>
      <w:r>
        <w:rPr>
          <w:rFonts w:ascii="Times New Roman" w:hAnsi="Times New Roman" w:cs="Times New Roman"/>
          <w:sz w:val="24"/>
          <w:szCs w:val="24"/>
        </w:rPr>
        <w:t xml:space="preserve"> içinde X gazı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bulunmaktadır. Şekilde verilenlere göre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gazının basıncı kaç cmHg’dir</w:t>
      </w:r>
      <w:r w:rsidRPr="00BD56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.(10puan)</w:t>
      </w: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72771E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55" o:spid="_x0000_s1064" type="#_x0000_t202" style="position:absolute;left:0;text-align:left;margin-left:28.15pt;margin-top:6.5pt;width:42pt;height:25.5pt;z-index:251679744;visibility:visible" filled="f" stroked="f" strokeweight=".5pt">
            <v:textbox>
              <w:txbxContent>
                <w:p w:rsidR="0072771E" w:rsidRPr="001B5409" w:rsidRDefault="0072771E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1B5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</w:p>
    <w:p w:rsidR="0072771E" w:rsidRPr="00BD560F" w:rsidRDefault="0072771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63" o:spid="_x0000_s1065" type="#_x0000_t202" style="position:absolute;left:0;text-align:left;margin-left:-.35pt;margin-top:247.2pt;width:254.25pt;height:120pt;z-index:251687936;visibility:visible" filled="f" stroked="f" strokeweight=".5pt">
            <v:textbox>
              <w:txbxContent>
                <w:p w:rsidR="0072771E" w:rsidRPr="00C7755F" w:rsidRDefault="0072771E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7755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BAŞARILAR</w:t>
                  </w:r>
                </w:p>
                <w:p w:rsidR="0072771E" w:rsidRPr="00C7755F" w:rsidRDefault="0072771E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7755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Sınav süresi 40 dakikadır.</w:t>
                  </w:r>
                </w:p>
                <w:p w:rsidR="0072771E" w:rsidRDefault="0072771E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ve 2. Sorular 15 Puan, 3-8.sorular 5 Puan,</w:t>
                  </w:r>
                </w:p>
                <w:p w:rsidR="0072771E" w:rsidRDefault="0072771E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9 -12.Sorular 10 Puandır.  </w:t>
                  </w:r>
                </w:p>
                <w:p w:rsidR="0072771E" w:rsidRPr="00C7755F" w:rsidRDefault="0072771E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7755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Mehmet KURAL</w:t>
                  </w:r>
                </w:p>
                <w:p w:rsidR="0072771E" w:rsidRPr="00C7755F" w:rsidRDefault="0072771E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Fizik Öğretmeni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1" o:spid="_x0000_s1066" type="#_x0000_t202" style="position:absolute;left:0;text-align:left;margin-left:-.35pt;margin-top:95.65pt;width:240.75pt;height:89.25pt;z-index:251685888;visibility:visible" filled="f" stroked="f" strokeweight=".5pt">
            <v:textbox>
              <w:txbxContent>
                <w:p w:rsidR="0072771E" w:rsidRPr="001B5409" w:rsidRDefault="0072771E" w:rsidP="001B540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Şekilde klima borusunun bir kesiti verilmiştir. Boru içinde gaz ok yön</w:t>
                  </w:r>
                  <w:bookmarkStart w:id="0" w:name="_GoBack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ünde akmaktadır. I, II ve III bölümlerindeki gaz basınçlarını kıyaslayınız. Açıklamanızı yapınız</w:t>
                  </w:r>
                  <w:r w:rsidRPr="001B540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. (10puan)</w:t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2" o:spid="_x0000_s1067" type="#_x0000_t32" style="position:absolute;left:0;text-align:left;margin-left:28.15pt;margin-top:43.15pt;width:27.75pt;height:0;z-index:251686912;visibility:visible">
            <v:stroke endarrow="open"/>
          </v:shape>
        </w:pict>
      </w:r>
      <w:r>
        <w:rPr>
          <w:noProof/>
          <w:lang w:eastAsia="tr-TR"/>
        </w:rPr>
        <w:pict>
          <v:shape id="Metin Kutusu 60" o:spid="_x0000_s1068" type="#_x0000_t202" style="position:absolute;left:0;text-align:left;margin-left:20.65pt;margin-top:53.45pt;width:42pt;height:25.5pt;z-index:251684864;visibility:visible" filled="f" stroked="f" strokeweight=".5pt">
            <v:textbox>
              <w:txbxContent>
                <w:p w:rsidR="0072771E" w:rsidRPr="001B5409" w:rsidRDefault="0072771E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9" o:spid="_x0000_s1069" type="#_x0000_t202" style="position:absolute;left:0;text-align:left;margin-left:154.15pt;margin-top:51.95pt;width:42pt;height:25.5pt;z-index:251683840;visibility:visible" filled="f" stroked="f" strokeweight=".5pt">
            <v:textbox>
              <w:txbxContent>
                <w:p w:rsidR="0072771E" w:rsidRPr="001B5409" w:rsidRDefault="0072771E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8" o:spid="_x0000_s1070" type="#_x0000_t202" style="position:absolute;left:0;text-align:left;margin-left:94.15pt;margin-top:41.45pt;width:42pt;height:25.5pt;z-index:251682816;visibility:visible" filled="f" stroked="f" strokeweight=".5pt">
            <v:textbox>
              <w:txbxContent>
                <w:p w:rsidR="0072771E" w:rsidRPr="001B5409" w:rsidRDefault="0072771E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7" o:spid="_x0000_s1071" type="#_x0000_t202" style="position:absolute;left:0;text-align:left;margin-left:155.65pt;margin-top:3.2pt;width:42pt;height:25.5pt;z-index:251681792;visibility:visible" filled="f" stroked="f" strokeweight=".5pt">
            <v:textbox>
              <w:txbxContent>
                <w:p w:rsidR="0072771E" w:rsidRPr="001B5409" w:rsidRDefault="0072771E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1B5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6" o:spid="_x0000_s1072" type="#_x0000_t202" style="position:absolute;left:0;text-align:left;margin-left:94.15pt;margin-top:11.45pt;width:42pt;height:25.5pt;z-index:251680768;visibility:visible" filled="f" stroked="f" strokeweight=".5pt">
            <v:textbox>
              <w:txbxContent>
                <w:p w:rsidR="0072771E" w:rsidRPr="001B5409" w:rsidRDefault="0072771E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1B5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4" o:spid="_x0000_s1073" type="#_x0000_t202" style="position:absolute;left:0;text-align:left;margin-left:91.9pt;margin-top:24.4pt;width:42pt;height:25.5pt;z-index:251678720;visibility:visible" filled="f" stroked="f" strokeweight=".5pt">
            <v:textbox>
              <w:txbxContent>
                <w:p w:rsidR="0072771E" w:rsidRPr="001B5409" w:rsidRDefault="0072771E" w:rsidP="001B5409">
                  <w:pPr>
                    <w:rPr>
                      <w:vertAlign w:val="subscript"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3" o:spid="_x0000_s1074" type="#_x0000_t202" style="position:absolute;left:0;text-align:left;margin-left:156.4pt;margin-top:27.4pt;width:42pt;height:25.5pt;z-index:251677696;visibility:visible" filled="f" stroked="f" strokeweight=".5pt">
            <v:textbox>
              <w:txbxContent>
                <w:p w:rsidR="0072771E" w:rsidRPr="001B5409" w:rsidRDefault="0072771E" w:rsidP="001B5409">
                  <w:pPr>
                    <w:rPr>
                      <w:vertAlign w:val="subscript"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2" o:spid="_x0000_s1075" type="#_x0000_t202" style="position:absolute;left:0;text-align:left;margin-left:23.65pt;margin-top:23.65pt;width:42pt;height:25.5pt;z-index:251676672;visibility:visible" filled="f" stroked="f" strokeweight=".5pt">
            <v:textbox>
              <w:txbxContent>
                <w:p w:rsidR="0072771E" w:rsidRPr="001B5409" w:rsidRDefault="0072771E">
                  <w:pPr>
                    <w:rPr>
                      <w:vertAlign w:val="subscript"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0" o:spid="_x0000_s1076" style="position:absolute;left:0;text-align:left;z-index:251675648;visibility:visible" from="127.9pt,42.4pt" to="147.4pt,50.65pt"/>
        </w:pict>
      </w:r>
      <w:r>
        <w:rPr>
          <w:noProof/>
          <w:lang w:eastAsia="tr-TR"/>
        </w:rPr>
        <w:pict>
          <v:line id="Düz Bağlayıcı 49" o:spid="_x0000_s1077" style="position:absolute;left:0;text-align:left;flip:y;z-index:251674624;visibility:visible" from="127.9pt,21.4pt" to="147.4pt,28.15pt"/>
        </w:pict>
      </w:r>
      <w:r>
        <w:rPr>
          <w:noProof/>
          <w:lang w:eastAsia="tr-TR"/>
        </w:rPr>
        <w:pict>
          <v:line id="Düz Bağlayıcı 48" o:spid="_x0000_s1078" style="position:absolute;left:0;text-align:left;flip:y;z-index:251673600;visibility:visible" from="61.15pt,42.4pt" to="79.9pt,55.15pt"/>
        </w:pict>
      </w:r>
      <w:r>
        <w:rPr>
          <w:noProof/>
          <w:lang w:eastAsia="tr-TR"/>
        </w:rPr>
        <w:pict>
          <v:line id="Düz Bağlayıcı 47" o:spid="_x0000_s1079" style="position:absolute;left:0;text-align:left;z-index:251672576;visibility:visible" from="60.4pt,11.65pt" to="79.9pt,28.15pt"/>
        </w:pict>
      </w:r>
      <w:r>
        <w:rPr>
          <w:noProof/>
          <w:lang w:eastAsia="tr-TR"/>
        </w:rPr>
        <w:pict>
          <v:line id="Düz Bağlayıcı 46" o:spid="_x0000_s1080" style="position:absolute;left:0;text-align:left;z-index:251671552;visibility:visible" from="147.4pt,50.65pt" to="195.4pt,50.65pt"/>
        </w:pict>
      </w:r>
      <w:r>
        <w:rPr>
          <w:noProof/>
          <w:lang w:eastAsia="tr-TR"/>
        </w:rPr>
        <w:pict>
          <v:line id="Düz Bağlayıcı 41" o:spid="_x0000_s1081" style="position:absolute;left:0;text-align:left;z-index:251666432;visibility:visible" from="12.4pt,11.65pt" to="60.4pt,11.65pt"/>
        </w:pict>
      </w:r>
      <w:r>
        <w:rPr>
          <w:noProof/>
          <w:lang w:eastAsia="tr-TR"/>
        </w:rPr>
        <w:pict>
          <v:line id="Düz Bağlayıcı 45" o:spid="_x0000_s1082" style="position:absolute;left:0;text-align:left;z-index:251670528;visibility:visible" from="147.4pt,21.4pt" to="195.4pt,21.4pt"/>
        </w:pict>
      </w:r>
      <w:r>
        <w:rPr>
          <w:noProof/>
          <w:lang w:eastAsia="tr-TR"/>
        </w:rPr>
        <w:pict>
          <v:line id="Düz Bağlayıcı 42" o:spid="_x0000_s1083" style="position:absolute;left:0;text-align:left;z-index:251667456;visibility:visible" from="13.15pt,55.15pt" to="61.15pt,55.15pt"/>
        </w:pict>
      </w:r>
      <w:r>
        <w:rPr>
          <w:noProof/>
          <w:lang w:eastAsia="tr-TR"/>
        </w:rPr>
        <w:pict>
          <v:line id="Düz Bağlayıcı 44" o:spid="_x0000_s1084" style="position:absolute;left:0;text-align:left;z-index:251669504;visibility:visible" from="79.9pt,42.4pt" to="127.9pt,42.4pt"/>
        </w:pict>
      </w:r>
      <w:r>
        <w:rPr>
          <w:noProof/>
          <w:lang w:eastAsia="tr-TR"/>
        </w:rPr>
        <w:pict>
          <v:line id="Düz Bağlayıcı 43" o:spid="_x0000_s1085" style="position:absolute;left:0;text-align:left;z-index:251668480;visibility:visible" from="79.9pt,28.15pt" to="127.9pt,28.15pt"/>
        </w:pict>
      </w:r>
    </w:p>
    <w:sectPr w:rsidR="0072771E" w:rsidRPr="00BD560F" w:rsidSect="003B76D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96C7B"/>
    <w:multiLevelType w:val="hybridMultilevel"/>
    <w:tmpl w:val="628291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350D4"/>
    <w:multiLevelType w:val="hybridMultilevel"/>
    <w:tmpl w:val="FD1E3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103A"/>
    <w:rsid w:val="0001103A"/>
    <w:rsid w:val="00060058"/>
    <w:rsid w:val="00155705"/>
    <w:rsid w:val="001B5409"/>
    <w:rsid w:val="00250CE5"/>
    <w:rsid w:val="002F4224"/>
    <w:rsid w:val="00314DBB"/>
    <w:rsid w:val="00381837"/>
    <w:rsid w:val="003B76DB"/>
    <w:rsid w:val="004812A7"/>
    <w:rsid w:val="004B3D0B"/>
    <w:rsid w:val="004D7EA6"/>
    <w:rsid w:val="004F5B39"/>
    <w:rsid w:val="00577EA6"/>
    <w:rsid w:val="00585838"/>
    <w:rsid w:val="00627CCB"/>
    <w:rsid w:val="00681015"/>
    <w:rsid w:val="0072771E"/>
    <w:rsid w:val="00766F75"/>
    <w:rsid w:val="009003D4"/>
    <w:rsid w:val="00927CFE"/>
    <w:rsid w:val="00A459CE"/>
    <w:rsid w:val="00A46946"/>
    <w:rsid w:val="00B119A5"/>
    <w:rsid w:val="00B71639"/>
    <w:rsid w:val="00BD560F"/>
    <w:rsid w:val="00C11216"/>
    <w:rsid w:val="00C7755F"/>
    <w:rsid w:val="00D2484A"/>
    <w:rsid w:val="00D27365"/>
    <w:rsid w:val="00F32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9A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1103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1103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A45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59C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27C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256</Words>
  <Characters>1465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>sorubak.com</cp:keywords>
  <dc:description/>
  <cp:lastModifiedBy>edanur</cp:lastModifiedBy>
  <cp:revision>9</cp:revision>
  <dcterms:created xsi:type="dcterms:W3CDTF">2014-11-01T23:12:00Z</dcterms:created>
  <dcterms:modified xsi:type="dcterms:W3CDTF">2016-10-29T09:39:00Z</dcterms:modified>
</cp:coreProperties>
</file>