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00" w:rsidRDefault="00BB1400" w:rsidP="00DD6CC1">
      <w:r>
        <w:rPr>
          <w:noProof/>
          <w:lang w:eastAsia="tr-TR"/>
        </w:rPr>
        <w:pict>
          <v:group id="Group 5" o:spid="_x0000_s1026" style="position:absolute;margin-left:339.15pt;margin-top:-11.1pt;width:184.65pt;height:44.8pt;z-index:251655168" coordorigin="7897,418" coordsize="3600,900">
            <v:roundrect id="AutoShape 6" o:spid="_x0000_s1027" style="position:absolute;left:7897;top:418;width:3600;height:900;visibility:visible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8077;top:463;width:3060;height:795;visibility:visible" stroked="f">
              <v:textbox>
                <w:txbxContent>
                  <w:p w:rsidR="00BB1400" w:rsidRPr="00AC2C8E" w:rsidRDefault="00BB1400" w:rsidP="00DD6CC1">
                    <w:pPr>
                      <w:pStyle w:val="NoSpacing"/>
                      <w:rPr>
                        <w:rFonts w:ascii="Comic Sans MS" w:hAnsi="Comic Sans MS" w:cs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>Tarih</w:t>
                    </w:r>
                    <w:r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ab/>
                      <w:t>:25/10/2016</w:t>
                    </w:r>
                  </w:p>
                  <w:p w:rsidR="00BB1400" w:rsidRPr="00AC2C8E" w:rsidRDefault="00BB1400" w:rsidP="00DD6CC1">
                    <w:pPr>
                      <w:pStyle w:val="NoSpacing"/>
                      <w:rPr>
                        <w:rFonts w:ascii="Comic Sans MS" w:hAnsi="Comic Sans MS" w:cs="Comic Sans MS"/>
                        <w:sz w:val="24"/>
                        <w:szCs w:val="24"/>
                      </w:rPr>
                    </w:pPr>
                    <w:r w:rsidRPr="00AC2C8E"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>Aldığı Puan</w:t>
                    </w:r>
                    <w:r w:rsidRPr="00AC2C8E"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ab/>
                      <w:t>: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2" o:spid="_x0000_s1029" style="position:absolute;margin-left:9.9pt;margin-top:-11.1pt;width:4in;height:48pt;z-index:251656192" coordorigin="697,358" coordsize="5760,960">
            <v:roundrect id="AutoShape 3" o:spid="_x0000_s1030" style="position:absolute;left:697;top:358;width:5760;height:960;visibility:visible" arcsize="10923f"/>
            <v:shape id="Text Box 4" o:spid="_x0000_s1031" type="#_x0000_t202" style="position:absolute;left:832;top:400;width:5445;height:854;visibility:visible" stroked="f">
              <v:textbox>
                <w:txbxContent>
                  <w:p w:rsidR="00BB1400" w:rsidRPr="00AC2C8E" w:rsidRDefault="00BB1400" w:rsidP="00DD6CC1">
                    <w:pPr>
                      <w:pStyle w:val="NoSpacing"/>
                      <w:rPr>
                        <w:rFonts w:ascii="Comic Sans MS" w:hAnsi="Comic Sans MS" w:cs="Comic Sans MS"/>
                        <w:sz w:val="24"/>
                        <w:szCs w:val="24"/>
                      </w:rPr>
                    </w:pPr>
                    <w:r w:rsidRPr="00AC2C8E"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>Adı, Soyadı</w:t>
                    </w:r>
                    <w:r w:rsidRPr="00AC2C8E"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ab/>
                      <w:t>: ............................................................</w:t>
                    </w:r>
                  </w:p>
                  <w:p w:rsidR="00BB1400" w:rsidRPr="00AC2C8E" w:rsidRDefault="00BB1400" w:rsidP="00DD6CC1">
                    <w:pPr>
                      <w:pStyle w:val="NoSpacing"/>
                      <w:rPr>
                        <w:rFonts w:ascii="Comic Sans MS" w:hAnsi="Comic Sans MS" w:cs="Comic Sans MS"/>
                        <w:sz w:val="24"/>
                        <w:szCs w:val="24"/>
                      </w:rPr>
                    </w:pPr>
                    <w:r w:rsidRPr="00AC2C8E"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>Numarası</w:t>
                    </w:r>
                    <w:r w:rsidRPr="00AC2C8E">
                      <w:rPr>
                        <w:rFonts w:ascii="Comic Sans MS" w:hAnsi="Comic Sans MS" w:cs="Comic Sans MS"/>
                        <w:sz w:val="24"/>
                        <w:szCs w:val="24"/>
                      </w:rPr>
                      <w:tab/>
                      <w:t>: ............................................................</w:t>
                    </w:r>
                  </w:p>
                </w:txbxContent>
              </v:textbox>
            </v:shape>
          </v:group>
        </w:pict>
      </w:r>
    </w:p>
    <w:p w:rsidR="00BB1400" w:rsidRPr="00AD16F2" w:rsidRDefault="00BB1400" w:rsidP="00DD6CC1"/>
    <w:p w:rsidR="00BB1400" w:rsidRPr="00CE4257" w:rsidRDefault="00BB1400" w:rsidP="00CE4257">
      <w:pPr>
        <w:pStyle w:val="NoSpacing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CE4257">
        <w:rPr>
          <w:rFonts w:ascii="Comic Sans MS" w:hAnsi="Comic Sans MS" w:cs="Comic Sans MS"/>
          <w:b/>
          <w:bCs/>
          <w:sz w:val="20"/>
          <w:szCs w:val="20"/>
        </w:rPr>
        <w:t>2015 – 2016 EĞİTİM ÖĞRETİM YILI İNCİ KEFALİ  İLKOKULU</w:t>
      </w:r>
    </w:p>
    <w:p w:rsidR="00BB1400" w:rsidRPr="00CE4257" w:rsidRDefault="00BB1400" w:rsidP="00CE4257">
      <w:pPr>
        <w:pStyle w:val="NoSpacing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CE4257">
        <w:rPr>
          <w:rFonts w:ascii="Comic Sans MS" w:hAnsi="Comic Sans MS" w:cs="Comic Sans MS"/>
          <w:b/>
          <w:bCs/>
          <w:sz w:val="20"/>
          <w:szCs w:val="20"/>
        </w:rPr>
        <w:t>4. SINIFI FEN BİLİMLERİ DERSİ 1. DÖNEM 1. YAZILI SINAVI</w:t>
      </w:r>
    </w:p>
    <w:p w:rsidR="00BB1400" w:rsidRPr="00DD6CC1" w:rsidRDefault="00BB1400" w:rsidP="00DD6CC1">
      <w:pPr>
        <w:pStyle w:val="NoSpacing"/>
        <w:rPr>
          <w:b/>
          <w:bCs/>
          <w:sz w:val="24"/>
          <w:szCs w:val="24"/>
        </w:rPr>
      </w:pPr>
      <w:r w:rsidRPr="00DD6CC1">
        <w:rPr>
          <w:b/>
          <w:bCs/>
          <w:sz w:val="24"/>
          <w:szCs w:val="24"/>
        </w:rPr>
        <w:t>A)Aşağıdaki cümlelerdeki boş bırakılan yerleri aşağıdaki uygun kelimelerle tamamlayınız.</w:t>
      </w:r>
      <w:r>
        <w:rPr>
          <w:b/>
          <w:bCs/>
          <w:sz w:val="24"/>
          <w:szCs w:val="24"/>
        </w:rPr>
        <w:t xml:space="preserve"> (10 puan)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>
        <w:rPr>
          <w:noProof/>
          <w:lang w:eastAsia="tr-TR"/>
        </w:rPr>
        <w:pict>
          <v:rect id="Rectangle 9" o:spid="_x0000_s1032" style="position:absolute;margin-left:7.65pt;margin-top:.7pt;width:521.1pt;height:33pt;z-index:251658240;visibility:visible">
            <v:textbox>
              <w:txbxContent>
                <w:p w:rsidR="00BB1400" w:rsidRPr="001F786B" w:rsidRDefault="00BB1400" w:rsidP="00DD6CC1">
                  <w:pPr>
                    <w:pStyle w:val="NoSpacing"/>
                    <w:rPr>
                      <w:b/>
                      <w:bCs/>
                      <w:sz w:val="24"/>
                      <w:szCs w:val="24"/>
                    </w:rPr>
                  </w:pPr>
                  <w:r w:rsidRPr="001F786B">
                    <w:rPr>
                      <w:b/>
                      <w:bCs/>
                      <w:sz w:val="24"/>
                      <w:szCs w:val="24"/>
                    </w:rPr>
                    <w:t xml:space="preserve">egzersiz     çömelerek       dik     eklem        nabız       yutak         yavaş          damar     burun        kalp        </w:t>
                  </w:r>
                </w:p>
              </w:txbxContent>
            </v:textbox>
          </v:rect>
        </w:pic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</w:p>
    <w:p w:rsidR="00BB1400" w:rsidRDefault="00BB1400" w:rsidP="00DD6CC1">
      <w:pPr>
        <w:pStyle w:val="NoSpacing"/>
        <w:rPr>
          <w:sz w:val="24"/>
          <w:szCs w:val="24"/>
        </w:rPr>
      </w:pPr>
    </w:p>
    <w:p w:rsidR="00BB1400" w:rsidRPr="00DD6CC1" w:rsidRDefault="00BB1400" w:rsidP="00DD6CC1">
      <w:pPr>
        <w:pStyle w:val="NoSpacing"/>
        <w:rPr>
          <w:b/>
          <w:bCs/>
          <w:sz w:val="24"/>
          <w:szCs w:val="24"/>
        </w:rPr>
      </w:pPr>
      <w:r w:rsidRPr="00DD6CC1">
        <w:rPr>
          <w:sz w:val="24"/>
          <w:szCs w:val="24"/>
        </w:rPr>
        <w:t>1) Kemiklerin birbirine bağlandığı yere …………………………………………denir.</w:t>
      </w:r>
      <w:r w:rsidRPr="00DD6CC1">
        <w:rPr>
          <w:sz w:val="24"/>
          <w:szCs w:val="24"/>
        </w:rPr>
        <w:tab/>
      </w:r>
      <w:r w:rsidRPr="00DD6CC1">
        <w:rPr>
          <w:sz w:val="24"/>
          <w:szCs w:val="24"/>
        </w:rPr>
        <w:tab/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2) Sandalyede otururken ……………………………………oturmaya çalışmalıyız.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3) Yerden bir şey alacağımız zaman ………………………………………almalıyız.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4) Solunum organlarının en dışta olanı ………………………………………dur.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5) Kanın vücutta dolaşımını sağlayan yapı ve organlar: ……………………………, damarlar ve kandır.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6) Örümcek ağı gibi vücudumuzu kaplayan ve kanı içinde taşıyan yapıya ………………………denir.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7) Kalbin, kanı damarlara pompalarken damarlarda yaptığı etkiye ……………………………denir.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8) Uyuyan bir çocuğun nabzı, spor yapan bir çocuğa göre daha …………………………atar.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 9) Doktorlar, sağlıklı bir yaşam için hastalarına düzenli ……………………………yapmayı önerir.</w:t>
      </w:r>
    </w:p>
    <w:p w:rsidR="00BB1400" w:rsidRDefault="00BB1400" w:rsidP="00DD6CC1">
      <w:pPr>
        <w:pStyle w:val="NoSpacing"/>
        <w:rPr>
          <w:sz w:val="24"/>
          <w:szCs w:val="24"/>
        </w:rPr>
      </w:pPr>
      <w:r w:rsidRPr="00DD6CC1">
        <w:rPr>
          <w:sz w:val="24"/>
          <w:szCs w:val="24"/>
        </w:rPr>
        <w:t xml:space="preserve">  10) Burundan alınan havanın soluk borusuna iletilmesini sağlayan organ …………………………tır.</w:t>
      </w:r>
    </w:p>
    <w:p w:rsidR="00BB1400" w:rsidRPr="00DD6CC1" w:rsidRDefault="00BB1400" w:rsidP="00DD6CC1">
      <w:pPr>
        <w:pStyle w:val="NoSpacing"/>
        <w:rPr>
          <w:sz w:val="24"/>
          <w:szCs w:val="24"/>
        </w:rPr>
      </w:pPr>
    </w:p>
    <w:p w:rsidR="00BB1400" w:rsidRPr="00DD6CC1" w:rsidRDefault="00BB1400" w:rsidP="00DD6CC1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Pr="00DD6CC1">
        <w:rPr>
          <w:b/>
          <w:bCs/>
          <w:sz w:val="24"/>
          <w:szCs w:val="24"/>
        </w:rPr>
        <w:t>) Aşağıdaki cümlelerin doğru olanlarına “ D ” , yanlış olanlarına “ Y ” harfini yazınız.</w:t>
      </w:r>
      <w:r>
        <w:rPr>
          <w:b/>
          <w:bCs/>
          <w:sz w:val="24"/>
          <w:szCs w:val="24"/>
        </w:rPr>
        <w:t xml:space="preserve"> (10 puan)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b/>
          <w:bCs/>
          <w:sz w:val="24"/>
          <w:szCs w:val="24"/>
        </w:rPr>
      </w:pPr>
      <w:r w:rsidRPr="00DD6CC1">
        <w:rPr>
          <w:sz w:val="24"/>
          <w:szCs w:val="24"/>
        </w:rPr>
        <w:t>(       ) Kemikler eklem olmadan hareket edebilir.</w:t>
      </w:r>
      <w:r w:rsidRPr="00DD6CC1">
        <w:rPr>
          <w:sz w:val="24"/>
          <w:szCs w:val="24"/>
        </w:rPr>
        <w:tab/>
      </w:r>
      <w:r w:rsidRPr="00DD6CC1">
        <w:rPr>
          <w:sz w:val="24"/>
          <w:szCs w:val="24"/>
        </w:rPr>
        <w:tab/>
      </w:r>
      <w:r w:rsidRPr="00DD6CC1">
        <w:rPr>
          <w:sz w:val="24"/>
          <w:szCs w:val="24"/>
        </w:rPr>
        <w:tab/>
      </w:r>
      <w:r w:rsidRPr="00DD6CC1">
        <w:rPr>
          <w:sz w:val="24"/>
          <w:szCs w:val="24"/>
        </w:rPr>
        <w:tab/>
      </w:r>
      <w:r w:rsidRPr="00DD6CC1">
        <w:rPr>
          <w:sz w:val="24"/>
          <w:szCs w:val="24"/>
        </w:rPr>
        <w:tab/>
      </w:r>
      <w:r w:rsidRPr="00DD6CC1">
        <w:rPr>
          <w:sz w:val="24"/>
          <w:szCs w:val="24"/>
        </w:rPr>
        <w:tab/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Kaslar kasılıp gevşeyerek kemiklerimizi hareket ettirir.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Kemiklerimizin birbirine bağlandığı yere iskelet denir.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Et ve süt ürünleri kemik gelişimini olumsuz etkiler.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Düzenli spor yapmak iskelet ve kas sağlığımız için faydalıdır.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Damarlar su hortumuna benzer, içinde kan taşır.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Nabzımızı dirseğimize dokunarak hissedebiliriz.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Oturan bir çocuğun nabzı, koşan bir çocuğa göre daha yavaş atar.</w:t>
      </w:r>
    </w:p>
    <w:p w:rsidR="00BB1400" w:rsidRPr="00DD6CC1" w:rsidRDefault="00BB1400" w:rsidP="0093424D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Yetişkin bir insanda nabız sayısı 100-120 aralığındadır.</w:t>
      </w:r>
    </w:p>
    <w:p w:rsidR="00BB1400" w:rsidRPr="00E54744" w:rsidRDefault="00BB1400" w:rsidP="00E54744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D6CC1">
        <w:rPr>
          <w:sz w:val="24"/>
          <w:szCs w:val="24"/>
        </w:rPr>
        <w:t>(       ) Kaslar lifli bir yapıya sahiptir.</w:t>
      </w:r>
    </w:p>
    <w:p w:rsidR="00BB1400" w:rsidRPr="00DD6CC1" w:rsidRDefault="00BB1400" w:rsidP="00DD6CC1">
      <w:pPr>
        <w:pStyle w:val="NoSpacing"/>
        <w:spacing w:line="324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 w:rsidRPr="00DD6CC1">
        <w:rPr>
          <w:b/>
          <w:bCs/>
          <w:sz w:val="24"/>
          <w:szCs w:val="24"/>
        </w:rPr>
        <w:t xml:space="preserve">Aşağıdaki açıklamaları ve karşısında verilen bilgiyle eşleştiriniz. </w:t>
      </w:r>
      <w:r>
        <w:rPr>
          <w:b/>
          <w:bCs/>
          <w:sz w:val="24"/>
          <w:szCs w:val="24"/>
        </w:rPr>
        <w:t>(10 puan)</w:t>
      </w:r>
    </w:p>
    <w:tbl>
      <w:tblPr>
        <w:tblpPr w:leftFromText="141" w:rightFromText="141" w:vertAnchor="text" w:horzAnchor="page" w:tblpX="1303" w:tblpY="1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6"/>
      </w:tblGrid>
      <w:tr w:rsidR="00BB1400" w:rsidRPr="00DD6CC1">
        <w:trPr>
          <w:trHeight w:val="259"/>
        </w:trPr>
        <w:tc>
          <w:tcPr>
            <w:tcW w:w="3006" w:type="dxa"/>
          </w:tcPr>
          <w:p w:rsidR="00BB1400" w:rsidRPr="001F786B" w:rsidRDefault="00BB1400" w:rsidP="001F786B">
            <w:pPr>
              <w:pStyle w:val="Default"/>
            </w:pPr>
            <w:r>
              <w:rPr>
                <w:noProof/>
              </w:rPr>
              <w:pict>
                <v:line id="Line 9" o:spid="_x0000_s1033" style="position:absolute;z-index:251659264;visibility:visible;mso-wrap-distance-left:3.17497mm;mso-wrap-distance-right:3.17497mm" from="19.4pt,2.4pt" to="19.4pt,70.1pt"/>
              </w:pict>
            </w:r>
            <w:r w:rsidRPr="001F786B">
              <w:t>1      İskelet</w:t>
            </w:r>
          </w:p>
        </w:tc>
      </w:tr>
      <w:tr w:rsidR="00BB1400" w:rsidRPr="00DD6CC1">
        <w:trPr>
          <w:trHeight w:val="259"/>
        </w:trPr>
        <w:tc>
          <w:tcPr>
            <w:tcW w:w="3006" w:type="dxa"/>
          </w:tcPr>
          <w:p w:rsidR="00BB1400" w:rsidRPr="001F786B" w:rsidRDefault="00BB1400" w:rsidP="001F786B">
            <w:pPr>
              <w:pStyle w:val="Default"/>
            </w:pPr>
            <w:r w:rsidRPr="001F786B">
              <w:t>2     Omurga</w:t>
            </w:r>
          </w:p>
        </w:tc>
      </w:tr>
      <w:tr w:rsidR="00BB1400" w:rsidRPr="00DD6CC1">
        <w:trPr>
          <w:trHeight w:val="259"/>
        </w:trPr>
        <w:tc>
          <w:tcPr>
            <w:tcW w:w="3006" w:type="dxa"/>
          </w:tcPr>
          <w:p w:rsidR="00BB1400" w:rsidRPr="001F786B" w:rsidRDefault="00BB1400" w:rsidP="001F786B">
            <w:pPr>
              <w:pStyle w:val="Default"/>
            </w:pPr>
            <w:r w:rsidRPr="001F786B">
              <w:t>3     Egzersiz</w:t>
            </w:r>
          </w:p>
        </w:tc>
      </w:tr>
      <w:tr w:rsidR="00BB1400" w:rsidRPr="00DD6CC1">
        <w:trPr>
          <w:trHeight w:val="259"/>
        </w:trPr>
        <w:tc>
          <w:tcPr>
            <w:tcW w:w="3006" w:type="dxa"/>
          </w:tcPr>
          <w:p w:rsidR="00BB1400" w:rsidRPr="001F786B" w:rsidRDefault="00BB1400" w:rsidP="001F786B">
            <w:pPr>
              <w:pStyle w:val="Default"/>
            </w:pPr>
            <w:r w:rsidRPr="001F786B">
              <w:t>4     Kas</w:t>
            </w:r>
          </w:p>
        </w:tc>
      </w:tr>
      <w:tr w:rsidR="00BB1400" w:rsidRPr="00DD6CC1">
        <w:trPr>
          <w:trHeight w:val="272"/>
        </w:trPr>
        <w:tc>
          <w:tcPr>
            <w:tcW w:w="3006" w:type="dxa"/>
          </w:tcPr>
          <w:p w:rsidR="00BB1400" w:rsidRPr="001F786B" w:rsidRDefault="00BB1400" w:rsidP="001F786B">
            <w:pPr>
              <w:pStyle w:val="Default"/>
            </w:pPr>
            <w:r w:rsidRPr="001F786B">
              <w:t>5     Eklem</w:t>
            </w:r>
          </w:p>
        </w:tc>
      </w:tr>
    </w:tbl>
    <w:tbl>
      <w:tblPr>
        <w:tblpPr w:leftFromText="141" w:rightFromText="141" w:vertAnchor="text" w:horzAnchor="page" w:tblpX="4078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5"/>
      </w:tblGrid>
      <w:tr w:rsidR="00BB1400" w:rsidRPr="00DD6CC1">
        <w:trPr>
          <w:trHeight w:val="260"/>
        </w:trPr>
        <w:tc>
          <w:tcPr>
            <w:tcW w:w="6525" w:type="dxa"/>
          </w:tcPr>
          <w:p w:rsidR="00BB1400" w:rsidRPr="001F786B" w:rsidRDefault="00BB1400" w:rsidP="001F786B">
            <w:pPr>
              <w:pStyle w:val="Default"/>
            </w:pPr>
            <w:r>
              <w:rPr>
                <w:noProof/>
              </w:rPr>
              <w:pict>
                <v:line id="Line 10" o:spid="_x0000_s1034" style="position:absolute;z-index:251657216;visibility:visible;mso-wrap-distance-left:3.17497mm;mso-wrap-distance-right:3.17497mm;mso-position-horizontal-relative:text;mso-position-vertical-relative:text" from="14.4pt,-.55pt" to="14.4pt,71.05pt"/>
              </w:pict>
            </w:r>
            <w:r w:rsidRPr="001F786B">
              <w:t xml:space="preserve">         33 adet kısa kemiğin üst üste gelmesiyle oluşmuştur.</w:t>
            </w:r>
          </w:p>
        </w:tc>
      </w:tr>
      <w:tr w:rsidR="00BB1400" w:rsidRPr="00DD6CC1">
        <w:trPr>
          <w:trHeight w:val="260"/>
        </w:trPr>
        <w:tc>
          <w:tcPr>
            <w:tcW w:w="6525" w:type="dxa"/>
          </w:tcPr>
          <w:p w:rsidR="00BB1400" w:rsidRPr="001F786B" w:rsidRDefault="00BB1400" w:rsidP="001F786B">
            <w:pPr>
              <w:pStyle w:val="Default"/>
            </w:pPr>
            <w:r w:rsidRPr="001F786B">
              <w:t xml:space="preserve">         Kemikleri birbirine bağlayan yapılardır.</w:t>
            </w:r>
          </w:p>
        </w:tc>
      </w:tr>
      <w:tr w:rsidR="00BB1400" w:rsidRPr="00DD6CC1">
        <w:trPr>
          <w:trHeight w:val="260"/>
        </w:trPr>
        <w:tc>
          <w:tcPr>
            <w:tcW w:w="6525" w:type="dxa"/>
          </w:tcPr>
          <w:p w:rsidR="00BB1400" w:rsidRPr="001F786B" w:rsidRDefault="00BB1400" w:rsidP="001F786B">
            <w:pPr>
              <w:pStyle w:val="Default"/>
            </w:pPr>
            <w:r w:rsidRPr="001F786B">
              <w:t xml:space="preserve">        Vücudumuzun dik durmasını sağlayan önemli bir yapıdır.</w:t>
            </w:r>
          </w:p>
        </w:tc>
      </w:tr>
      <w:tr w:rsidR="00BB1400" w:rsidRPr="00DD6CC1">
        <w:trPr>
          <w:trHeight w:val="260"/>
        </w:trPr>
        <w:tc>
          <w:tcPr>
            <w:tcW w:w="6525" w:type="dxa"/>
          </w:tcPr>
          <w:p w:rsidR="00BB1400" w:rsidRPr="001F786B" w:rsidRDefault="00BB1400" w:rsidP="001F786B">
            <w:pPr>
              <w:pStyle w:val="Default"/>
            </w:pPr>
            <w:r w:rsidRPr="001F786B">
              <w:t xml:space="preserve">        Düzenli sportif hareketlere denir.</w:t>
            </w:r>
          </w:p>
        </w:tc>
      </w:tr>
      <w:tr w:rsidR="00BB1400" w:rsidRPr="00DD6CC1">
        <w:trPr>
          <w:trHeight w:val="273"/>
        </w:trPr>
        <w:tc>
          <w:tcPr>
            <w:tcW w:w="6525" w:type="dxa"/>
          </w:tcPr>
          <w:p w:rsidR="00BB1400" w:rsidRPr="001F786B" w:rsidRDefault="00BB1400" w:rsidP="001F786B">
            <w:pPr>
              <w:pStyle w:val="Default"/>
            </w:pPr>
            <w:r w:rsidRPr="001F786B">
              <w:t xml:space="preserve">        İskeletimizi kaplayan ve vücuda şekil veren lifli yapılardır</w:t>
            </w:r>
          </w:p>
        </w:tc>
      </w:tr>
    </w:tbl>
    <w:p w:rsidR="00BB1400" w:rsidRDefault="00BB1400"/>
    <w:p w:rsidR="00BB1400" w:rsidRPr="00DD6CC1" w:rsidRDefault="00BB1400" w:rsidP="00DD6CC1"/>
    <w:p w:rsidR="00BB1400" w:rsidRPr="00DD6CC1" w:rsidRDefault="00BB1400" w:rsidP="00DD6CC1"/>
    <w:p w:rsidR="00BB1400" w:rsidRPr="00DD6CC1" w:rsidRDefault="00BB1400" w:rsidP="00DD6CC1"/>
    <w:p w:rsidR="00BB1400" w:rsidRPr="00E54744" w:rsidRDefault="00BB1400" w:rsidP="00E54744">
      <w:pPr>
        <w:pStyle w:val="NoSpacing"/>
        <w:spacing w:line="324" w:lineRule="auto"/>
        <w:rPr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D</w:t>
      </w:r>
      <w:r w:rsidRPr="002247D7">
        <w:rPr>
          <w:rFonts w:ascii="Cambria" w:hAnsi="Cambria" w:cs="Cambria"/>
          <w:b/>
          <w:bCs/>
          <w:sz w:val="24"/>
          <w:szCs w:val="24"/>
        </w:rPr>
        <w:t>) İskeletin kısımları nelerdir?</w:t>
      </w:r>
      <w:r>
        <w:rPr>
          <w:b/>
          <w:bCs/>
          <w:sz w:val="24"/>
          <w:szCs w:val="24"/>
        </w:rPr>
        <w:t>(8 puan)</w:t>
      </w:r>
    </w:p>
    <w:p w:rsidR="00BB1400" w:rsidRPr="002247D7" w:rsidRDefault="00BB1400" w:rsidP="00E54744">
      <w:pPr>
        <w:rPr>
          <w:rFonts w:ascii="Cambria" w:hAnsi="Cambria" w:cs="Cambria"/>
          <w:b/>
          <w:bCs/>
          <w:sz w:val="24"/>
          <w:szCs w:val="24"/>
        </w:rPr>
      </w:pPr>
      <w:r w:rsidRPr="002247D7">
        <w:rPr>
          <w:rFonts w:ascii="Cambria" w:hAnsi="Cambria" w:cs="Cambria"/>
          <w:b/>
          <w:bCs/>
          <w:sz w:val="24"/>
          <w:szCs w:val="24"/>
        </w:rPr>
        <w:t>1- ………………………….…  2- ……………………………</w:t>
      </w:r>
      <w:r>
        <w:rPr>
          <w:rFonts w:ascii="Cambria" w:hAnsi="Cambria" w:cs="Cambria"/>
          <w:b/>
          <w:bCs/>
          <w:sz w:val="24"/>
          <w:szCs w:val="24"/>
        </w:rPr>
        <w:t>………</w:t>
      </w:r>
      <w:r w:rsidRPr="002247D7">
        <w:rPr>
          <w:rFonts w:ascii="Cambria" w:hAnsi="Cambria" w:cs="Cambria"/>
          <w:b/>
          <w:bCs/>
          <w:sz w:val="24"/>
          <w:szCs w:val="24"/>
        </w:rPr>
        <w:t>3- ………………………</w:t>
      </w:r>
      <w:r>
        <w:rPr>
          <w:rFonts w:ascii="Cambria" w:hAnsi="Cambria" w:cs="Cambria"/>
          <w:b/>
          <w:bCs/>
          <w:sz w:val="24"/>
          <w:szCs w:val="24"/>
        </w:rPr>
        <w:t>…………….</w:t>
      </w:r>
      <w:r w:rsidRPr="002247D7">
        <w:rPr>
          <w:rFonts w:ascii="Cambria" w:hAnsi="Cambria" w:cs="Cambria"/>
          <w:b/>
          <w:bCs/>
          <w:sz w:val="24"/>
          <w:szCs w:val="24"/>
        </w:rPr>
        <w:t>4-</w:t>
      </w:r>
      <w:r>
        <w:rPr>
          <w:rFonts w:ascii="Cambria" w:hAnsi="Cambria" w:cs="Cambria"/>
          <w:b/>
          <w:bCs/>
          <w:sz w:val="24"/>
          <w:szCs w:val="24"/>
        </w:rPr>
        <w:t>……</w:t>
      </w:r>
      <w:r w:rsidRPr="002247D7">
        <w:rPr>
          <w:rFonts w:ascii="Cambria" w:hAnsi="Cambria" w:cs="Cambria"/>
          <w:b/>
          <w:bCs/>
          <w:sz w:val="24"/>
          <w:szCs w:val="24"/>
        </w:rPr>
        <w:t>…………………………</w:t>
      </w:r>
    </w:p>
    <w:p w:rsidR="00BB1400" w:rsidRPr="00DD6CC1" w:rsidRDefault="00BB1400" w:rsidP="00E54744">
      <w:pPr>
        <w:pStyle w:val="NoSpacing"/>
        <w:spacing w:line="324" w:lineRule="auto"/>
        <w:rPr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E</w:t>
      </w:r>
      <w:r w:rsidRPr="002247D7">
        <w:rPr>
          <w:rFonts w:ascii="Cambria" w:hAnsi="Cambria" w:cs="Cambria"/>
          <w:b/>
          <w:bCs/>
          <w:sz w:val="24"/>
          <w:szCs w:val="24"/>
        </w:rPr>
        <w:t xml:space="preserve">) Soluk alıp vermede görevli organlarımızı </w:t>
      </w:r>
      <w:r w:rsidRPr="002247D7">
        <w:rPr>
          <w:rFonts w:ascii="Cambria" w:hAnsi="Cambria" w:cs="Cambria"/>
          <w:b/>
          <w:bCs/>
          <w:sz w:val="24"/>
          <w:szCs w:val="24"/>
          <w:u w:val="single"/>
        </w:rPr>
        <w:t>SIRASIYLA</w:t>
      </w:r>
      <w:r w:rsidRPr="002247D7">
        <w:rPr>
          <w:rFonts w:ascii="Cambria" w:hAnsi="Cambria" w:cs="Cambria"/>
          <w:b/>
          <w:bCs/>
          <w:sz w:val="24"/>
          <w:szCs w:val="24"/>
        </w:rPr>
        <w:t xml:space="preserve"> yazınız.</w:t>
      </w:r>
      <w:r>
        <w:rPr>
          <w:b/>
          <w:bCs/>
          <w:sz w:val="24"/>
          <w:szCs w:val="24"/>
        </w:rPr>
        <w:t>(10 puan)</w:t>
      </w:r>
    </w:p>
    <w:p w:rsidR="00BB1400" w:rsidRPr="002247D7" w:rsidRDefault="00BB1400" w:rsidP="000E12C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BB1400" w:rsidRPr="00CE4257" w:rsidRDefault="00BB1400" w:rsidP="00CE4257">
      <w:pPr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1- ………………………2- ………………………3-</w:t>
      </w:r>
      <w:r w:rsidRPr="002247D7">
        <w:rPr>
          <w:rFonts w:ascii="Cambria" w:hAnsi="Cambria" w:cs="Cambria"/>
          <w:b/>
          <w:bCs/>
          <w:sz w:val="24"/>
          <w:szCs w:val="24"/>
        </w:rPr>
        <w:t>……………………………</w:t>
      </w:r>
      <w:r>
        <w:rPr>
          <w:rFonts w:ascii="Cambria" w:hAnsi="Cambria" w:cs="Cambria"/>
          <w:b/>
          <w:bCs/>
          <w:sz w:val="24"/>
          <w:szCs w:val="24"/>
        </w:rPr>
        <w:t>4-</w:t>
      </w:r>
      <w:r w:rsidRPr="002247D7">
        <w:rPr>
          <w:rFonts w:ascii="Cambria" w:hAnsi="Cambria" w:cs="Cambria"/>
          <w:b/>
          <w:bCs/>
          <w:sz w:val="24"/>
          <w:szCs w:val="24"/>
        </w:rPr>
        <w:t>……………………………</w:t>
      </w:r>
      <w:r>
        <w:rPr>
          <w:rFonts w:ascii="Cambria" w:hAnsi="Cambria" w:cs="Cambria"/>
          <w:b/>
          <w:bCs/>
          <w:sz w:val="24"/>
          <w:szCs w:val="24"/>
        </w:rPr>
        <w:t>.5</w:t>
      </w:r>
      <w:r w:rsidRPr="002247D7">
        <w:rPr>
          <w:rFonts w:ascii="Cambria" w:hAnsi="Cambria" w:cs="Cambria"/>
          <w:b/>
          <w:bCs/>
          <w:sz w:val="24"/>
          <w:szCs w:val="24"/>
        </w:rPr>
        <w:t>……………………………….</w:t>
      </w:r>
    </w:p>
    <w:p w:rsidR="00BB1400" w:rsidRPr="009E7716" w:rsidRDefault="00BB1400" w:rsidP="00CE4257">
      <w:pPr>
        <w:pStyle w:val="NoSpacing"/>
        <w:spacing w:line="324" w:lineRule="auto"/>
        <w:rPr>
          <w:b/>
          <w:bCs/>
        </w:rPr>
      </w:pPr>
      <w:r>
        <w:rPr>
          <w:b/>
          <w:bCs/>
        </w:rPr>
        <w:t>F</w:t>
      </w:r>
      <w:r w:rsidRPr="009E7716">
        <w:rPr>
          <w:b/>
          <w:bCs/>
        </w:rPr>
        <w:t>)İskeletimizin sağlığı için neler yapmalıyız? 5 madde halinde yazınız. (</w:t>
      </w:r>
      <w:r>
        <w:rPr>
          <w:b/>
          <w:bCs/>
        </w:rPr>
        <w:t>10</w:t>
      </w:r>
      <w:r w:rsidRPr="009E7716">
        <w:rPr>
          <w:b/>
          <w:bCs/>
        </w:rPr>
        <w:t xml:space="preserve"> puan)</w:t>
      </w:r>
    </w:p>
    <w:p w:rsidR="00BB1400" w:rsidRPr="009E7716" w:rsidRDefault="00BB1400" w:rsidP="00CE4257">
      <w:pPr>
        <w:spacing w:after="0"/>
        <w:rPr>
          <w:b/>
          <w:bCs/>
        </w:rPr>
      </w:pPr>
      <w:r w:rsidRPr="009E7716">
        <w:rPr>
          <w:b/>
          <w:bCs/>
        </w:rPr>
        <w:t>1- ………………………………………………………………</w:t>
      </w:r>
    </w:p>
    <w:p w:rsidR="00BB1400" w:rsidRDefault="00BB1400" w:rsidP="00CE4257">
      <w:pPr>
        <w:spacing w:after="0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2- ……………………………………………………………</w:t>
      </w:r>
    </w:p>
    <w:p w:rsidR="00BB1400" w:rsidRDefault="00BB1400" w:rsidP="00CE4257">
      <w:pPr>
        <w:spacing w:after="0"/>
        <w:rPr>
          <w:rFonts w:ascii="Cambria" w:hAnsi="Cambria" w:cs="Cambria"/>
          <w:b/>
          <w:bCs/>
          <w:sz w:val="24"/>
          <w:szCs w:val="24"/>
        </w:rPr>
      </w:pPr>
      <w:r w:rsidRPr="002247D7">
        <w:rPr>
          <w:rFonts w:ascii="Cambria" w:hAnsi="Cambria" w:cs="Cambria"/>
          <w:b/>
          <w:bCs/>
          <w:sz w:val="24"/>
          <w:szCs w:val="24"/>
        </w:rPr>
        <w:t>3- ………………………………………………………………</w:t>
      </w:r>
    </w:p>
    <w:p w:rsidR="00BB1400" w:rsidRDefault="00BB1400" w:rsidP="00CE4257">
      <w:pPr>
        <w:spacing w:after="0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4-………………………………………………………………</w:t>
      </w:r>
    </w:p>
    <w:p w:rsidR="00BB1400" w:rsidRDefault="00BB1400" w:rsidP="00CE4257">
      <w:pPr>
        <w:spacing w:after="0" w:line="240" w:lineRule="auto"/>
      </w:pPr>
      <w:r>
        <w:rPr>
          <w:rFonts w:ascii="Cambria" w:hAnsi="Cambria" w:cs="Cambria"/>
          <w:b/>
          <w:bCs/>
          <w:sz w:val="24"/>
          <w:szCs w:val="24"/>
        </w:rPr>
        <w:t>5-……………………………………………………………….</w:t>
      </w:r>
    </w:p>
    <w:p w:rsidR="00BB1400" w:rsidRDefault="00BB1400" w:rsidP="000E12C1">
      <w:pPr>
        <w:spacing w:after="0" w:line="240" w:lineRule="auto"/>
      </w:pPr>
    </w:p>
    <w:p w:rsidR="00BB1400" w:rsidRPr="000E12C1" w:rsidRDefault="00BB1400" w:rsidP="000E12C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>
        <w:tab/>
      </w:r>
      <w:r>
        <w:tab/>
      </w:r>
    </w:p>
    <w:p w:rsidR="00BB1400" w:rsidRDefault="00BB1400" w:rsidP="00DD6CC1">
      <w:pPr>
        <w:tabs>
          <w:tab w:val="left" w:pos="1485"/>
        </w:tabs>
        <w:sectPr w:rsidR="00BB1400" w:rsidSect="00E54744">
          <w:pgSz w:w="11906" w:h="16838"/>
          <w:pgMar w:top="567" w:right="424" w:bottom="0" w:left="567" w:header="708" w:footer="708" w:gutter="0"/>
          <w:cols w:space="708"/>
          <w:docGrid w:linePitch="360"/>
        </w:sectPr>
      </w:pPr>
    </w:p>
    <w:p w:rsidR="00BB1400" w:rsidRPr="00E54744" w:rsidRDefault="00BB1400" w:rsidP="00E54744">
      <w:pPr>
        <w:pStyle w:val="NoSpacing"/>
        <w:spacing w:line="324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G) </w:t>
      </w:r>
      <w:r w:rsidRPr="00DD6CC1">
        <w:rPr>
          <w:b/>
          <w:bCs/>
        </w:rPr>
        <w:t>İskeletimizin bölümlerini yazınız.</w:t>
      </w:r>
      <w:r>
        <w:rPr>
          <w:b/>
          <w:bCs/>
          <w:sz w:val="24"/>
          <w:szCs w:val="24"/>
        </w:rPr>
        <w:t>(8 puan)</w:t>
      </w:r>
    </w:p>
    <w:p w:rsidR="00BB1400" w:rsidRPr="00DD6CC1" w:rsidRDefault="00BB1400" w:rsidP="00DD6CC1">
      <w:r>
        <w:rPr>
          <w:noProof/>
          <w:lang w:eastAsia="tr-TR"/>
        </w:rPr>
        <w:pict>
          <v:group id="Grup 115" o:spid="_x0000_s1035" style="position:absolute;margin-left:32.4pt;margin-top:14.05pt;width:211.5pt;height:159.8pt;z-index:-251656192" coordsize="35882,32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s1036" type="#_x0000_t75" alt="https://encrypted-tbn2.gstatic.com/images?q=tbn:ANd9GcTgcr-fK1ZieW7nMtFg76HZ2d_XZNHppL1Lu0h0NW7MvcFhsH8_" style="position:absolute;top:285;width:16859;height:31909;visibility:visible">
              <v:imagedata r:id="rId5" o:title="" cropleft="8107f" cropright="11148f"/>
              <v:path arrowok="t"/>
            </v:shape>
            <v:group id="Grup 42" o:spid="_x0000_s1037" style="position:absolute;left:7620;width:28262;height:2762" coordsize="28262,276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38" type="#_x0000_t32" style="position:absolute;top:1381;width:10477;height:47;flip:y;visibility:visible" o:connectortype="straight" strokeweight="1.5pt">
                <v:stroke endarrow="open"/>
              </v:shape>
              <v:rect id="Dikdörtgen 35" o:spid="_x0000_s1039" style="position:absolute;left:10477;width:17785;height:2762;visibility:visible;v-text-anchor:middle" strokeweight="1pt"/>
            </v:group>
            <v:group id="Grup 41" o:spid="_x0000_s1040" style="position:absolute;left:10191;top:5524;width:25691;height:2762" coordsize="25690,2762">
              <v:shape id="Düz Ok Bağlayıcısı 36" o:spid="_x0000_s1041" type="#_x0000_t32" style="position:absolute;top:1428;width:7905;height:0;visibility:visible" o:connectortype="straight" strokeweight="1.5pt">
                <v:stroke endarrow="open"/>
              </v:shape>
              <v:rect id="Dikdörtgen 37" o:spid="_x0000_s1042" style="position:absolute;left:7905;width:17785;height:2762;visibility:visible;v-text-anchor:middle" strokeweight="1pt"/>
            </v:group>
            <v:group id="Grup 40" o:spid="_x0000_s1043" style="position:absolute;left:10858;top:10001;width:25024;height:2762" coordsize="25023,2762">
              <v:shape id="Düz Ok Bağlayıcısı 38" o:spid="_x0000_s1044" type="#_x0000_t32" style="position:absolute;top:1428;width:7238;height:0;visibility:visible" o:connectortype="straight" strokeweight="1.5pt">
                <v:stroke endarrow="open"/>
              </v:shape>
              <v:rect id="Dikdörtgen 39" o:spid="_x0000_s1045" style="position:absolute;left:7238;width:17785;height:2762;visibility:visible;v-text-anchor:middle" strokeweight="1pt"/>
            </v:group>
            <v:group id="Grup 43" o:spid="_x0000_s1046" style="position:absolute;left:9715;top:20097;width:26167;height:3906" coordsize="23507,3905">
              <v:shape id="Düz Ok Bağlayıcısı 44" o:spid="_x0000_s1047" type="#_x0000_t32" style="position:absolute;top:1428;width:7905;height:524;visibility:visible" o:connectortype="straight" strokeweight="1.5pt">
                <v:stroke endarrow="open"/>
              </v:shape>
              <v:rect id="Dikdörtgen 45" o:spid="_x0000_s1048" style="position:absolute;left:7905;width:15602;height:3905;visibility:visible;v-text-anchor:middle" strokeweight="1pt"/>
            </v:group>
            <v:shape id="Düz Ok Bağlayıcısı 46" o:spid="_x0000_s1049" type="#_x0000_t32" style="position:absolute;left:14859;top:13430;width:6572;height:6667;visibility:visible" o:connectortype="straight" strokeweight="1.5pt">
              <v:stroke endarrow="open"/>
            </v:shape>
          </v:group>
        </w:pict>
      </w:r>
    </w:p>
    <w:p w:rsidR="00BB1400" w:rsidRPr="00DD6CC1" w:rsidRDefault="00BB1400" w:rsidP="00DD6CC1"/>
    <w:p w:rsidR="00BB1400" w:rsidRPr="00DD6CC1" w:rsidRDefault="00BB1400" w:rsidP="00DD6CC1"/>
    <w:p w:rsidR="00BB1400" w:rsidRPr="00DD6CC1" w:rsidRDefault="00BB1400" w:rsidP="00DD6CC1"/>
    <w:p w:rsidR="00BB1400" w:rsidRPr="00DD6CC1" w:rsidRDefault="00BB1400" w:rsidP="00DD6CC1"/>
    <w:p w:rsidR="00BB1400" w:rsidRPr="00DD6CC1" w:rsidRDefault="00BB1400" w:rsidP="00DD6CC1"/>
    <w:p w:rsidR="00BB1400" w:rsidRDefault="00BB1400" w:rsidP="00DD6CC1">
      <w:pPr>
        <w:tabs>
          <w:tab w:val="left" w:pos="1485"/>
        </w:tabs>
      </w:pPr>
    </w:p>
    <w:p w:rsidR="00BB1400" w:rsidRPr="00FC5C8E" w:rsidRDefault="00BB1400" w:rsidP="00FC5C8E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Ğ) </w:t>
      </w:r>
      <w:r w:rsidRPr="00FC5C8E">
        <w:rPr>
          <w:b/>
          <w:bCs/>
        </w:rPr>
        <w:t>Aşağıdaki resme solunumda görevli  organlarıyazınız</w:t>
      </w:r>
      <w:r>
        <w:rPr>
          <w:b/>
          <w:bCs/>
          <w:sz w:val="24"/>
          <w:szCs w:val="24"/>
        </w:rPr>
        <w:t>(4 puan)</w:t>
      </w:r>
    </w:p>
    <w:p w:rsidR="00BB1400" w:rsidRPr="00FC5C8E" w:rsidRDefault="00BB1400" w:rsidP="00FC5C8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bookmarkStart w:id="0" w:name="_GoBack"/>
    <w:bookmarkEnd w:id="0"/>
    <w:p w:rsidR="00BB1400" w:rsidRDefault="00BB1400" w:rsidP="00DD6CC1">
      <w:pPr>
        <w:tabs>
          <w:tab w:val="left" w:pos="1485"/>
        </w:tabs>
      </w:pPr>
      <w:r w:rsidRPr="00E533C8">
        <w:object w:dxaOrig="3675" w:dyaOrig="3810">
          <v:shape id="_x0000_i1025" type="#_x0000_t75" style="width:191.25pt;height:122.25pt" o:ole="">
            <v:imagedata r:id="rId6" o:title=""/>
          </v:shape>
          <o:OLEObject Type="Embed" ProgID="Paint.Picture" ShapeID="_x0000_i1025" DrawAspect="Content" ObjectID="_1538692382" r:id="rId7"/>
        </w:object>
      </w:r>
    </w:p>
    <w:p w:rsidR="00BB1400" w:rsidRPr="00DD6CC1" w:rsidRDefault="00BB1400" w:rsidP="00063517">
      <w:pPr>
        <w:pStyle w:val="NoSpacing"/>
      </w:pPr>
      <w:r w:rsidRPr="00E54744">
        <w:rPr>
          <w:b/>
          <w:bCs/>
        </w:rPr>
        <w:t>1</w:t>
      </w:r>
      <w:r w:rsidRPr="00063517">
        <w:t>-</w:t>
      </w:r>
      <w:r w:rsidRPr="00DD6CC1">
        <w:t>“Vücudumuzda bulunan kırmızı renkli sıvıya</w:t>
      </w:r>
      <w:r w:rsidRPr="00DD6CC1">
        <w:tab/>
        <w:t>……………denir.”</w:t>
      </w:r>
    </w:p>
    <w:p w:rsidR="00BB1400" w:rsidRPr="00DD6CC1" w:rsidRDefault="00BB1400" w:rsidP="00DD6CC1">
      <w:pPr>
        <w:pStyle w:val="NoSpacing"/>
        <w:rPr>
          <w:b/>
          <w:bCs/>
        </w:rPr>
      </w:pPr>
      <w:r w:rsidRPr="00DD6CC1">
        <w:rPr>
          <w:b/>
          <w:bCs/>
        </w:rPr>
        <w:t>Yukarıdaki cümlede boş bırakılan yere aşağıdakilerden hangisi gelmelidir?</w:t>
      </w:r>
    </w:p>
    <w:p w:rsidR="00BB1400" w:rsidRPr="00DD6CC1" w:rsidRDefault="00BB1400" w:rsidP="00DD6CC1">
      <w:pPr>
        <w:pStyle w:val="NoSpacing"/>
      </w:pPr>
      <w:r>
        <w:t xml:space="preserve">          A) Su</w:t>
      </w:r>
      <w:r w:rsidRPr="00DD6CC1">
        <w:t>B) Kan</w:t>
      </w:r>
      <w:r>
        <w:t xml:space="preserve">      C) İlik</w:t>
      </w:r>
      <w:r>
        <w:tab/>
      </w:r>
      <w:r w:rsidRPr="00DD6CC1">
        <w:t>D) Vişne suyu</w:t>
      </w:r>
    </w:p>
    <w:p w:rsidR="00BB1400" w:rsidRPr="00DD6CC1" w:rsidRDefault="00BB1400" w:rsidP="00DD6CC1">
      <w:pPr>
        <w:pStyle w:val="NoSpacing"/>
      </w:pPr>
    </w:p>
    <w:p w:rsidR="00BB1400" w:rsidRPr="00DD6CC1" w:rsidRDefault="00BB1400" w:rsidP="009E7716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2- </w:t>
      </w:r>
      <w:r w:rsidRPr="00DD6CC1">
        <w:rPr>
          <w:b/>
          <w:bCs/>
          <w:color w:val="000000"/>
        </w:rPr>
        <w:t xml:space="preserve">Yetişkin bir insanın vücudunda yaklaşık kaç kemik bulunur?                                                                        </w:t>
      </w:r>
      <w:r w:rsidRPr="00DD6CC1">
        <w:rPr>
          <w:color w:val="000000"/>
        </w:rPr>
        <w:t>A)106</w:t>
      </w:r>
      <w:r w:rsidRPr="00DD6CC1">
        <w:rPr>
          <w:color w:val="000000"/>
        </w:rPr>
        <w:tab/>
        <w:t xml:space="preserve">         B) 206</w:t>
      </w:r>
      <w:r w:rsidRPr="00DD6CC1">
        <w:rPr>
          <w:color w:val="000000"/>
        </w:rPr>
        <w:tab/>
        <w:t xml:space="preserve">      C)306              D)196</w:t>
      </w:r>
    </w:p>
    <w:p w:rsidR="00BB1400" w:rsidRDefault="00BB1400" w:rsidP="00F8530B">
      <w:pPr>
        <w:autoSpaceDE w:val="0"/>
        <w:autoSpaceDN w:val="0"/>
        <w:adjustRightInd w:val="0"/>
        <w:spacing w:after="0" w:line="240" w:lineRule="auto"/>
      </w:pPr>
      <w:r>
        <w:rPr>
          <w:b/>
          <w:bCs/>
        </w:rPr>
        <w:t xml:space="preserve">3- </w:t>
      </w:r>
      <w:r w:rsidRPr="00DD6CC1">
        <w:rPr>
          <w:b/>
          <w:bCs/>
        </w:rPr>
        <w:t>Kalp ve</w:t>
      </w:r>
      <w:r>
        <w:rPr>
          <w:b/>
          <w:bCs/>
        </w:rPr>
        <w:t xml:space="preserve"> damar sağlığımızı korumak için </w:t>
      </w:r>
      <w:r w:rsidRPr="00DD6CC1">
        <w:rPr>
          <w:b/>
          <w:bCs/>
        </w:rPr>
        <w:t xml:space="preserve">aşağıdakilerden hangisini </w:t>
      </w:r>
      <w:r w:rsidRPr="00DD6CC1">
        <w:rPr>
          <w:b/>
          <w:bCs/>
          <w:u w:val="single"/>
        </w:rPr>
        <w:t xml:space="preserve">yapmamalıyız?                   </w:t>
      </w:r>
      <w:r w:rsidRPr="00DD6CC1">
        <w:t xml:space="preserve">A)Sigara ve alkolden uzak durmalıyız.                </w:t>
      </w:r>
    </w:p>
    <w:p w:rsidR="00BB1400" w:rsidRDefault="00BB1400" w:rsidP="00F8530B">
      <w:pPr>
        <w:autoSpaceDE w:val="0"/>
        <w:autoSpaceDN w:val="0"/>
        <w:adjustRightInd w:val="0"/>
        <w:spacing w:after="0" w:line="240" w:lineRule="auto"/>
      </w:pPr>
      <w:r w:rsidRPr="00DD6CC1">
        <w:t>B) Sağlıklı beslenmeliyiz</w:t>
      </w:r>
    </w:p>
    <w:p w:rsidR="00BB1400" w:rsidRDefault="00BB1400" w:rsidP="00F8530B">
      <w:pPr>
        <w:autoSpaceDE w:val="0"/>
        <w:autoSpaceDN w:val="0"/>
        <w:adjustRightInd w:val="0"/>
        <w:spacing w:after="0" w:line="240" w:lineRule="auto"/>
      </w:pPr>
      <w:r w:rsidRPr="00DD6CC1">
        <w:t>C) Aşırı stres olan yerlerde çalışmalıyız.                                          D) Düzenli spor yapmalıyız.</w:t>
      </w:r>
    </w:p>
    <w:p w:rsidR="00BB1400" w:rsidRPr="00F8530B" w:rsidRDefault="00BB1400" w:rsidP="00F8530B">
      <w:pPr>
        <w:autoSpaceDE w:val="0"/>
        <w:autoSpaceDN w:val="0"/>
        <w:adjustRightInd w:val="0"/>
        <w:spacing w:after="0" w:line="240" w:lineRule="auto"/>
      </w:pPr>
    </w:p>
    <w:p w:rsidR="00BB1400" w:rsidRPr="00DD6CC1" w:rsidRDefault="00BB1400" w:rsidP="00DD6CC1">
      <w:pPr>
        <w:spacing w:after="0"/>
        <w:rPr>
          <w:b/>
          <w:bCs/>
        </w:rPr>
      </w:pPr>
      <w:r>
        <w:rPr>
          <w:b/>
          <w:bCs/>
        </w:rPr>
        <w:t xml:space="preserve">4- </w:t>
      </w:r>
      <w:r w:rsidRPr="00DD6CC1">
        <w:rPr>
          <w:b/>
          <w:bCs/>
        </w:rPr>
        <w:t>Kandan alınan karbondioksitin vücut dışına atılması sırasında karbondioksit aşağıdaki yollardan hangisini izler?</w:t>
      </w:r>
    </w:p>
    <w:p w:rsidR="00BB1400" w:rsidRPr="00DD6CC1" w:rsidRDefault="00BB1400" w:rsidP="00DD6CC1">
      <w:pPr>
        <w:spacing w:after="0"/>
      </w:pPr>
      <w:r w:rsidRPr="00DD6CC1">
        <w:t>A)-burun</w:t>
      </w:r>
      <w:r w:rsidRPr="00DD6CC1">
        <w:sym w:font="Wingdings" w:char="F0E8"/>
      </w:r>
      <w:r w:rsidRPr="00DD6CC1">
        <w:t>yutak</w:t>
      </w:r>
      <w:r w:rsidRPr="00DD6CC1">
        <w:sym w:font="Wingdings" w:char="F0E8"/>
      </w:r>
      <w:r w:rsidRPr="00DD6CC1">
        <w:t>gırtlak</w:t>
      </w:r>
      <w:r w:rsidRPr="00DD6CC1">
        <w:sym w:font="Wingdings" w:char="F0E8"/>
      </w:r>
      <w:r w:rsidRPr="00DD6CC1">
        <w:t>solukborusu</w:t>
      </w:r>
      <w:r w:rsidRPr="00DD6CC1">
        <w:sym w:font="Wingdings" w:char="F0E8"/>
      </w:r>
      <w:r w:rsidRPr="00DD6CC1">
        <w:t>akciğerler</w:t>
      </w:r>
    </w:p>
    <w:p w:rsidR="00BB1400" w:rsidRPr="00DD6CC1" w:rsidRDefault="00BB1400" w:rsidP="00DD6CC1">
      <w:pPr>
        <w:spacing w:after="0"/>
      </w:pPr>
      <w:r w:rsidRPr="00DD6CC1">
        <w:t>B)-burun</w:t>
      </w:r>
      <w:r w:rsidRPr="00DD6CC1">
        <w:sym w:font="Wingdings" w:char="F0E8"/>
      </w:r>
      <w:r w:rsidRPr="00DD6CC1">
        <w:t>gırtlak</w:t>
      </w:r>
      <w:r w:rsidRPr="00DD6CC1">
        <w:sym w:font="Wingdings" w:char="F0E8"/>
      </w:r>
      <w:r w:rsidRPr="00DD6CC1">
        <w:t>yutak</w:t>
      </w:r>
      <w:r w:rsidRPr="00DD6CC1">
        <w:sym w:font="Wingdings" w:char="F0E8"/>
      </w:r>
      <w:r w:rsidRPr="00DD6CC1">
        <w:t>soluk borusu</w:t>
      </w:r>
      <w:r w:rsidRPr="00DD6CC1">
        <w:sym w:font="Wingdings" w:char="F0E8"/>
      </w:r>
      <w:r w:rsidRPr="00DD6CC1">
        <w:t>akciğer</w:t>
      </w:r>
    </w:p>
    <w:p w:rsidR="00BB1400" w:rsidRPr="00DD6CC1" w:rsidRDefault="00BB1400" w:rsidP="00DD6CC1">
      <w:pPr>
        <w:spacing w:after="0"/>
      </w:pPr>
      <w:r w:rsidRPr="00DD6CC1">
        <w:t>C)- akciğer</w:t>
      </w:r>
      <w:r w:rsidRPr="00DD6CC1">
        <w:sym w:font="Wingdings" w:char="F0E8"/>
      </w:r>
      <w:r w:rsidRPr="00DD6CC1">
        <w:t>soluk borusu</w:t>
      </w:r>
      <w:r w:rsidRPr="00DD6CC1">
        <w:sym w:font="Wingdings" w:char="F0E8"/>
      </w:r>
      <w:r w:rsidRPr="00DD6CC1">
        <w:t>yutak</w:t>
      </w:r>
      <w:r w:rsidRPr="00DD6CC1">
        <w:sym w:font="Wingdings" w:char="F0E8"/>
      </w:r>
      <w:r w:rsidRPr="00DD6CC1">
        <w:t>gırtlak</w:t>
      </w:r>
      <w:r w:rsidRPr="00DD6CC1">
        <w:sym w:font="Wingdings" w:char="F0E8"/>
      </w:r>
      <w:r w:rsidRPr="00DD6CC1">
        <w:t>burun</w:t>
      </w:r>
    </w:p>
    <w:p w:rsidR="00BB1400" w:rsidRDefault="00BB1400" w:rsidP="00DD6CC1">
      <w:pPr>
        <w:spacing w:after="0"/>
      </w:pPr>
      <w:r w:rsidRPr="00DD6CC1">
        <w:t>D)-akciğer</w:t>
      </w:r>
      <w:r w:rsidRPr="00DD6CC1">
        <w:sym w:font="Wingdings" w:char="F0E8"/>
      </w:r>
      <w:r w:rsidRPr="00DD6CC1">
        <w:t>soluk borusu</w:t>
      </w:r>
      <w:r w:rsidRPr="00DD6CC1">
        <w:sym w:font="Wingdings" w:char="F0E8"/>
      </w:r>
      <w:r w:rsidRPr="00DD6CC1">
        <w:t>gırtlak</w:t>
      </w:r>
      <w:r w:rsidRPr="00DD6CC1">
        <w:sym w:font="Wingdings" w:char="F0E8"/>
      </w:r>
      <w:r w:rsidRPr="00DD6CC1">
        <w:t>yutak</w:t>
      </w:r>
      <w:r w:rsidRPr="00DD6CC1">
        <w:sym w:font="Wingdings" w:char="F0E8"/>
      </w:r>
      <w:r w:rsidRPr="00DD6CC1">
        <w:t>burun</w:t>
      </w:r>
    </w:p>
    <w:p w:rsidR="00BB1400" w:rsidRPr="00DD6CC1" w:rsidRDefault="00BB1400" w:rsidP="00DD6CC1">
      <w:pPr>
        <w:spacing w:after="0"/>
      </w:pPr>
    </w:p>
    <w:p w:rsidR="00BB1400" w:rsidRPr="00DD6CC1" w:rsidRDefault="00BB1400" w:rsidP="00DD6CC1">
      <w:pPr>
        <w:rPr>
          <w:color w:val="000000"/>
        </w:rPr>
      </w:pPr>
      <w:r>
        <w:rPr>
          <w:b/>
          <w:bCs/>
          <w:color w:val="000000"/>
        </w:rPr>
        <w:t xml:space="preserve">5- </w:t>
      </w:r>
      <w:r w:rsidRPr="00DD6CC1">
        <w:rPr>
          <w:b/>
          <w:bCs/>
          <w:color w:val="000000"/>
        </w:rPr>
        <w:t xml:space="preserve">Aşağıda verilen ifadelerden hangisi </w:t>
      </w:r>
      <w:r w:rsidRPr="004B14F9">
        <w:rPr>
          <w:b/>
          <w:bCs/>
          <w:color w:val="000000"/>
          <w:u w:val="single"/>
        </w:rPr>
        <w:t>yanlıştır?</w:t>
      </w:r>
      <w:r w:rsidRPr="00DD6CC1">
        <w:rPr>
          <w:color w:val="000000"/>
        </w:rPr>
        <w:br/>
      </w:r>
      <w:r w:rsidRPr="00DD6CC1">
        <w:rPr>
          <w:b/>
          <w:bCs/>
        </w:rPr>
        <w:t>A)</w:t>
      </w:r>
      <w:r w:rsidRPr="00DD6CC1">
        <w:rPr>
          <w:color w:val="000000"/>
        </w:rPr>
        <w:t xml:space="preserve"> Soluk alırken vücudumuza oksijen alırız.</w:t>
      </w:r>
      <w:r w:rsidRPr="00DD6CC1">
        <w:rPr>
          <w:color w:val="000000"/>
        </w:rPr>
        <w:br/>
      </w:r>
      <w:r w:rsidRPr="00DD6CC1">
        <w:rPr>
          <w:b/>
          <w:bCs/>
          <w:color w:val="000000"/>
        </w:rPr>
        <w:t xml:space="preserve">B) </w:t>
      </w:r>
      <w:r w:rsidRPr="00DD6CC1">
        <w:rPr>
          <w:color w:val="000000"/>
        </w:rPr>
        <w:t>Soluk verirken dışarıya karbondioksit veririz.</w:t>
      </w:r>
      <w:r w:rsidRPr="00DD6CC1">
        <w:rPr>
          <w:color w:val="000000"/>
        </w:rPr>
        <w:br/>
      </w:r>
      <w:r w:rsidRPr="00DD6CC1">
        <w:rPr>
          <w:b/>
          <w:bCs/>
          <w:color w:val="000000"/>
        </w:rPr>
        <w:t xml:space="preserve">C) </w:t>
      </w:r>
      <w:r w:rsidRPr="00DD6CC1">
        <w:rPr>
          <w:color w:val="000000"/>
        </w:rPr>
        <w:t>Soluğumuzu ağzımızla almalıyız.</w:t>
      </w:r>
      <w:r w:rsidRPr="00DD6CC1">
        <w:rPr>
          <w:color w:val="000000"/>
        </w:rPr>
        <w:br/>
      </w:r>
      <w:r w:rsidRPr="00DD6CC1">
        <w:rPr>
          <w:b/>
          <w:bCs/>
          <w:color w:val="000000"/>
        </w:rPr>
        <w:t>D)</w:t>
      </w:r>
      <w:r w:rsidRPr="00DD6CC1">
        <w:rPr>
          <w:color w:val="000000"/>
        </w:rPr>
        <w:t xml:space="preserve"> Soluğumuzu burnumuzla almalıyız.</w:t>
      </w:r>
    </w:p>
    <w:p w:rsidR="00BB1400" w:rsidRPr="00DD6CC1" w:rsidRDefault="00BB1400" w:rsidP="00DD6CC1">
      <w:pPr>
        <w:rPr>
          <w:b/>
          <w:bCs/>
          <w:u w:val="single"/>
        </w:rPr>
      </w:pPr>
      <w:r>
        <w:rPr>
          <w:b/>
          <w:bCs/>
        </w:rPr>
        <w:t xml:space="preserve">6- </w:t>
      </w:r>
      <w:r w:rsidRPr="00DD6CC1">
        <w:rPr>
          <w:b/>
          <w:bCs/>
        </w:rPr>
        <w:t xml:space="preserve">Soluk alma sırasında aşağıdaki olaylardan hangisi </w:t>
      </w:r>
      <w:r w:rsidRPr="00DD6CC1">
        <w:rPr>
          <w:b/>
          <w:bCs/>
          <w:u w:val="single"/>
        </w:rPr>
        <w:t>gerçekleşmez?</w:t>
      </w:r>
    </w:p>
    <w:p w:rsidR="00BB1400" w:rsidRDefault="00BB1400" w:rsidP="00DD6CC1">
      <w:r w:rsidRPr="00DD6CC1">
        <w:t xml:space="preserve">A)Akciğerlere oksijen dolar </w:t>
      </w:r>
      <w:r w:rsidRPr="00DD6CC1">
        <w:tab/>
        <w:t>B)Göğüs kafesi genişler C)Diyafram kası kubbeleşir</w:t>
      </w:r>
      <w:r w:rsidRPr="00DD6CC1">
        <w:tab/>
        <w:t>D)Akciğerler genişler</w:t>
      </w:r>
    </w:p>
    <w:p w:rsidR="00BB1400" w:rsidRPr="00DD6CC1" w:rsidRDefault="00BB1400" w:rsidP="00DD6CC1"/>
    <w:p w:rsidR="00BB1400" w:rsidRPr="00F8530B" w:rsidRDefault="00BB1400" w:rsidP="009E7716">
      <w:pPr>
        <w:spacing w:line="240" w:lineRule="auto"/>
        <w:rPr>
          <w:rFonts w:eastAsia="Arial Unicode MS"/>
          <w:b/>
          <w:bCs/>
          <w:i/>
          <w:iCs/>
          <w:color w:val="000000"/>
          <w:u w:val="single"/>
        </w:rPr>
      </w:pPr>
      <w:r>
        <w:rPr>
          <w:rFonts w:eastAsia="Arial Unicode MS"/>
          <w:b/>
          <w:bCs/>
          <w:color w:val="000000"/>
        </w:rPr>
        <w:t xml:space="preserve">7- </w:t>
      </w:r>
      <w:r w:rsidRPr="00DD6CC1">
        <w:rPr>
          <w:rFonts w:eastAsia="Arial Unicode MS"/>
          <w:b/>
          <w:bCs/>
          <w:color w:val="000000"/>
        </w:rPr>
        <w:t>Kalp atışlarını dinlemeye yarayan alet hangisidir?</w:t>
      </w:r>
      <w:r w:rsidRPr="00DD6CC1">
        <w:rPr>
          <w:rFonts w:eastAsia="Arial Unicode MS"/>
          <w:color w:val="000000"/>
        </w:rPr>
        <w:t>A) Periskop                          B)TeleskopC) Stetoskop                        D) Çinekop</w:t>
      </w:r>
    </w:p>
    <w:p w:rsidR="00BB1400" w:rsidRPr="009E7716" w:rsidRDefault="00BB1400" w:rsidP="009E7716">
      <w:pPr>
        <w:spacing w:line="240" w:lineRule="auto"/>
        <w:rPr>
          <w:rFonts w:eastAsia="Arial Unicode MS"/>
          <w:b/>
          <w:bCs/>
          <w:i/>
          <w:iCs/>
          <w:color w:val="000000"/>
          <w:u w:val="single"/>
        </w:rPr>
      </w:pPr>
      <w:r>
        <w:rPr>
          <w:rFonts w:eastAsia="Arial Unicode MS"/>
          <w:b/>
          <w:bCs/>
          <w:color w:val="000000"/>
        </w:rPr>
        <w:t>8-</w:t>
      </w:r>
      <w:r w:rsidRPr="00DD6CC1">
        <w:rPr>
          <w:rFonts w:eastAsia="Arial Unicode MS"/>
          <w:b/>
          <w:bCs/>
        </w:rPr>
        <w:t xml:space="preserve">Hareketsiz eklemler vücudumuzun hangi bölümünde bulunur? </w:t>
      </w:r>
      <w:r w:rsidRPr="00DD6CC1">
        <w:rPr>
          <w:rFonts w:eastAsia="Arial Unicode MS"/>
        </w:rPr>
        <w:t>A- kafatasında       B) omurgada C) kolda                  D) bacakta</w:t>
      </w:r>
    </w:p>
    <w:p w:rsidR="00BB1400" w:rsidRPr="00DD6CC1" w:rsidRDefault="00BB1400" w:rsidP="00DD6CC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9- </w:t>
      </w:r>
      <w:r w:rsidRPr="00DD6CC1">
        <w:rPr>
          <w:b/>
          <w:bCs/>
        </w:rPr>
        <w:t>Aşağıdakilerden hangisi iskelet sistemimize zarar veren davranışlardandır.</w:t>
      </w:r>
      <w:r w:rsidRPr="00DD6CC1">
        <w:rPr>
          <w:b/>
          <w:bCs/>
          <w:noProof/>
          <w:lang w:eastAsia="tr-TR"/>
        </w:rPr>
        <w:t>(3 puan )</w:t>
      </w:r>
    </w:p>
    <w:p w:rsidR="00BB1400" w:rsidRPr="00DD6CC1" w:rsidRDefault="00BB1400" w:rsidP="00DD6CC1">
      <w:pPr>
        <w:spacing w:after="0" w:line="240" w:lineRule="auto"/>
        <w:rPr>
          <w:b/>
          <w:bCs/>
        </w:rPr>
      </w:pPr>
      <w:r w:rsidRPr="00DD6CC1">
        <w:rPr>
          <w:b/>
          <w:bCs/>
        </w:rPr>
        <w:t>A</w:t>
      </w:r>
      <w:r w:rsidRPr="00DD6CC1">
        <w:t>-Çantamızı tek omzumuzda taşımak</w:t>
      </w:r>
    </w:p>
    <w:p w:rsidR="00BB1400" w:rsidRDefault="00BB1400" w:rsidP="00DD6CC1">
      <w:pPr>
        <w:spacing w:after="0" w:line="240" w:lineRule="auto"/>
        <w:rPr>
          <w:b/>
          <w:bCs/>
        </w:rPr>
      </w:pPr>
      <w:r w:rsidRPr="00DD6CC1">
        <w:rPr>
          <w:b/>
          <w:bCs/>
        </w:rPr>
        <w:t>B-</w:t>
      </w:r>
      <w:r w:rsidRPr="00DD6CC1">
        <w:t xml:space="preserve"> Düzenli egzersiz yapmak                                                   </w:t>
      </w:r>
      <w:r>
        <w:rPr>
          <w:b/>
          <w:bCs/>
        </w:rPr>
        <w:t xml:space="preserve">      C</w:t>
      </w:r>
      <w:r w:rsidRPr="00DD6CC1">
        <w:rPr>
          <w:b/>
          <w:bCs/>
        </w:rPr>
        <w:t>-</w:t>
      </w:r>
      <w:r w:rsidRPr="00DD6CC1">
        <w:t xml:space="preserve"> Dengeli beslenmek</w:t>
      </w:r>
    </w:p>
    <w:p w:rsidR="00BB1400" w:rsidRPr="00F8530B" w:rsidRDefault="00BB1400" w:rsidP="00DD6CC1">
      <w:pPr>
        <w:spacing w:after="0" w:line="240" w:lineRule="auto"/>
        <w:rPr>
          <w:b/>
          <w:bCs/>
        </w:rPr>
      </w:pPr>
      <w:r w:rsidRPr="00DD6CC1">
        <w:rPr>
          <w:b/>
          <w:bCs/>
        </w:rPr>
        <w:t>D</w:t>
      </w:r>
      <w:r w:rsidRPr="00DD6CC1">
        <w:t>- Sırada dik oturmak</w:t>
      </w:r>
    </w:p>
    <w:p w:rsidR="00BB1400" w:rsidRPr="009E7716" w:rsidRDefault="00BB1400" w:rsidP="00DD6CC1">
      <w:pPr>
        <w:spacing w:after="0" w:line="240" w:lineRule="auto"/>
      </w:pPr>
    </w:p>
    <w:p w:rsidR="00BB1400" w:rsidRPr="00DD6CC1" w:rsidRDefault="00BB1400" w:rsidP="00DD6CC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10- </w:t>
      </w:r>
      <w:r w:rsidRPr="00DD6CC1">
        <w:rPr>
          <w:b/>
          <w:bCs/>
        </w:rPr>
        <w:t xml:space="preserve">Aşağıdaki ifadelerden hangisi </w:t>
      </w:r>
      <w:r w:rsidRPr="00DD6CC1">
        <w:rPr>
          <w:b/>
          <w:bCs/>
          <w:u w:val="single"/>
        </w:rPr>
        <w:t>yanlıştır</w:t>
      </w:r>
      <w:r w:rsidRPr="00DD6CC1">
        <w:rPr>
          <w:b/>
          <w:bCs/>
        </w:rPr>
        <w:t>?</w:t>
      </w:r>
    </w:p>
    <w:p w:rsidR="00BB1400" w:rsidRPr="00DD6CC1" w:rsidRDefault="00BB1400" w:rsidP="00DD6CC1">
      <w:pPr>
        <w:spacing w:after="0" w:line="240" w:lineRule="auto"/>
        <w:rPr>
          <w:b/>
          <w:bCs/>
        </w:rPr>
      </w:pPr>
      <w:r w:rsidRPr="00DD6CC1">
        <w:rPr>
          <w:b/>
          <w:bCs/>
        </w:rPr>
        <w:t>A)</w:t>
      </w:r>
      <w:r w:rsidRPr="00DD6CC1">
        <w:t xml:space="preserve"> Dinlenme durumunda nabız </w:t>
      </w:r>
      <w:r>
        <w:t>hızı artar.</w:t>
      </w:r>
    </w:p>
    <w:p w:rsidR="00BB1400" w:rsidRPr="00DD6CC1" w:rsidRDefault="00BB1400" w:rsidP="00DD6CC1">
      <w:pPr>
        <w:spacing w:after="0"/>
      </w:pPr>
      <w:r w:rsidRPr="00DD6CC1">
        <w:rPr>
          <w:b/>
          <w:bCs/>
        </w:rPr>
        <w:t>B)</w:t>
      </w:r>
      <w:r w:rsidRPr="00DD6CC1">
        <w:t xml:space="preserve"> Egzersiz yapınca nabız hızı azalır.</w:t>
      </w:r>
    </w:p>
    <w:p w:rsidR="00BB1400" w:rsidRPr="00DD6CC1" w:rsidRDefault="00BB1400" w:rsidP="00DD6CC1">
      <w:pPr>
        <w:spacing w:after="0"/>
      </w:pPr>
      <w:r w:rsidRPr="00DD6CC1">
        <w:rPr>
          <w:b/>
          <w:bCs/>
        </w:rPr>
        <w:t>C)</w:t>
      </w:r>
      <w:r w:rsidRPr="00DD6CC1">
        <w:t xml:space="preserve"> Heyecanlandığımızda nabız hızı artar.           </w:t>
      </w:r>
    </w:p>
    <w:p w:rsidR="00BB1400" w:rsidRPr="009E7716" w:rsidRDefault="00BB1400" w:rsidP="00DD6CC1">
      <w:pPr>
        <w:spacing w:after="0" w:line="240" w:lineRule="auto"/>
      </w:pPr>
      <w:r w:rsidRPr="00DD6CC1">
        <w:rPr>
          <w:b/>
          <w:bCs/>
        </w:rPr>
        <w:t>D)</w:t>
      </w:r>
      <w:r w:rsidRPr="00DD6CC1">
        <w:t xml:space="preserve"> Korktuğumuz zamanlarda nabız hızı artar.</w:t>
      </w:r>
    </w:p>
    <w:p w:rsidR="00BB1400" w:rsidRPr="00DD6CC1" w:rsidRDefault="00BB1400" w:rsidP="00DD6CC1">
      <w:pPr>
        <w:spacing w:after="0" w:line="240" w:lineRule="auto"/>
        <w:jc w:val="both"/>
        <w:rPr>
          <w:i/>
          <w:iCs/>
        </w:rPr>
      </w:pPr>
    </w:p>
    <w:p w:rsidR="00BB1400" w:rsidRPr="00DD6CC1" w:rsidRDefault="00BB1400" w:rsidP="00DD6CC1">
      <w:pPr>
        <w:spacing w:after="0" w:line="240" w:lineRule="auto"/>
        <w:jc w:val="both"/>
        <w:rPr>
          <w:i/>
          <w:iCs/>
        </w:rPr>
      </w:pPr>
      <w:r w:rsidRPr="00DD6CC1">
        <w:rPr>
          <w:i/>
          <w:iCs/>
        </w:rPr>
        <w:t>“Kaslar hareketi sağlamak için kasılıp gevşerler.”</w:t>
      </w:r>
    </w:p>
    <w:p w:rsidR="00BB1400" w:rsidRPr="00DD6CC1" w:rsidRDefault="00BB1400" w:rsidP="00DD6CC1">
      <w:pPr>
        <w:spacing w:after="0" w:line="240" w:lineRule="auto"/>
        <w:jc w:val="both"/>
      </w:pPr>
      <w:r w:rsidRPr="001F786B">
        <w:rPr>
          <w:noProof/>
          <w:lang w:eastAsia="tr-TR"/>
        </w:rPr>
        <w:pict>
          <v:shape id="Resim 16" o:spid="_x0000_i1026" type="#_x0000_t75" style="width:120pt;height:83.25pt;visibility:visible">
            <v:imagedata r:id="rId8" o:title="" cropright="35099f"/>
          </v:shape>
        </w:pict>
      </w:r>
    </w:p>
    <w:p w:rsidR="00BB1400" w:rsidRPr="00DD6CC1" w:rsidRDefault="00BB1400" w:rsidP="00DD6CC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11. </w:t>
      </w:r>
      <w:r w:rsidRPr="00DD6CC1">
        <w:rPr>
          <w:b/>
          <w:bCs/>
        </w:rPr>
        <w:t>Buna göre 1 ve 2 numaralı kasların durumu aşağıdakilerden hangisinde doğru verilmiştir?</w:t>
      </w:r>
    </w:p>
    <w:p w:rsidR="00BB1400" w:rsidRPr="00DD6CC1" w:rsidRDefault="00BB1400" w:rsidP="00DD6CC1">
      <w:pPr>
        <w:spacing w:after="0" w:line="240" w:lineRule="auto"/>
        <w:jc w:val="both"/>
      </w:pPr>
      <w:r w:rsidRPr="00DD6CC1">
        <w:t>A) 1 gevşer, 2 kasılır.</w:t>
      </w:r>
    </w:p>
    <w:p w:rsidR="00BB1400" w:rsidRPr="00DD6CC1" w:rsidRDefault="00BB1400" w:rsidP="00DD6CC1">
      <w:pPr>
        <w:spacing w:after="0" w:line="240" w:lineRule="auto"/>
        <w:jc w:val="both"/>
      </w:pPr>
      <w:r w:rsidRPr="00DD6CC1">
        <w:t>B) 1 kasılır, 2 gevşer.</w:t>
      </w:r>
    </w:p>
    <w:p w:rsidR="00BB1400" w:rsidRPr="00DD6CC1" w:rsidRDefault="00BB1400" w:rsidP="00DD6CC1">
      <w:pPr>
        <w:spacing w:after="0" w:line="240" w:lineRule="auto"/>
        <w:jc w:val="both"/>
      </w:pPr>
      <w:r w:rsidRPr="00DD6CC1">
        <w:t>C) 1 gevşer, 2 gevşer.</w:t>
      </w:r>
    </w:p>
    <w:p w:rsidR="00BB1400" w:rsidRDefault="00BB1400" w:rsidP="009E7716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DD6CC1">
        <w:t>D) 1 kasılır, 2 kasılır.</w:t>
      </w:r>
    </w:p>
    <w:p w:rsidR="00BB1400" w:rsidRDefault="00BB1400" w:rsidP="009E7716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BB1400" w:rsidRPr="009E7716" w:rsidRDefault="00BB1400" w:rsidP="009E7716">
      <w:pPr>
        <w:spacing w:after="0" w:line="240" w:lineRule="auto"/>
        <w:rPr>
          <w:b/>
          <w:bCs/>
        </w:rPr>
      </w:pPr>
      <w:r>
        <w:rPr>
          <w:b/>
          <w:bCs/>
        </w:rPr>
        <w:t>12-</w:t>
      </w:r>
      <w:r w:rsidRPr="009E7716">
        <w:rPr>
          <w:b/>
          <w:bCs/>
        </w:rPr>
        <w:t>Soluk alıp - vermede görevli olan özel kasımız hangisidir?</w:t>
      </w:r>
    </w:p>
    <w:p w:rsidR="00BB1400" w:rsidRDefault="00BB1400" w:rsidP="009E7716">
      <w:pPr>
        <w:spacing w:after="0"/>
      </w:pPr>
      <w:r>
        <w:t>A) Pazı kası</w:t>
      </w:r>
      <w:r>
        <w:tab/>
      </w:r>
      <w:r w:rsidRPr="009E7716">
        <w:t>B) Mide Kası</w:t>
      </w:r>
      <w:r>
        <w:t xml:space="preserve">C) Diyafram Kası  </w:t>
      </w:r>
      <w:r w:rsidRPr="009E7716">
        <w:t>D) Çene Kası</w:t>
      </w:r>
    </w:p>
    <w:p w:rsidR="00BB1400" w:rsidRDefault="00BB1400" w:rsidP="009E7716">
      <w:pPr>
        <w:spacing w:after="0"/>
      </w:pPr>
    </w:p>
    <w:p w:rsidR="00BB1400" w:rsidRPr="0095172A" w:rsidRDefault="00BB1400" w:rsidP="004B14F9">
      <w:pPr>
        <w:pStyle w:val="ListParagraph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13-</w:t>
      </w:r>
      <w:r w:rsidRPr="0095172A">
        <w:rPr>
          <w:rFonts w:ascii="Times New Roman" w:hAnsi="Times New Roman" w:cs="Times New Roman"/>
          <w:b/>
          <w:bCs/>
        </w:rPr>
        <w:t>Aşağıdakilerden hangisi i</w:t>
      </w:r>
      <w:r>
        <w:rPr>
          <w:rFonts w:ascii="Times New Roman" w:hAnsi="Times New Roman" w:cs="Times New Roman"/>
          <w:b/>
          <w:bCs/>
        </w:rPr>
        <w:t xml:space="preserve">skeletin kısımlarından </w:t>
      </w:r>
      <w:r w:rsidRPr="00A30D9C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  <w:b/>
          <w:bCs/>
        </w:rPr>
        <w:t xml:space="preserve">? </w:t>
      </w:r>
    </w:p>
    <w:p w:rsidR="00BB1400" w:rsidRPr="004B14F9" w:rsidRDefault="00BB1400" w:rsidP="004B14F9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A)kafatası  B) omurga    C)göğüs kafesi   D) k</w:t>
      </w:r>
      <w:r w:rsidRPr="00A11793">
        <w:rPr>
          <w:rFonts w:ascii="Times New Roman" w:hAnsi="Times New Roman" w:cs="Times New Roman"/>
        </w:rPr>
        <w:t>aslar</w:t>
      </w:r>
    </w:p>
    <w:p w:rsidR="00BB1400" w:rsidRPr="00A02B1D" w:rsidRDefault="00BB1400" w:rsidP="00CE4257">
      <w:pPr>
        <w:pStyle w:val="NoSpacing"/>
        <w:tabs>
          <w:tab w:val="left" w:pos="825"/>
        </w:tabs>
      </w:pPr>
      <w:r>
        <w:rPr>
          <w:b/>
          <w:bCs/>
        </w:rPr>
        <w:t>14-</w:t>
      </w:r>
      <w:r w:rsidRPr="00CE4257">
        <w:rPr>
          <w:b/>
          <w:bCs/>
        </w:rPr>
        <w:t>Göğüs kafesi aşağıdaki organlardan hangisini korur?</w:t>
      </w:r>
    </w:p>
    <w:p w:rsidR="00BB1400" w:rsidRPr="00A02B1D" w:rsidRDefault="00BB1400" w:rsidP="00CE4257">
      <w:pPr>
        <w:pStyle w:val="NoSpacing"/>
        <w:tabs>
          <w:tab w:val="left" w:pos="825"/>
        </w:tabs>
      </w:pPr>
      <w:r w:rsidRPr="00A02B1D">
        <w:t>A) beyin</w:t>
      </w:r>
      <w:r w:rsidRPr="00A02B1D">
        <w:tab/>
        <w:t xml:space="preserve">  B) böbrek</w:t>
      </w:r>
      <w:r w:rsidRPr="00A02B1D">
        <w:tab/>
        <w:t xml:space="preserve"> C) kalpD) mide</w:t>
      </w:r>
    </w:p>
    <w:p w:rsidR="00BB1400" w:rsidRDefault="00BB1400" w:rsidP="000B3173">
      <w:pPr>
        <w:spacing w:after="0"/>
        <w:rPr>
          <w:rFonts w:ascii="Cambria" w:hAnsi="Cambria" w:cs="Cambria"/>
          <w:b/>
          <w:bCs/>
          <w:sz w:val="24"/>
          <w:szCs w:val="24"/>
        </w:rPr>
      </w:pPr>
    </w:p>
    <w:p w:rsidR="00BB1400" w:rsidRPr="00A02B1D" w:rsidRDefault="00BB1400" w:rsidP="00CE4257">
      <w:pPr>
        <w:pStyle w:val="NoSpacing"/>
        <w:tabs>
          <w:tab w:val="left" w:pos="825"/>
        </w:tabs>
        <w:rPr>
          <w:b/>
          <w:bCs/>
        </w:rPr>
      </w:pPr>
      <w:r>
        <w:rPr>
          <w:b/>
          <w:bCs/>
        </w:rPr>
        <w:t>15-</w:t>
      </w:r>
      <w:r w:rsidRPr="00A02B1D">
        <w:rPr>
          <w:b/>
          <w:bCs/>
        </w:rPr>
        <w:t>Vücutta oluşan hangi zararlı madde soluk verme ile dışarı atılır ?</w:t>
      </w:r>
    </w:p>
    <w:p w:rsidR="00BB1400" w:rsidRDefault="00BB1400" w:rsidP="00CE4257">
      <w:pPr>
        <w:pStyle w:val="NoSpacing"/>
        <w:tabs>
          <w:tab w:val="left" w:pos="825"/>
        </w:tabs>
      </w:pPr>
      <w:r w:rsidRPr="00A02B1D">
        <w:t xml:space="preserve">    A) su   B) karbondioksit     C) oksijen</w:t>
      </w:r>
      <w:r w:rsidRPr="00A02B1D">
        <w:tab/>
        <w:t xml:space="preserve">   D) azot</w:t>
      </w:r>
    </w:p>
    <w:p w:rsidR="00BB1400" w:rsidRPr="005B331A" w:rsidRDefault="00BB1400" w:rsidP="005B331A">
      <w:pPr>
        <w:tabs>
          <w:tab w:val="left" w:pos="1485"/>
        </w:tabs>
        <w:jc w:val="center"/>
        <w:rPr>
          <w:b/>
          <w:bCs/>
        </w:rPr>
      </w:pPr>
      <w:r w:rsidRPr="005B331A">
        <w:rPr>
          <w:b/>
          <w:bCs/>
        </w:rPr>
        <w:t xml:space="preserve"> (</w:t>
      </w:r>
      <w:r>
        <w:rPr>
          <w:b/>
          <w:bCs/>
        </w:rPr>
        <w:t xml:space="preserve">Yukarıdaki çoktan seçmeli </w:t>
      </w:r>
      <w:r w:rsidRPr="005B331A">
        <w:rPr>
          <w:b/>
          <w:bCs/>
        </w:rPr>
        <w:t xml:space="preserve"> her soru 3’er puandır)</w:t>
      </w:r>
    </w:p>
    <w:p w:rsidR="00BB1400" w:rsidRPr="00DE3BF7" w:rsidRDefault="00BB1400" w:rsidP="00EA05E5">
      <w:pPr>
        <w:ind w:left="2832" w:right="-117" w:firstLine="708"/>
        <w:rPr>
          <w:rFonts w:ascii="Comic Sans MS" w:hAnsi="Comic Sans MS" w:cs="Comic Sans MS"/>
          <w:b/>
          <w:bCs/>
        </w:rPr>
      </w:pPr>
      <w:r w:rsidRPr="00DE3BF7">
        <w:rPr>
          <w:rFonts w:ascii="Comic Sans MS" w:hAnsi="Comic Sans MS" w:cs="Comic Sans MS"/>
        </w:rPr>
        <w:sym w:font="Wingdings" w:char="F04A"/>
      </w:r>
      <w:r w:rsidRPr="00DE3BF7">
        <w:rPr>
          <w:rFonts w:ascii="Comic Sans MS" w:hAnsi="Comic Sans MS" w:cs="Comic Sans MS"/>
        </w:rPr>
        <w:t xml:space="preserve"> BAŞARILAR </w:t>
      </w:r>
      <w:r w:rsidRPr="00DE3BF7">
        <w:rPr>
          <w:rFonts w:ascii="Comic Sans MS" w:hAnsi="Comic Sans MS" w:cs="Comic Sans MS"/>
        </w:rPr>
        <w:sym w:font="Wingdings" w:char="F04A"/>
      </w:r>
    </w:p>
    <w:sectPr w:rsidR="00BB1400" w:rsidRPr="00DE3BF7" w:rsidSect="00F8530B">
      <w:type w:val="continuous"/>
      <w:pgSz w:w="11906" w:h="16838"/>
      <w:pgMar w:top="567" w:right="140" w:bottom="0" w:left="567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050C"/>
    <w:multiLevelType w:val="hybridMultilevel"/>
    <w:tmpl w:val="0E2E3D8C"/>
    <w:lvl w:ilvl="0" w:tplc="BED20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C7D74"/>
    <w:multiLevelType w:val="hybridMultilevel"/>
    <w:tmpl w:val="0002CCF6"/>
    <w:lvl w:ilvl="0" w:tplc="4AAC36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CC1"/>
    <w:rsid w:val="00063517"/>
    <w:rsid w:val="000B3173"/>
    <w:rsid w:val="000E12C1"/>
    <w:rsid w:val="000E7BE9"/>
    <w:rsid w:val="000F6C36"/>
    <w:rsid w:val="00130326"/>
    <w:rsid w:val="001B3C67"/>
    <w:rsid w:val="001F786B"/>
    <w:rsid w:val="002247D7"/>
    <w:rsid w:val="00451883"/>
    <w:rsid w:val="004B14F9"/>
    <w:rsid w:val="004C3B40"/>
    <w:rsid w:val="005B331A"/>
    <w:rsid w:val="00643B2A"/>
    <w:rsid w:val="0078169B"/>
    <w:rsid w:val="00862D1D"/>
    <w:rsid w:val="0090353B"/>
    <w:rsid w:val="0093424D"/>
    <w:rsid w:val="0095172A"/>
    <w:rsid w:val="009B5079"/>
    <w:rsid w:val="009E7716"/>
    <w:rsid w:val="009F2CF3"/>
    <w:rsid w:val="00A02B1D"/>
    <w:rsid w:val="00A11793"/>
    <w:rsid w:val="00A30D9C"/>
    <w:rsid w:val="00A61298"/>
    <w:rsid w:val="00AA004A"/>
    <w:rsid w:val="00AC2C8E"/>
    <w:rsid w:val="00AD16F2"/>
    <w:rsid w:val="00B7760A"/>
    <w:rsid w:val="00BB1400"/>
    <w:rsid w:val="00BF4748"/>
    <w:rsid w:val="00C06B9C"/>
    <w:rsid w:val="00C70DB3"/>
    <w:rsid w:val="00CE4257"/>
    <w:rsid w:val="00D22ACF"/>
    <w:rsid w:val="00DD6CC1"/>
    <w:rsid w:val="00DE3BF7"/>
    <w:rsid w:val="00E533C8"/>
    <w:rsid w:val="00E54744"/>
    <w:rsid w:val="00EA05E5"/>
    <w:rsid w:val="00F357DE"/>
    <w:rsid w:val="00F8530B"/>
    <w:rsid w:val="00FB404D"/>
    <w:rsid w:val="00FC0B3A"/>
    <w:rsid w:val="00FC5C8E"/>
    <w:rsid w:val="00FF7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CC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D6CC1"/>
    <w:rPr>
      <w:rFonts w:cs="Calibri"/>
      <w:lang w:eastAsia="en-US"/>
    </w:rPr>
  </w:style>
  <w:style w:type="paragraph" w:customStyle="1" w:styleId="Default">
    <w:name w:val="Default"/>
    <w:uiPriority w:val="99"/>
    <w:rsid w:val="00DD6CC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DD6CC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D6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6CC1"/>
    <w:rPr>
      <w:rFonts w:ascii="Tahoma" w:eastAsia="Times New Roman" w:hAnsi="Tahoma" w:cs="Tahoma"/>
      <w:sz w:val="16"/>
      <w:szCs w:val="16"/>
    </w:rPr>
  </w:style>
  <w:style w:type="paragraph" w:customStyle="1" w:styleId="AralkYok1">
    <w:name w:val="Aralık Yok1"/>
    <w:uiPriority w:val="99"/>
    <w:rsid w:val="00DD6CC1"/>
    <w:rPr>
      <w:rFonts w:eastAsia="Times New Roman" w:cs="Calibri"/>
      <w:lang w:eastAsia="en-US"/>
    </w:rPr>
  </w:style>
  <w:style w:type="character" w:styleId="Hyperlink">
    <w:name w:val="Hyperlink"/>
    <w:basedOn w:val="DefaultParagraphFont"/>
    <w:uiPriority w:val="99"/>
    <w:rsid w:val="00B7760A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B14F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839</Words>
  <Characters>4785</Characters>
  <Application>Microsoft Office Outlook</Application>
  <DocSecurity>0</DocSecurity>
  <Lines>0</Lines>
  <Paragraphs>0</Paragraphs>
  <ScaleCrop>false</ScaleCrop>
  <Company>nuZun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2</cp:revision>
  <dcterms:created xsi:type="dcterms:W3CDTF">2016-10-22T22:47:00Z</dcterms:created>
  <dcterms:modified xsi:type="dcterms:W3CDTF">2016-10-22T22:47:00Z</dcterms:modified>
</cp:coreProperties>
</file>