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5EF" w:rsidRDefault="00ED55EF" w:rsidP="00F120A8">
      <w:pPr>
        <w:pStyle w:val="VarsaylanBiem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Adı Soyadı:</w:t>
      </w:r>
    </w:p>
    <w:p w:rsidR="00ED55EF" w:rsidRDefault="00ED55EF" w:rsidP="00F120A8">
      <w:pPr>
        <w:pStyle w:val="VarsaylanBiem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pStyle w:val="VarsaylanBiem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……. İLKOKULU ………… ÖĞRETİM YILI FEN BİLİMLERİ DERSİ I. DÖNEM</w:t>
      </w:r>
    </w:p>
    <w:p w:rsidR="00ED55EF" w:rsidRPr="003013D7" w:rsidRDefault="00ED55EF" w:rsidP="00F120A8">
      <w:pPr>
        <w:pStyle w:val="VarsaylanBiem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I. YAZILI</w:t>
      </w:r>
    </w:p>
    <w:p w:rsidR="00ED55EF" w:rsidRDefault="00ED55EF" w:rsidP="00F120A8">
      <w:pPr>
        <w:pStyle w:val="ListParagraph"/>
        <w:numPr>
          <w:ilvl w:val="0"/>
          <w:numId w:val="3"/>
        </w:numPr>
        <w:spacing w:after="0" w:line="240" w:lineRule="auto"/>
        <w:ind w:right="-7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bilgilerden doğru olanların başına “D”, yanlış olanlara ise “Y” harfi koyunuz.(8x2=16 p)</w:t>
      </w:r>
    </w:p>
    <w:p w:rsidR="00ED55EF" w:rsidRPr="009F24E2" w:rsidRDefault="00ED55EF" w:rsidP="00F120A8">
      <w:pPr>
        <w:pStyle w:val="ListParagraph"/>
        <w:spacing w:after="0" w:line="240" w:lineRule="auto"/>
        <w:ind w:left="360" w:right="-776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sz w:val="24"/>
          <w:szCs w:val="24"/>
        </w:rPr>
        <w:t>(    ) İskeletimizi oluşturan kemiklerin uzunlukları aynıdır.</w:t>
      </w:r>
    </w:p>
    <w:p w:rsidR="00ED55EF" w:rsidRPr="009F24E2" w:rsidRDefault="00ED55EF" w:rsidP="00F120A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sz w:val="24"/>
          <w:szCs w:val="24"/>
        </w:rPr>
        <w:t>(    ) Kemikler sert bir yapıya sahiptir.</w:t>
      </w:r>
    </w:p>
    <w:p w:rsidR="00ED55EF" w:rsidRPr="009F24E2" w:rsidRDefault="00ED55EF" w:rsidP="00F120A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sz w:val="24"/>
          <w:szCs w:val="24"/>
        </w:rPr>
        <w:t xml:space="preserve">(    ) Damarlarda dolaşan kanı kalp pompalar. </w:t>
      </w:r>
    </w:p>
    <w:p w:rsidR="00ED55EF" w:rsidRPr="009F24E2" w:rsidRDefault="00ED55EF" w:rsidP="00F120A8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sz w:val="24"/>
          <w:szCs w:val="24"/>
        </w:rPr>
        <w:t>(    ) Solunum yaparken karbondioksit alır, oksijen veririz.</w:t>
      </w:r>
    </w:p>
    <w:p w:rsidR="00ED55EF" w:rsidRPr="009F24E2" w:rsidRDefault="00ED55EF" w:rsidP="00F120A8">
      <w:pPr>
        <w:pStyle w:val="ListParagraph"/>
        <w:spacing w:after="0" w:line="240" w:lineRule="auto"/>
        <w:ind w:left="360" w:right="-776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sz w:val="24"/>
          <w:szCs w:val="24"/>
        </w:rPr>
        <w:t>(    ) Düzenli spor yapmak, kaslarımızı yormaktan başka bir işe yaramaz.</w:t>
      </w:r>
    </w:p>
    <w:p w:rsidR="00ED55EF" w:rsidRPr="009F24E2" w:rsidRDefault="00ED55EF" w:rsidP="00F120A8">
      <w:pPr>
        <w:pStyle w:val="ListParagraph"/>
        <w:spacing w:before="20"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F24E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(    ) İskeletimiz, kaslarımız ve eklemlerimizin uyum içinde çalışmaları hareket etmemizi sağlar.</w:t>
      </w:r>
    </w:p>
    <w:p w:rsidR="00ED55EF" w:rsidRPr="009F24E2" w:rsidRDefault="00ED55EF" w:rsidP="00F120A8">
      <w:pPr>
        <w:pStyle w:val="ListParagraph"/>
        <w:spacing w:before="20"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F24E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(    ) </w:t>
      </w:r>
      <w:r>
        <w:rPr>
          <w:rFonts w:ascii="Times New Roman" w:hAnsi="Times New Roman" w:cs="Times New Roman"/>
          <w:sz w:val="24"/>
          <w:szCs w:val="24"/>
        </w:rPr>
        <w:t>Kaslar çiftler halinde ve zıt yönlü çalışırlar.</w:t>
      </w:r>
    </w:p>
    <w:p w:rsidR="00ED55EF" w:rsidRDefault="00ED55EF" w:rsidP="00F120A8">
      <w:pPr>
        <w:pStyle w:val="ListParagraph"/>
        <w:spacing w:before="20"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F24E2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(    ) Hareketlerimizi artırdıkça nabzımız da sürekli artar.</w:t>
      </w:r>
    </w:p>
    <w:p w:rsidR="00ED55EF" w:rsidRPr="009F24E2" w:rsidRDefault="00ED55EF" w:rsidP="00F120A8">
      <w:pPr>
        <w:pStyle w:val="ListParagraph"/>
        <w:spacing w:before="20"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ED55EF" w:rsidRDefault="00ED55EF" w:rsidP="00F120A8">
      <w:pPr>
        <w:pStyle w:val="VarsaylanBiem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boşlukları uygun sözcüklerle tamamlayınız. (7x2=14 puan)</w:t>
      </w:r>
    </w:p>
    <w:p w:rsidR="00ED55EF" w:rsidRDefault="00ED55EF" w:rsidP="00F120A8">
      <w:pPr>
        <w:pStyle w:val="VarsaylanBiem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CBB">
        <w:rPr>
          <w:rFonts w:ascii="Times New Roman" w:hAnsi="Times New Roman" w:cs="Times New Roman"/>
          <w:sz w:val="24"/>
          <w:szCs w:val="24"/>
        </w:rPr>
        <w:t>Başımıza gelen darbelerden bizi …………………………………..korur.</w:t>
      </w:r>
    </w:p>
    <w:p w:rsidR="00ED55EF" w:rsidRPr="00251CBB" w:rsidRDefault="00ED55EF" w:rsidP="00F120A8">
      <w:pPr>
        <w:pStyle w:val="VarsaylanBiem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CBB">
        <w:rPr>
          <w:rFonts w:ascii="Times New Roman" w:hAnsi="Times New Roman" w:cs="Times New Roman"/>
          <w:sz w:val="24"/>
          <w:szCs w:val="24"/>
        </w:rPr>
        <w:t>Gelişmiş bir insan vücudu ……………... kemikten oluşur.</w:t>
      </w:r>
    </w:p>
    <w:p w:rsidR="00ED55EF" w:rsidRPr="00251CBB" w:rsidRDefault="00ED55EF" w:rsidP="00F120A8">
      <w:pPr>
        <w:pStyle w:val="VarsaylanBiem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CBB">
        <w:rPr>
          <w:rFonts w:ascii="Times New Roman" w:hAnsi="Times New Roman" w:cs="Times New Roman"/>
          <w:sz w:val="24"/>
          <w:szCs w:val="24"/>
        </w:rPr>
        <w:t>İskeletimizi sararak vücudumuza şekil veren ve iskeletimizle birlikte hareket etmemizi sağlayan yapıya ……………….…… denir.</w:t>
      </w:r>
    </w:p>
    <w:p w:rsidR="00ED55EF" w:rsidRPr="009F24E2" w:rsidRDefault="00ED55EF" w:rsidP="00F120A8">
      <w:pPr>
        <w:pStyle w:val="ListParagraph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F24E2">
        <w:rPr>
          <w:rFonts w:ascii="Times New Roman" w:hAnsi="Times New Roman" w:cs="Times New Roman"/>
          <w:sz w:val="24"/>
          <w:szCs w:val="24"/>
        </w:rPr>
        <w:t xml:space="preserve">Kan ,vücudumuzdaki  tüm yapı ve organlara </w:t>
      </w:r>
      <w:r w:rsidRPr="009F24E2">
        <w:rPr>
          <w:rFonts w:ascii="Times New Roman" w:hAnsi="Times New Roman" w:cs="Times New Roman"/>
          <w:color w:val="808080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yoluyla</w:t>
      </w:r>
      <w:r w:rsidRPr="009F24E2">
        <w:rPr>
          <w:rFonts w:ascii="Times New Roman" w:hAnsi="Times New Roman" w:cs="Times New Roman"/>
          <w:sz w:val="24"/>
          <w:szCs w:val="24"/>
        </w:rPr>
        <w:t xml:space="preserve"> taşınır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5EF" w:rsidRPr="00DA387D" w:rsidRDefault="00ED55EF" w:rsidP="00F120A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387D">
        <w:rPr>
          <w:rFonts w:ascii="Times New Roman" w:hAnsi="Times New Roman" w:cs="Times New Roman"/>
          <w:sz w:val="24"/>
          <w:szCs w:val="24"/>
        </w:rPr>
        <w:t>Solunuma yardımcı akciğerlerin altında bulunan yapıya ………………………………………denir.</w:t>
      </w:r>
    </w:p>
    <w:p w:rsidR="00ED55EF" w:rsidRDefault="00ED55EF" w:rsidP="00F120A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A387D">
        <w:rPr>
          <w:rFonts w:ascii="Times New Roman" w:hAnsi="Times New Roman" w:cs="Times New Roman"/>
          <w:sz w:val="24"/>
          <w:szCs w:val="24"/>
        </w:rPr>
        <w:t>Kan</w:t>
      </w:r>
      <w:r>
        <w:rPr>
          <w:rFonts w:ascii="Times New Roman" w:hAnsi="Times New Roman" w:cs="Times New Roman"/>
          <w:sz w:val="24"/>
          <w:szCs w:val="24"/>
        </w:rPr>
        <w:t xml:space="preserve"> vücut için gerekli olan ……………………. ve …………………… taşır.</w:t>
      </w:r>
    </w:p>
    <w:p w:rsidR="00ED55EF" w:rsidRDefault="00ED55EF" w:rsidP="00F120A8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 dolaşımını şemada gösterirken kirli kanı ……………….. renkle gösteririz.</w:t>
      </w: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Pr="003013D7" w:rsidRDefault="00ED55EF" w:rsidP="00F12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013D7">
        <w:rPr>
          <w:rFonts w:ascii="Times New Roman" w:hAnsi="Times New Roman" w:cs="Times New Roman"/>
          <w:sz w:val="24"/>
          <w:szCs w:val="24"/>
        </w:rPr>
        <w:t xml:space="preserve">Hangi meslek gurubunda çalışan insanların kasları diğerlerine göre </w:t>
      </w:r>
      <w:r w:rsidRPr="003013D7">
        <w:rPr>
          <w:rFonts w:ascii="Times New Roman" w:hAnsi="Times New Roman" w:cs="Times New Roman"/>
          <w:b/>
          <w:bCs/>
          <w:sz w:val="24"/>
          <w:szCs w:val="24"/>
        </w:rPr>
        <w:t>daha fazla</w:t>
      </w:r>
      <w:r w:rsidRPr="003013D7">
        <w:rPr>
          <w:rFonts w:ascii="Times New Roman" w:hAnsi="Times New Roman" w:cs="Times New Roman"/>
          <w:sz w:val="24"/>
          <w:szCs w:val="24"/>
        </w:rPr>
        <w:t xml:space="preserve"> gelişmiştir?</w:t>
      </w:r>
      <w:r>
        <w:rPr>
          <w:rFonts w:ascii="Times New Roman" w:hAnsi="Times New Roman" w:cs="Times New Roman"/>
          <w:sz w:val="24"/>
          <w:szCs w:val="24"/>
        </w:rPr>
        <w:t xml:space="preserve"> (4 p)</w:t>
      </w:r>
    </w:p>
    <w:p w:rsidR="00ED55EF" w:rsidRDefault="00ED55EF" w:rsidP="00F120A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A387D">
        <w:rPr>
          <w:rFonts w:ascii="Times New Roman" w:hAnsi="Times New Roman" w:cs="Times New Roman"/>
          <w:sz w:val="24"/>
          <w:szCs w:val="24"/>
        </w:rPr>
        <w:t xml:space="preserve">A) Öğretmen   </w:t>
      </w:r>
      <w:r w:rsidRPr="00DA387D">
        <w:rPr>
          <w:rFonts w:ascii="Times New Roman" w:hAnsi="Times New Roman" w:cs="Times New Roman"/>
          <w:sz w:val="24"/>
          <w:szCs w:val="24"/>
        </w:rPr>
        <w:tab/>
        <w:t xml:space="preserve">           B)Futbolcu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A387D">
        <w:rPr>
          <w:rFonts w:ascii="Times New Roman" w:hAnsi="Times New Roman" w:cs="Times New Roman"/>
          <w:sz w:val="24"/>
          <w:szCs w:val="24"/>
        </w:rPr>
        <w:t>C) Doktor                              D)Bankacı</w:t>
      </w:r>
    </w:p>
    <w:p w:rsidR="00ED55EF" w:rsidRDefault="00ED55EF" w:rsidP="00F12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5EF" w:rsidRPr="00DA387D" w:rsidRDefault="00ED55EF" w:rsidP="00F120A8">
      <w:pPr>
        <w:pStyle w:val="ListeParagraf1"/>
        <w:ind w:left="0"/>
        <w:rPr>
          <w:b/>
          <w:bCs/>
          <w:sz w:val="24"/>
          <w:szCs w:val="24"/>
        </w:rPr>
      </w:pPr>
      <w:r w:rsidRPr="009F24E2">
        <w:rPr>
          <w:b/>
          <w:bCs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3013D7">
        <w:rPr>
          <w:sz w:val="24"/>
          <w:szCs w:val="24"/>
        </w:rPr>
        <w:t>Aşağıdaki yapı ve organlardan hangisi, dolaşım sistemi ile</w:t>
      </w:r>
      <w:r w:rsidRPr="00DA387D">
        <w:rPr>
          <w:b/>
          <w:bCs/>
          <w:sz w:val="24"/>
          <w:szCs w:val="24"/>
        </w:rPr>
        <w:t xml:space="preserve"> </w:t>
      </w:r>
      <w:r w:rsidRPr="00DA387D">
        <w:rPr>
          <w:b/>
          <w:bCs/>
          <w:sz w:val="24"/>
          <w:szCs w:val="24"/>
          <w:u w:val="single"/>
        </w:rPr>
        <w:t>ilgili değildir?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(4 p)</w:t>
      </w:r>
    </w:p>
    <w:p w:rsidR="00ED55EF" w:rsidRDefault="00ED55EF" w:rsidP="00F120A8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DA387D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sz w:val="24"/>
          <w:szCs w:val="24"/>
        </w:rPr>
        <w:t>Beyin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DA387D">
        <w:rPr>
          <w:rFonts w:ascii="Times New Roman" w:hAnsi="Times New Roman" w:cs="Times New Roman"/>
          <w:sz w:val="24"/>
          <w:szCs w:val="24"/>
        </w:rPr>
        <w:t>Kan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A387D">
        <w:rPr>
          <w:rFonts w:ascii="Times New Roman" w:hAnsi="Times New Roman" w:cs="Times New Roman"/>
          <w:sz w:val="24"/>
          <w:szCs w:val="24"/>
        </w:rPr>
        <w:t xml:space="preserve">   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DA387D">
        <w:rPr>
          <w:rFonts w:ascii="Times New Roman" w:hAnsi="Times New Roman" w:cs="Times New Roman"/>
          <w:sz w:val="24"/>
          <w:szCs w:val="24"/>
        </w:rPr>
        <w:t xml:space="preserve"> Kalp   </w:t>
      </w:r>
      <w:r>
        <w:rPr>
          <w:rFonts w:ascii="Times New Roman" w:hAnsi="Times New Roman" w:cs="Times New Roman"/>
          <w:sz w:val="24"/>
          <w:szCs w:val="24"/>
        </w:rPr>
        <w:tab/>
      </w:r>
      <w:r w:rsidRPr="00DA387D">
        <w:rPr>
          <w:rFonts w:ascii="Times New Roman" w:hAnsi="Times New Roman" w:cs="Times New Roman"/>
          <w:sz w:val="24"/>
          <w:szCs w:val="24"/>
        </w:rPr>
        <w:t xml:space="preserve">   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A387D">
        <w:rPr>
          <w:rFonts w:ascii="Times New Roman" w:hAnsi="Times New Roman" w:cs="Times New Roman"/>
          <w:sz w:val="24"/>
          <w:szCs w:val="24"/>
        </w:rPr>
        <w:t xml:space="preserve"> Damarlar</w:t>
      </w:r>
    </w:p>
    <w:p w:rsidR="00ED55EF" w:rsidRPr="00DA387D" w:rsidRDefault="00ED55EF" w:rsidP="00F12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55EF" w:rsidRPr="003013D7" w:rsidRDefault="00ED55EF" w:rsidP="00F120A8">
      <w:pPr>
        <w:spacing w:after="0" w:line="240" w:lineRule="auto"/>
        <w:ind w:right="-335"/>
        <w:rPr>
          <w:rFonts w:ascii="Times New Roman" w:hAnsi="Times New Roman" w:cs="Times New Roman"/>
          <w:color w:val="000000"/>
          <w:sz w:val="24"/>
          <w:szCs w:val="24"/>
          <w:u w:val="single"/>
          <w:lang w:eastAsia="tr-TR"/>
        </w:rPr>
      </w:pPr>
      <w:r w:rsidRPr="009F24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3013D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Aşağıdakilerden hangisi doğru nefes alıp-verme şeklidir?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 p)</w:t>
      </w:r>
    </w:p>
    <w:p w:rsidR="00ED55EF" w:rsidRPr="00DA387D" w:rsidRDefault="00ED55EF" w:rsidP="00F120A8">
      <w:pPr>
        <w:spacing w:before="20" w:after="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Ağızdan alınıp ağızdan verilen.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B)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Burundan alınıp burundan verilen.</w:t>
      </w:r>
    </w:p>
    <w:p w:rsidR="00ED55EF" w:rsidRPr="00DA387D" w:rsidRDefault="00ED55EF" w:rsidP="00F120A8">
      <w:pPr>
        <w:spacing w:before="20" w:after="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C)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Burundan alınıp ağızdan verilen.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ab/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Ağızdan alınıp burundan verilen</w:t>
      </w:r>
    </w:p>
    <w:p w:rsidR="00ED55EF" w:rsidRPr="00DA387D" w:rsidRDefault="00ED55EF" w:rsidP="00F120A8">
      <w:pPr>
        <w:spacing w:after="0" w:line="240" w:lineRule="auto"/>
        <w:ind w:left="57" w:right="57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Pr="003013D7" w:rsidRDefault="00ED55EF" w:rsidP="00F120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9F24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3013D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Aşağıdakilerin hangisinde, soluk alıp verme hızı </w:t>
      </w:r>
      <w:r w:rsidRPr="003013D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en azdır</w:t>
      </w:r>
      <w:r w:rsidRPr="003013D7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diyebiliriz?</w:t>
      </w:r>
      <w:r w:rsidRPr="00F02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 p)</w:t>
      </w:r>
    </w:p>
    <w:p w:rsidR="00ED55EF" w:rsidRDefault="00ED55EF" w:rsidP="00F120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A)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uyku                        </w:t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B)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korku                          </w:t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C)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koşma                         </w:t>
      </w:r>
      <w:r w:rsidRPr="00B16E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D)</w:t>
      </w:r>
      <w:r w:rsidRPr="00DA387D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yürüme</w:t>
      </w:r>
    </w:p>
    <w:p w:rsidR="00ED55EF" w:rsidRPr="00DA387D" w:rsidRDefault="00ED55EF" w:rsidP="00F120A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 xml:space="preserve">“Benim görevim kalp ve akciğerleri korumaktır.” </w:t>
      </w:r>
      <w:r w:rsidRPr="003013D7">
        <w:rPr>
          <w:rFonts w:ascii="Times New Roman" w:hAnsi="Times New Roman" w:cs="Times New Roman"/>
          <w:sz w:val="24"/>
          <w:szCs w:val="24"/>
        </w:rPr>
        <w:t>açıklaması iske</w:t>
      </w:r>
      <w:r>
        <w:rPr>
          <w:rFonts w:ascii="Times New Roman" w:hAnsi="Times New Roman" w:cs="Times New Roman"/>
          <w:sz w:val="24"/>
          <w:szCs w:val="24"/>
        </w:rPr>
        <w:t>letimizin hangi bölümüne aittir</w:t>
      </w:r>
      <w:r w:rsidRPr="003013D7">
        <w:rPr>
          <w:rFonts w:ascii="Times New Roman" w:hAnsi="Times New Roman" w:cs="Times New Roman"/>
          <w:sz w:val="24"/>
          <w:szCs w:val="24"/>
        </w:rPr>
        <w:t>?</w:t>
      </w:r>
      <w:r w:rsidRPr="00F02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 p)</w:t>
      </w:r>
    </w:p>
    <w:p w:rsidR="00ED55EF" w:rsidRDefault="00ED55EF" w:rsidP="00F120A8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r w:rsidRPr="00B16E4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Omurga             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A387D">
        <w:rPr>
          <w:rFonts w:ascii="Times New Roman" w:hAnsi="Times New Roman" w:cs="Times New Roman"/>
          <w:sz w:val="24"/>
          <w:szCs w:val="24"/>
        </w:rPr>
        <w:t xml:space="preserve"> Göğüs kafes</w:t>
      </w:r>
      <w:r>
        <w:rPr>
          <w:rFonts w:ascii="Times New Roman" w:hAnsi="Times New Roman" w:cs="Times New Roman"/>
          <w:sz w:val="24"/>
          <w:szCs w:val="24"/>
        </w:rPr>
        <w:t xml:space="preserve">i                 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Kafatası             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A387D">
        <w:rPr>
          <w:rFonts w:ascii="Times New Roman" w:hAnsi="Times New Roman" w:cs="Times New Roman"/>
          <w:sz w:val="24"/>
          <w:szCs w:val="24"/>
        </w:rPr>
        <w:t xml:space="preserve"> Leğen kemiği</w:t>
      </w:r>
    </w:p>
    <w:p w:rsidR="00ED55EF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Pr="003013D7" w:rsidRDefault="00ED55EF" w:rsidP="00F120A8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3013D7">
        <w:rPr>
          <w:rFonts w:ascii="Times New Roman" w:hAnsi="Times New Roman" w:cs="Times New Roman"/>
          <w:sz w:val="24"/>
          <w:szCs w:val="24"/>
        </w:rPr>
        <w:t>Kirli kan temizlenmek üzere, aşağıdaki yapı ve organlardan hangisine gider?</w:t>
      </w:r>
      <w:r w:rsidRPr="00F02D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(4 p)</w:t>
      </w:r>
    </w:p>
    <w:p w:rsidR="00ED55EF" w:rsidRPr="00DA387D" w:rsidRDefault="00ED55EF" w:rsidP="00F120A8">
      <w:pPr>
        <w:tabs>
          <w:tab w:val="left" w:pos="2615"/>
          <w:tab w:val="left" w:pos="2880"/>
          <w:tab w:val="left" w:pos="2925"/>
          <w:tab w:val="left" w:pos="4412"/>
          <w:tab w:val="left" w:pos="4515"/>
          <w:tab w:val="left" w:pos="7185"/>
        </w:tabs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DA387D">
        <w:rPr>
          <w:rFonts w:ascii="Times New Roman" w:hAnsi="Times New Roman" w:cs="Times New Roman"/>
          <w:sz w:val="24"/>
          <w:szCs w:val="24"/>
        </w:rPr>
        <w:t xml:space="preserve"> 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DA387D">
        <w:rPr>
          <w:rFonts w:ascii="Times New Roman" w:hAnsi="Times New Roman" w:cs="Times New Roman"/>
          <w:sz w:val="24"/>
          <w:szCs w:val="24"/>
        </w:rPr>
        <w:t xml:space="preserve"> Soluk borusuna</w:t>
      </w:r>
      <w:r w:rsidRPr="00DA387D"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 xml:space="preserve"> B)</w:t>
      </w:r>
      <w:r w:rsidRPr="00DA387D">
        <w:rPr>
          <w:rFonts w:ascii="Times New Roman" w:hAnsi="Times New Roman" w:cs="Times New Roman"/>
          <w:sz w:val="24"/>
          <w:szCs w:val="24"/>
        </w:rPr>
        <w:t xml:space="preserve"> Kalbe</w:t>
      </w:r>
      <w:r w:rsidRPr="00DA387D"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 xml:space="preserve">    C)</w:t>
      </w:r>
      <w:r w:rsidRPr="00DA387D">
        <w:rPr>
          <w:rFonts w:ascii="Times New Roman" w:hAnsi="Times New Roman" w:cs="Times New Roman"/>
          <w:sz w:val="24"/>
          <w:szCs w:val="24"/>
        </w:rPr>
        <w:t xml:space="preserve"> Yemek borusuna</w:t>
      </w:r>
      <w:r w:rsidRPr="00DA387D"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 xml:space="preserve">        D)</w:t>
      </w:r>
      <w:r w:rsidRPr="00DA387D">
        <w:rPr>
          <w:rFonts w:ascii="Times New Roman" w:hAnsi="Times New Roman" w:cs="Times New Roman"/>
          <w:sz w:val="24"/>
          <w:szCs w:val="24"/>
        </w:rPr>
        <w:t xml:space="preserve"> Akciğerlere</w:t>
      </w:r>
    </w:p>
    <w:p w:rsidR="00ED55EF" w:rsidRDefault="00ED55EF" w:rsidP="00F120A8">
      <w:pPr>
        <w:pStyle w:val="Default"/>
        <w:spacing w:after="57"/>
        <w:rPr>
          <w:rFonts w:ascii="Times New Roman" w:hAnsi="Times New Roman" w:cs="Times New Roman"/>
          <w:b/>
          <w:bCs/>
        </w:rPr>
      </w:pPr>
    </w:p>
    <w:p w:rsidR="00ED55EF" w:rsidRPr="003013D7" w:rsidRDefault="00ED55EF" w:rsidP="00F120A8">
      <w:pPr>
        <w:pStyle w:val="Default"/>
        <w:spacing w:after="57"/>
        <w:ind w:left="708"/>
        <w:rPr>
          <w:rFonts w:ascii="Times New Roman" w:hAnsi="Times New Roman" w:cs="Times New Roman"/>
        </w:rPr>
      </w:pPr>
      <w:r w:rsidRPr="003013D7">
        <w:rPr>
          <w:rFonts w:ascii="Times New Roman" w:hAnsi="Times New Roman" w:cs="Times New Roman"/>
        </w:rPr>
        <w:t xml:space="preserve">I. </w:t>
      </w:r>
      <w:r>
        <w:rPr>
          <w:rFonts w:ascii="Times New Roman" w:hAnsi="Times New Roman" w:cs="Times New Roman"/>
        </w:rPr>
        <w:t>Egzersiz yaparken</w:t>
      </w:r>
      <w:r w:rsidRPr="003013D7">
        <w:rPr>
          <w:rFonts w:ascii="Times New Roman" w:hAnsi="Times New Roman" w:cs="Times New Roman"/>
        </w:rPr>
        <w:t xml:space="preserve"> daha fazla oksijene ihtiyacı</w:t>
      </w:r>
      <w:r>
        <w:rPr>
          <w:rFonts w:ascii="Times New Roman" w:hAnsi="Times New Roman" w:cs="Times New Roman"/>
        </w:rPr>
        <w:t>mız</w:t>
      </w:r>
      <w:r w:rsidRPr="003013D7">
        <w:rPr>
          <w:rFonts w:ascii="Times New Roman" w:hAnsi="Times New Roman" w:cs="Times New Roman"/>
        </w:rPr>
        <w:t xml:space="preserve"> vardır. </w:t>
      </w:r>
    </w:p>
    <w:p w:rsidR="00ED55EF" w:rsidRPr="003013D7" w:rsidRDefault="00ED55EF" w:rsidP="00F120A8">
      <w:pPr>
        <w:pStyle w:val="Default"/>
        <w:spacing w:after="57"/>
        <w:ind w:left="708"/>
        <w:rPr>
          <w:rFonts w:ascii="Times New Roman" w:hAnsi="Times New Roman" w:cs="Times New Roman"/>
        </w:rPr>
      </w:pPr>
      <w:r w:rsidRPr="003013D7">
        <w:rPr>
          <w:rFonts w:ascii="Times New Roman" w:hAnsi="Times New Roman" w:cs="Times New Roman"/>
        </w:rPr>
        <w:t xml:space="preserve">II. Egzersiz sırasında soluk alıp verme artmaz. </w:t>
      </w:r>
    </w:p>
    <w:p w:rsidR="00ED55EF" w:rsidRPr="003013D7" w:rsidRDefault="00ED55EF" w:rsidP="00F120A8">
      <w:pPr>
        <w:pStyle w:val="Default"/>
        <w:spacing w:after="57"/>
        <w:ind w:left="708"/>
        <w:rPr>
          <w:rFonts w:ascii="Times New Roman" w:hAnsi="Times New Roman" w:cs="Times New Roman"/>
        </w:rPr>
      </w:pPr>
      <w:r w:rsidRPr="003013D7">
        <w:rPr>
          <w:rFonts w:ascii="Times New Roman" w:hAnsi="Times New Roman" w:cs="Times New Roman"/>
        </w:rPr>
        <w:t xml:space="preserve">III. Heyecanlandığımızda nabzımız artar. </w:t>
      </w:r>
    </w:p>
    <w:p w:rsidR="00ED55EF" w:rsidRPr="003013D7" w:rsidRDefault="00ED55EF" w:rsidP="00F120A8">
      <w:pPr>
        <w:pStyle w:val="Default"/>
        <w:ind w:left="708"/>
        <w:rPr>
          <w:rFonts w:ascii="Times New Roman" w:hAnsi="Times New Roman" w:cs="Times New Roman"/>
        </w:rPr>
      </w:pPr>
      <w:r w:rsidRPr="003013D7">
        <w:rPr>
          <w:rFonts w:ascii="Times New Roman" w:hAnsi="Times New Roman" w:cs="Times New Roman"/>
        </w:rPr>
        <w:t xml:space="preserve">IV. Egzersiz sırasında kalp daha hızlı atar. </w:t>
      </w:r>
    </w:p>
    <w:p w:rsidR="00ED55EF" w:rsidRDefault="00ED55EF" w:rsidP="00F120A8">
      <w:pPr>
        <w:pStyle w:val="Default"/>
        <w:rPr>
          <w:rFonts w:ascii="Times New Roman" w:hAnsi="Times New Roman" w:cs="Times New Roman"/>
        </w:rPr>
      </w:pPr>
    </w:p>
    <w:p w:rsidR="00ED55EF" w:rsidRPr="00DA387D" w:rsidRDefault="00ED55EF" w:rsidP="00F120A8">
      <w:pPr>
        <w:pStyle w:val="Default"/>
        <w:rPr>
          <w:rFonts w:ascii="Times New Roman" w:hAnsi="Times New Roman" w:cs="Times New Roman"/>
        </w:rPr>
      </w:pPr>
      <w:r w:rsidRPr="009F24E2">
        <w:rPr>
          <w:rFonts w:ascii="Times New Roman" w:hAnsi="Times New Roman" w:cs="Times New Roman"/>
          <w:b/>
          <w:bCs/>
        </w:rPr>
        <w:t>9.</w:t>
      </w:r>
      <w:r>
        <w:rPr>
          <w:rFonts w:ascii="Times New Roman" w:hAnsi="Times New Roman" w:cs="Times New Roman"/>
        </w:rPr>
        <w:t xml:space="preserve"> </w:t>
      </w:r>
      <w:r w:rsidRPr="00DA387D">
        <w:rPr>
          <w:rFonts w:ascii="Times New Roman" w:hAnsi="Times New Roman" w:cs="Times New Roman"/>
        </w:rPr>
        <w:t xml:space="preserve">Yukarıdaki verilen bilgilerden hangileri doğrudur? </w:t>
      </w:r>
      <w:r>
        <w:rPr>
          <w:rFonts w:ascii="Times New Roman" w:hAnsi="Times New Roman" w:cs="Times New Roman"/>
        </w:rPr>
        <w:t>(4 p)</w:t>
      </w: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DA387D">
        <w:rPr>
          <w:rFonts w:ascii="Times New Roman" w:hAnsi="Times New Roman" w:cs="Times New Roman"/>
          <w:sz w:val="24"/>
          <w:szCs w:val="24"/>
        </w:rPr>
        <w:t xml:space="preserve"> I- II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DA387D">
        <w:rPr>
          <w:rFonts w:ascii="Times New Roman" w:hAnsi="Times New Roman" w:cs="Times New Roman"/>
          <w:sz w:val="24"/>
          <w:szCs w:val="24"/>
        </w:rPr>
        <w:t xml:space="preserve"> I-III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 xml:space="preserve">   C)</w:t>
      </w:r>
      <w:r w:rsidRPr="00DA387D">
        <w:rPr>
          <w:rFonts w:ascii="Times New Roman" w:hAnsi="Times New Roman" w:cs="Times New Roman"/>
          <w:sz w:val="24"/>
          <w:szCs w:val="24"/>
        </w:rPr>
        <w:t xml:space="preserve"> II-III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DA387D">
        <w:rPr>
          <w:rFonts w:ascii="Times New Roman" w:hAnsi="Times New Roman" w:cs="Times New Roman"/>
          <w:sz w:val="24"/>
          <w:szCs w:val="24"/>
        </w:rPr>
        <w:t xml:space="preserve"> I-III-IV</w:t>
      </w: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Pr="009F24E2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9F24E2">
        <w:rPr>
          <w:rFonts w:ascii="Times New Roman" w:hAnsi="Times New Roman" w:cs="Times New Roman"/>
          <w:sz w:val="24"/>
          <w:szCs w:val="24"/>
        </w:rPr>
        <w:t>Soluk alıp verirken aşağıdakilerden hangisi gerçekleşir?</w:t>
      </w:r>
      <w:r>
        <w:rPr>
          <w:rFonts w:ascii="Times New Roman" w:hAnsi="Times New Roman" w:cs="Times New Roman"/>
          <w:sz w:val="24"/>
          <w:szCs w:val="24"/>
        </w:rPr>
        <w:t xml:space="preserve"> (4 p)</w:t>
      </w:r>
    </w:p>
    <w:p w:rsidR="00ED55EF" w:rsidRPr="00DA387D" w:rsidRDefault="00ED55EF" w:rsidP="00F120A8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r w:rsidRPr="00B16E46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sz w:val="24"/>
          <w:szCs w:val="24"/>
        </w:rPr>
        <w:t>Oksijen alınıp karbondioksit verilir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sz w:val="24"/>
          <w:szCs w:val="24"/>
        </w:rPr>
        <w:t>Karbondioksit alınır oksijen verilir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5EF" w:rsidRDefault="00ED55EF" w:rsidP="00F120A8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r w:rsidRPr="00B16E46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sz w:val="24"/>
          <w:szCs w:val="24"/>
        </w:rPr>
        <w:t>Oksijen alınır oksijen verilir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16E46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sz w:val="24"/>
          <w:szCs w:val="24"/>
        </w:rPr>
        <w:t>Karbondioksit alınır karbondioksit verilir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5EF" w:rsidRDefault="00ED55EF" w:rsidP="00F120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F24E2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6AD2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F822ED">
        <w:rPr>
          <w:rFonts w:ascii="Times New Roman" w:hAnsi="Times New Roman" w:cs="Times New Roman"/>
          <w:sz w:val="24"/>
          <w:szCs w:val="24"/>
        </w:rPr>
        <w:t>oluk aldığımızda vücudumuzda meyd</w:t>
      </w:r>
      <w:r>
        <w:rPr>
          <w:rFonts w:ascii="Times New Roman" w:hAnsi="Times New Roman" w:cs="Times New Roman"/>
          <w:sz w:val="24"/>
          <w:szCs w:val="24"/>
        </w:rPr>
        <w:t xml:space="preserve">ana gelen değişikliklerden </w:t>
      </w:r>
      <w:r w:rsidRPr="00256AD2">
        <w:rPr>
          <w:rFonts w:ascii="Times New Roman" w:hAnsi="Times New Roman" w:cs="Times New Roman"/>
          <w:b/>
          <w:bCs/>
          <w:sz w:val="24"/>
          <w:szCs w:val="24"/>
        </w:rPr>
        <w:t>değildir?</w:t>
      </w:r>
      <w:r>
        <w:rPr>
          <w:rFonts w:ascii="Times New Roman" w:hAnsi="Times New Roman" w:cs="Times New Roman"/>
          <w:sz w:val="24"/>
          <w:szCs w:val="24"/>
        </w:rPr>
        <w:t>(4 p)</w:t>
      </w:r>
    </w:p>
    <w:p w:rsidR="00ED55EF" w:rsidRDefault="00ED55EF" w:rsidP="00256AD2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r w:rsidRPr="00256AD2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Göğüs kafesi yukarı kalkar.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56AD2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Diyafram kası kasılır ve düzleşir.</w:t>
      </w:r>
    </w:p>
    <w:p w:rsidR="00ED55EF" w:rsidRPr="00256AD2" w:rsidRDefault="00ED55EF" w:rsidP="00256AD2">
      <w:pPr>
        <w:pStyle w:val="NoSpacing"/>
        <w:ind w:firstLine="426"/>
        <w:rPr>
          <w:rFonts w:ascii="Times New Roman" w:hAnsi="Times New Roman" w:cs="Times New Roman"/>
          <w:sz w:val="24"/>
          <w:szCs w:val="24"/>
        </w:rPr>
      </w:pPr>
      <w:r w:rsidRPr="00256AD2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Akciğerlere hava dolar.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56AD2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Diyafram kası gevşer.</w:t>
      </w:r>
    </w:p>
    <w:p w:rsidR="00ED55EF" w:rsidRDefault="00ED55EF" w:rsidP="0044230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44230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0476">
        <w:rPr>
          <w:rFonts w:ascii="Times New Roman" w:hAnsi="Times New Roman" w:cs="Times New Roman"/>
          <w:sz w:val="24"/>
          <w:szCs w:val="24"/>
        </w:rPr>
        <w:t xml:space="preserve">İskeletin bölümlerini </w:t>
      </w:r>
      <w:r w:rsidRPr="002E13EB">
        <w:rPr>
          <w:rFonts w:ascii="Times New Roman" w:hAnsi="Times New Roman" w:cs="Times New Roman"/>
          <w:b/>
          <w:bCs/>
          <w:sz w:val="24"/>
          <w:szCs w:val="24"/>
        </w:rPr>
        <w:t>görevleriyle</w:t>
      </w:r>
      <w:r w:rsidRPr="00850476">
        <w:rPr>
          <w:rFonts w:ascii="Times New Roman" w:hAnsi="Times New Roman" w:cs="Times New Roman"/>
          <w:sz w:val="24"/>
          <w:szCs w:val="24"/>
        </w:rPr>
        <w:t xml:space="preserve"> birlikte yazınız.</w:t>
      </w:r>
      <w:r>
        <w:rPr>
          <w:rFonts w:ascii="Times New Roman" w:hAnsi="Times New Roman" w:cs="Times New Roman"/>
          <w:sz w:val="24"/>
          <w:szCs w:val="24"/>
        </w:rPr>
        <w:t>(8 p)</w:t>
      </w:r>
    </w:p>
    <w:p w:rsidR="00ED55EF" w:rsidRPr="002E13EB" w:rsidRDefault="00ED55EF" w:rsidP="0044230F">
      <w:pPr>
        <w:pStyle w:val="NoSpacing"/>
        <w:tabs>
          <w:tab w:val="left" w:pos="42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E13EB">
        <w:rPr>
          <w:rFonts w:ascii="Times New Roman" w:hAnsi="Times New Roman" w:cs="Times New Roman"/>
          <w:b/>
          <w:bCs/>
          <w:sz w:val="24"/>
          <w:szCs w:val="24"/>
        </w:rPr>
        <w:t>a)</w:t>
      </w:r>
    </w:p>
    <w:p w:rsidR="00ED55EF" w:rsidRPr="002E13EB" w:rsidRDefault="00ED55EF" w:rsidP="0044230F">
      <w:pPr>
        <w:pStyle w:val="NoSpacing"/>
        <w:tabs>
          <w:tab w:val="left" w:pos="42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13EB">
        <w:rPr>
          <w:rFonts w:ascii="Times New Roman" w:hAnsi="Times New Roman" w:cs="Times New Roman"/>
          <w:b/>
          <w:bCs/>
          <w:sz w:val="24"/>
          <w:szCs w:val="24"/>
        </w:rPr>
        <w:tab/>
        <w:t>b)</w:t>
      </w:r>
    </w:p>
    <w:p w:rsidR="00ED55EF" w:rsidRPr="002E13EB" w:rsidRDefault="00ED55EF" w:rsidP="0044230F">
      <w:pPr>
        <w:pStyle w:val="NoSpacing"/>
        <w:tabs>
          <w:tab w:val="left" w:pos="42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13EB">
        <w:rPr>
          <w:rFonts w:ascii="Times New Roman" w:hAnsi="Times New Roman" w:cs="Times New Roman"/>
          <w:b/>
          <w:bCs/>
          <w:sz w:val="24"/>
          <w:szCs w:val="24"/>
        </w:rPr>
        <w:tab/>
        <w:t>c)</w:t>
      </w:r>
    </w:p>
    <w:p w:rsidR="00ED55EF" w:rsidRPr="002E13EB" w:rsidRDefault="00ED55EF" w:rsidP="0044230F">
      <w:pPr>
        <w:pStyle w:val="NoSpacing"/>
        <w:tabs>
          <w:tab w:val="left" w:pos="426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13EB">
        <w:rPr>
          <w:rFonts w:ascii="Times New Roman" w:hAnsi="Times New Roman" w:cs="Times New Roman"/>
          <w:b/>
          <w:bCs/>
          <w:sz w:val="24"/>
          <w:szCs w:val="24"/>
        </w:rPr>
        <w:tab/>
        <w:t>ç)</w:t>
      </w:r>
    </w:p>
    <w:p w:rsidR="00ED55EF" w:rsidRDefault="00ED55EF" w:rsidP="00F120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850476">
        <w:rPr>
          <w:rFonts w:ascii="Times New Roman" w:hAnsi="Times New Roman" w:cs="Times New Roman"/>
          <w:sz w:val="24"/>
          <w:szCs w:val="24"/>
        </w:rPr>
        <w:t>Soluk alırken havanın izlediği yolda görevli organ ve yapıları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387D">
        <w:rPr>
          <w:rFonts w:ascii="Times New Roman" w:hAnsi="Times New Roman" w:cs="Times New Roman"/>
          <w:b/>
          <w:bCs/>
          <w:sz w:val="24"/>
          <w:szCs w:val="24"/>
          <w:u w:val="single"/>
        </w:rPr>
        <w:t>sırasıyla yazınız.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50476">
        <w:rPr>
          <w:rFonts w:ascii="Times New Roman" w:hAnsi="Times New Roman" w:cs="Times New Roman"/>
          <w:sz w:val="24"/>
          <w:szCs w:val="24"/>
        </w:rPr>
        <w:t>Burnun görevini açıklayınız.</w:t>
      </w:r>
      <w:r>
        <w:rPr>
          <w:rFonts w:ascii="Times New Roman" w:hAnsi="Times New Roman" w:cs="Times New Roman"/>
          <w:sz w:val="24"/>
          <w:szCs w:val="24"/>
        </w:rPr>
        <w:t>(7 p)</w:t>
      </w:r>
    </w:p>
    <w:p w:rsidR="00ED55EF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Default="00ED55EF" w:rsidP="0044230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…………………………………………………………………………………..,,,,,,,,,,,,,,,,,,,,,,,,,,,,,</w:t>
      </w:r>
    </w:p>
    <w:p w:rsidR="00ED55EF" w:rsidRPr="0044230F" w:rsidRDefault="00ED55EF" w:rsidP="0044230F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230F">
        <w:rPr>
          <w:rFonts w:ascii="Times New Roman" w:hAnsi="Times New Roman" w:cs="Times New Roman"/>
          <w:b/>
          <w:bCs/>
          <w:sz w:val="24"/>
          <w:szCs w:val="24"/>
        </w:rPr>
        <w:t>Burun:</w:t>
      </w:r>
    </w:p>
    <w:p w:rsidR="00ED55EF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Pr="00850476" w:rsidRDefault="00ED55EF" w:rsidP="00F12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0476">
        <w:rPr>
          <w:rFonts w:ascii="Times New Roman" w:hAnsi="Times New Roman" w:cs="Times New Roman"/>
          <w:sz w:val="24"/>
          <w:szCs w:val="24"/>
        </w:rPr>
        <w:t>Egzersiz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0476">
        <w:rPr>
          <w:rFonts w:ascii="Times New Roman" w:hAnsi="Times New Roman" w:cs="Times New Roman"/>
          <w:sz w:val="24"/>
          <w:szCs w:val="24"/>
        </w:rPr>
        <w:t>yaptığımızda kalbimizin hızlı atmasının ve hızlı soluk alıp vermemizin sebebini açıklayınız.</w:t>
      </w:r>
      <w:r>
        <w:rPr>
          <w:rFonts w:ascii="Times New Roman" w:hAnsi="Times New Roman" w:cs="Times New Roman"/>
          <w:sz w:val="24"/>
          <w:szCs w:val="24"/>
        </w:rPr>
        <w:t>(5 p)</w:t>
      </w:r>
    </w:p>
    <w:p w:rsidR="00ED55EF" w:rsidRDefault="00ED55EF" w:rsidP="00F120A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Default="00ED55EF" w:rsidP="00F120A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Pr="00DA387D" w:rsidRDefault="00ED55EF" w:rsidP="00F120A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Pr="00850476" w:rsidRDefault="00ED55EF" w:rsidP="0044230F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DA387D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0476">
        <w:rPr>
          <w:rFonts w:ascii="Times New Roman" w:hAnsi="Times New Roman" w:cs="Times New Roman"/>
          <w:sz w:val="24"/>
          <w:szCs w:val="24"/>
        </w:rPr>
        <w:t>Aşağıdaki kavramları tanımlayınız.</w:t>
      </w:r>
      <w:r>
        <w:rPr>
          <w:rFonts w:ascii="Times New Roman" w:hAnsi="Times New Roman" w:cs="Times New Roman"/>
          <w:sz w:val="24"/>
          <w:szCs w:val="24"/>
        </w:rPr>
        <w:t>(3x2=6 puan)</w:t>
      </w:r>
    </w:p>
    <w:p w:rsidR="00ED55EF" w:rsidRPr="00DA387D" w:rsidRDefault="00ED55EF" w:rsidP="0044230F">
      <w:pPr>
        <w:pStyle w:val="NoSpacing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eklem:</w:t>
      </w:r>
    </w:p>
    <w:p w:rsidR="00ED55EF" w:rsidRDefault="00ED55EF" w:rsidP="0044230F">
      <w:pPr>
        <w:pStyle w:val="NoSpacing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nabız:</w:t>
      </w:r>
    </w:p>
    <w:p w:rsidR="00ED55EF" w:rsidRPr="00DA387D" w:rsidRDefault="00ED55EF" w:rsidP="0044230F">
      <w:pPr>
        <w:pStyle w:val="NoSpacing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egzersiz:</w:t>
      </w:r>
    </w:p>
    <w:p w:rsidR="00ED55EF" w:rsidRPr="00DA387D" w:rsidRDefault="00ED55EF" w:rsidP="00F120A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ED55EF" w:rsidRPr="00DA387D" w:rsidRDefault="00ED55EF" w:rsidP="0044230F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850476">
        <w:rPr>
          <w:rFonts w:ascii="Times New Roman" w:hAnsi="Times New Roman" w:cs="Times New Roman"/>
          <w:sz w:val="24"/>
          <w:szCs w:val="24"/>
        </w:rPr>
        <w:t>İskelet ve kas sağlığımız için nelere dikkat etmemiz gerektiğini maddeler halinde yazınız.</w:t>
      </w:r>
      <w:r>
        <w:rPr>
          <w:rFonts w:ascii="Times New Roman" w:hAnsi="Times New Roman" w:cs="Times New Roman"/>
          <w:sz w:val="24"/>
          <w:szCs w:val="24"/>
        </w:rPr>
        <w:t>(4x2=8 p)</w:t>
      </w:r>
    </w:p>
    <w:p w:rsidR="00ED55EF" w:rsidRPr="00850476" w:rsidRDefault="00ED55EF" w:rsidP="0044230F">
      <w:pPr>
        <w:pStyle w:val="NoSpacing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a)</w:t>
      </w:r>
    </w:p>
    <w:p w:rsidR="00ED55EF" w:rsidRPr="00850476" w:rsidRDefault="00ED55EF" w:rsidP="0044230F">
      <w:pPr>
        <w:pStyle w:val="NoSpacing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b)</w:t>
      </w:r>
    </w:p>
    <w:p w:rsidR="00ED55EF" w:rsidRPr="00850476" w:rsidRDefault="00ED55EF" w:rsidP="00F120A8">
      <w:pPr>
        <w:pStyle w:val="NoSpacing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c)</w:t>
      </w:r>
    </w:p>
    <w:p w:rsidR="00ED55EF" w:rsidRDefault="00ED55EF" w:rsidP="00F120A8">
      <w:pPr>
        <w:pStyle w:val="NoSpacing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50476">
        <w:rPr>
          <w:rFonts w:ascii="Times New Roman" w:hAnsi="Times New Roman" w:cs="Times New Roman"/>
          <w:b/>
          <w:bCs/>
          <w:sz w:val="24"/>
          <w:szCs w:val="24"/>
        </w:rPr>
        <w:t>ç)</w:t>
      </w:r>
    </w:p>
    <w:p w:rsidR="00ED55EF" w:rsidRPr="00DA387D" w:rsidRDefault="00ED55EF" w:rsidP="00F120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55EF" w:rsidRPr="00DA387D" w:rsidRDefault="00ED55EF" w:rsidP="00F120A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D55EF" w:rsidRPr="00DA387D" w:rsidSect="00DA387D">
      <w:pgSz w:w="11906" w:h="16838"/>
      <w:pgMar w:top="567" w:right="567" w:bottom="284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F2750"/>
    <w:multiLevelType w:val="hybridMultilevel"/>
    <w:tmpl w:val="4DD8B8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B7DBB"/>
    <w:multiLevelType w:val="hybridMultilevel"/>
    <w:tmpl w:val="E750A2F6"/>
    <w:lvl w:ilvl="0" w:tplc="3D5E8F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070C30"/>
    <w:multiLevelType w:val="hybridMultilevel"/>
    <w:tmpl w:val="8B1C3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599"/>
    <w:rsid w:val="0000383A"/>
    <w:rsid w:val="0002196D"/>
    <w:rsid w:val="00176DF0"/>
    <w:rsid w:val="001B62BC"/>
    <w:rsid w:val="001D6599"/>
    <w:rsid w:val="00251CBB"/>
    <w:rsid w:val="00256AD2"/>
    <w:rsid w:val="00264C4C"/>
    <w:rsid w:val="00282120"/>
    <w:rsid w:val="002E13EB"/>
    <w:rsid w:val="003013D7"/>
    <w:rsid w:val="00394D6C"/>
    <w:rsid w:val="00430623"/>
    <w:rsid w:val="00431033"/>
    <w:rsid w:val="0044230F"/>
    <w:rsid w:val="0063289A"/>
    <w:rsid w:val="00850476"/>
    <w:rsid w:val="00982890"/>
    <w:rsid w:val="00990E0C"/>
    <w:rsid w:val="009F24E2"/>
    <w:rsid w:val="009F7881"/>
    <w:rsid w:val="00A54933"/>
    <w:rsid w:val="00AB53A6"/>
    <w:rsid w:val="00B16E46"/>
    <w:rsid w:val="00B85FB2"/>
    <w:rsid w:val="00C83D4D"/>
    <w:rsid w:val="00CA227D"/>
    <w:rsid w:val="00CB02E1"/>
    <w:rsid w:val="00D264F4"/>
    <w:rsid w:val="00DA387D"/>
    <w:rsid w:val="00ED2A51"/>
    <w:rsid w:val="00ED55EF"/>
    <w:rsid w:val="00F02D62"/>
    <w:rsid w:val="00F120A8"/>
    <w:rsid w:val="00F82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99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D6599"/>
    <w:rPr>
      <w:rFonts w:ascii="Calibri" w:hAnsi="Calibri" w:cs="Calibri"/>
      <w:lang w:eastAsia="en-US"/>
    </w:rPr>
  </w:style>
  <w:style w:type="paragraph" w:customStyle="1" w:styleId="ListeParagraf1">
    <w:name w:val="Liste Paragraf1"/>
    <w:basedOn w:val="Normal"/>
    <w:uiPriority w:val="99"/>
    <w:rsid w:val="001D6599"/>
    <w:pPr>
      <w:spacing w:after="0" w:line="240" w:lineRule="auto"/>
      <w:ind w:left="720"/>
    </w:pPr>
    <w:rPr>
      <w:rFonts w:cs="Times New Roman"/>
      <w:lang w:eastAsia="tr-TR"/>
    </w:rPr>
  </w:style>
  <w:style w:type="paragraph" w:customStyle="1" w:styleId="VarsaylanBiem">
    <w:name w:val="Varsayılan Biçem"/>
    <w:uiPriority w:val="99"/>
    <w:rsid w:val="00982890"/>
    <w:pPr>
      <w:suppressAutoHyphens/>
      <w:spacing w:after="200" w:line="276" w:lineRule="auto"/>
    </w:pPr>
    <w:rPr>
      <w:rFonts w:ascii="Calibri" w:hAnsi="Calibri" w:cs="Calibri"/>
      <w:color w:val="00000A"/>
    </w:rPr>
  </w:style>
  <w:style w:type="paragraph" w:customStyle="1" w:styleId="Standard">
    <w:name w:val="Standard"/>
    <w:uiPriority w:val="99"/>
    <w:rsid w:val="009F7881"/>
    <w:pPr>
      <w:suppressAutoHyphens/>
      <w:autoSpaceDN w:val="0"/>
      <w:textAlignment w:val="baseline"/>
    </w:pPr>
    <w:rPr>
      <w:rFonts w:ascii="Calibri" w:eastAsia="SimSun" w:hAnsi="Calibri" w:cs="Calibri"/>
      <w:kern w:val="3"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9F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788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uiPriority w:val="99"/>
    <w:rsid w:val="009F7881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9F24E2"/>
    <w:pPr>
      <w:ind w:left="720"/>
    </w:pPr>
  </w:style>
  <w:style w:type="character" w:styleId="Hyperlink">
    <w:name w:val="Hyperlink"/>
    <w:basedOn w:val="DefaultParagraphFont"/>
    <w:uiPriority w:val="99"/>
    <w:rsid w:val="00ED2A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555</Words>
  <Characters>3168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w7</dc:creator>
  <cp:keywords/>
  <dc:description/>
  <cp:lastModifiedBy>Edanur</cp:lastModifiedBy>
  <cp:revision>2</cp:revision>
  <dcterms:created xsi:type="dcterms:W3CDTF">2017-09-27T08:06:00Z</dcterms:created>
  <dcterms:modified xsi:type="dcterms:W3CDTF">2017-09-27T08:06:00Z</dcterms:modified>
</cp:coreProperties>
</file>