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76" w:rsidRPr="00DB0857" w:rsidRDefault="006F1476" w:rsidP="00BE5E54">
      <w:pPr>
        <w:ind w:left="-180" w:right="-337"/>
        <w:jc w:val="center"/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TOKMANAKLI İLKOKULU </w:t>
      </w:r>
      <w:r>
        <w:rPr>
          <w:rFonts w:ascii="Comic Sans MS" w:hAnsi="Comic Sans MS" w:cs="Comic Sans MS"/>
          <w:sz w:val="22"/>
          <w:szCs w:val="22"/>
        </w:rPr>
        <w:t>2016-2017</w:t>
      </w:r>
      <w:r w:rsidRPr="00DB0857">
        <w:rPr>
          <w:rFonts w:ascii="Comic Sans MS" w:hAnsi="Comic Sans MS" w:cs="Comic Sans MS"/>
          <w:sz w:val="22"/>
          <w:szCs w:val="22"/>
        </w:rPr>
        <w:t xml:space="preserve"> EĞİTİM ÖĞRETİM YILI</w:t>
      </w:r>
    </w:p>
    <w:p w:rsidR="006F1476" w:rsidRPr="00DB0857" w:rsidRDefault="006F1476" w:rsidP="00BE5E54">
      <w:pPr>
        <w:ind w:left="-180" w:right="-337"/>
        <w:jc w:val="center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FEN BİLİMLERİ</w:t>
      </w:r>
      <w:r w:rsidRPr="00DB0857">
        <w:rPr>
          <w:rFonts w:ascii="Comic Sans MS" w:hAnsi="Comic Sans MS" w:cs="Comic Sans MS"/>
          <w:sz w:val="22"/>
          <w:szCs w:val="22"/>
        </w:rPr>
        <w:t xml:space="preserve"> DERSİ 4.SINIF  1.DÖNEM 1.YAZILI SORULARI</w:t>
      </w:r>
    </w:p>
    <w:p w:rsidR="006F1476" w:rsidRPr="00DB0857" w:rsidRDefault="006F1476" w:rsidP="00BE5E54">
      <w:pPr>
        <w:ind w:left="-180" w:right="-337"/>
        <w:jc w:val="center"/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672926">
      <w:pP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Adı soyadı:                                                                        </w:t>
      </w:r>
      <w:r>
        <w:rPr>
          <w:rFonts w:ascii="Comic Sans MS" w:hAnsi="Comic Sans MS" w:cs="Comic Sans MS"/>
          <w:sz w:val="22"/>
          <w:szCs w:val="22"/>
        </w:rPr>
        <w:t>Sınıfı: 4/</w:t>
      </w:r>
      <w:r w:rsidRPr="00DB0857">
        <w:rPr>
          <w:rFonts w:ascii="Comic Sans MS" w:hAnsi="Comic Sans MS" w:cs="Comic Sans MS"/>
          <w:sz w:val="22"/>
          <w:szCs w:val="22"/>
        </w:rPr>
        <w:t xml:space="preserve">                     No:       :                                                                         Tarih:</w:t>
      </w:r>
    </w:p>
    <w:p w:rsidR="006F1476" w:rsidRPr="00DB0857" w:rsidRDefault="006F1476" w:rsidP="00672926">
      <w:pP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A)  Aşağıdaki ifadelerden doğru olanların başına (D), yanlış olanların başına (Y) yazınız.(10 puan)</w:t>
      </w:r>
    </w:p>
    <w:p w:rsidR="006F1476" w:rsidRPr="00DB0857" w:rsidRDefault="006F1476" w:rsidP="00663DF7">
      <w:pPr>
        <w:numPr>
          <w:ilvl w:val="0"/>
          <w:numId w:val="1"/>
        </w:numPr>
        <w:ind w:right="-776"/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noProof/>
        </w:rPr>
        <w:pict>
          <v:group id="_x0000_s1026" style="position:absolute;left:0;text-align:left;margin-left:18pt;margin-top:1.85pt;width:27pt;height:149.25pt;z-index:251652096" coordorigin="4451,8231" coordsize="540,3600">
            <v:oval id="_x0000_s1027" style="position:absolute;left:4451;top:9311;width:540;height:360" strokecolor="purple" strokeweight="1pt"/>
            <v:oval id="_x0000_s1028" style="position:absolute;left:4451;top:9671;width:540;height:360" strokecolor="purple" strokeweight="1pt"/>
            <v:oval id="_x0000_s1029" style="position:absolute;left:4451;top:10031;width:540;height:360" strokecolor="purple" strokeweight="1pt"/>
            <v:oval id="_x0000_s1030" style="position:absolute;left:4451;top:10391;width:540;height:360" strokecolor="purple" strokeweight="1pt"/>
            <v:oval id="_x0000_s1031" style="position:absolute;left:4451;top:8951;width:540;height:360" strokecolor="purple" strokeweight="1pt"/>
            <v:oval id="_x0000_s1032" style="position:absolute;left:4451;top:10751;width:540;height:360" strokecolor="purple" strokeweight="1pt"/>
            <v:oval id="_x0000_s1033" style="position:absolute;left:4451;top:8591;width:540;height:360" strokecolor="purple" strokeweight="1pt"/>
            <v:oval id="_x0000_s1034" style="position:absolute;left:4451;top:11111;width:540;height:360" strokecolor="purple" strokeweight="1pt"/>
            <v:oval id="_x0000_s1035" style="position:absolute;left:4451;top:8231;width:540;height:360" strokecolor="purple" strokeweight="1pt"/>
            <v:oval id="_x0000_s1036" style="position:absolute;left:4451;top:11471;width:540;height:360" strokecolor="purple" strokeweight="1pt"/>
          </v:group>
        </w:pic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İskeletimizde kafatasının görevi beynimizi korumaktır.</w:t>
      </w:r>
    </w:p>
    <w:p w:rsidR="006F1476" w:rsidRPr="00DB0857" w:rsidRDefault="006F1476" w:rsidP="00663DF7">
      <w:pPr>
        <w:numPr>
          <w:ilvl w:val="0"/>
          <w:numId w:val="1"/>
        </w:numPr>
        <w:ind w:right="-776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İskeletimizi oluşturan kemiklerin hepsi aynı biçim ve yapıya sahiptir.</w:t>
      </w:r>
    </w:p>
    <w:p w:rsidR="006F1476" w:rsidRPr="00DB0857" w:rsidRDefault="006F1476" w:rsidP="00663DF7">
      <w:pPr>
        <w:numPr>
          <w:ilvl w:val="0"/>
          <w:numId w:val="1"/>
        </w:numPr>
        <w:ind w:right="-776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Kemikleri birbirine bağlayan yerlere eklem denir.</w:t>
      </w:r>
    </w:p>
    <w:p w:rsidR="006F1476" w:rsidRPr="00DB0857" w:rsidRDefault="006F1476" w:rsidP="00663DF7">
      <w:pPr>
        <w:numPr>
          <w:ilvl w:val="0"/>
          <w:numId w:val="1"/>
        </w:numPr>
        <w:ind w:right="-776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Dengeli beslenmenin kemik ve kas sağlığı için bir önemi yoktur.</w:t>
      </w:r>
    </w:p>
    <w:p w:rsidR="006F1476" w:rsidRPr="00DB0857" w:rsidRDefault="006F1476" w:rsidP="00663DF7">
      <w:pPr>
        <w:numPr>
          <w:ilvl w:val="0"/>
          <w:numId w:val="1"/>
        </w:numPr>
        <w:ind w:right="-776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Kanın vücutta dolaşımı kalp ve damarlarımız sayesinde gerçekleşir.</w:t>
      </w:r>
    </w:p>
    <w:p w:rsidR="006F1476" w:rsidRPr="00DB0857" w:rsidRDefault="006F1476" w:rsidP="00672926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i/>
          <w:iCs/>
          <w:sz w:val="22"/>
          <w:szCs w:val="22"/>
        </w:rPr>
        <w:t xml:space="preserve">6.       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Solunum yaparken karbondioksit alır, oksijen veririz.</w:t>
      </w:r>
    </w:p>
    <w:p w:rsidR="006F1476" w:rsidRPr="00DB0857" w:rsidRDefault="006F1476" w:rsidP="00672926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7.       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Nabız atış sayımız her zaman aynıdır.</w:t>
      </w:r>
    </w:p>
    <w:p w:rsidR="006F1476" w:rsidRPr="00DB0857" w:rsidRDefault="006F1476" w:rsidP="00672926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8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.            Kalbin kanı pompalamasıyla kanın damarlardaki hareketine kan dolaşımı denir.</w:t>
      </w:r>
    </w:p>
    <w:p w:rsidR="006F1476" w:rsidRPr="00DB0857" w:rsidRDefault="006F1476" w:rsidP="00672926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9.       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El ve ayak parmakları kemikler kısa kemiklerdir. </w:t>
      </w:r>
    </w:p>
    <w:p w:rsidR="006F1476" w:rsidRPr="00DB0857" w:rsidRDefault="006F1476" w:rsidP="000F0E4A">
      <w:pPr>
        <w:ind w:right="-776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10.     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Akciğerlerimiz sağ ve sol olmak üzere iki tanedir.</w:t>
      </w:r>
    </w:p>
    <w:p w:rsidR="006F1476" w:rsidRPr="00DB0857" w:rsidRDefault="006F1476" w:rsidP="00672926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6F1476" w:rsidRPr="00DB0857" w:rsidRDefault="006F1476" w:rsidP="00246057">
      <w:pP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 B) Aşağıda boş bırakılan yerleri yukarıdaki kelimelerden uygun olanlarla tamamlayınız.(10 puan)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61"/>
      </w:tblGrid>
      <w:tr w:rsidR="006F1476" w:rsidRPr="00DB0857">
        <w:trPr>
          <w:trHeight w:val="620"/>
        </w:trPr>
        <w:tc>
          <w:tcPr>
            <w:tcW w:w="9661" w:type="dxa"/>
          </w:tcPr>
          <w:p w:rsidR="006F1476" w:rsidRPr="00DB0857" w:rsidRDefault="006F1476" w:rsidP="0029459E">
            <w:pPr>
              <w:ind w:left="33"/>
              <w:rPr>
                <w:rFonts w:ascii="Comic Sans MS" w:hAnsi="Comic Sans MS" w:cs="Comic Sans MS"/>
                <w:sz w:val="22"/>
                <w:szCs w:val="22"/>
              </w:rPr>
            </w:pPr>
            <w:r w:rsidRPr="00DB0857">
              <w:rPr>
                <w:rFonts w:ascii="Comic Sans MS" w:hAnsi="Comic Sans MS" w:cs="Comic Sans MS"/>
                <w:sz w:val="22"/>
                <w:szCs w:val="22"/>
              </w:rPr>
              <w:t>yassı – egzersiz -kalp– besin ve oksijen –karbondioksit-</w:t>
            </w:r>
          </w:p>
          <w:p w:rsidR="006F1476" w:rsidRPr="00DB0857" w:rsidRDefault="006F1476" w:rsidP="0029459E">
            <w:pPr>
              <w:ind w:left="33"/>
              <w:rPr>
                <w:rFonts w:ascii="Comic Sans MS" w:hAnsi="Comic Sans MS" w:cs="Comic Sans MS"/>
                <w:sz w:val="22"/>
                <w:szCs w:val="22"/>
              </w:rPr>
            </w:pPr>
            <w:r w:rsidRPr="00DB0857">
              <w:rPr>
                <w:rFonts w:ascii="Comic Sans MS" w:hAnsi="Comic Sans MS" w:cs="Comic Sans MS"/>
                <w:sz w:val="22"/>
                <w:szCs w:val="22"/>
              </w:rPr>
              <w:t xml:space="preserve">lifli-nabız-göğüs kafesi-kasılma- Stetoskop </w:t>
            </w:r>
          </w:p>
        </w:tc>
      </w:tr>
    </w:tbl>
    <w:p w:rsidR="006F1476" w:rsidRPr="00DB0857" w:rsidRDefault="006F1476" w:rsidP="00246057">
      <w:pPr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246057">
      <w:pPr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1.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Kan, dolaşım sırasında ……………………………………..taşır. </w:t>
      </w:r>
    </w:p>
    <w:p w:rsidR="006F1476" w:rsidRPr="00DB0857" w:rsidRDefault="006F1476" w:rsidP="00246057">
      <w:pPr>
        <w:ind w:left="180" w:hanging="180"/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2.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Soluk alıp verirken dış ortama ………….………………………gazını veririz.</w:t>
      </w:r>
    </w:p>
    <w:p w:rsidR="006F1476" w:rsidRPr="00DB0857" w:rsidRDefault="006F1476" w:rsidP="00246057">
      <w:pPr>
        <w:ind w:left="180" w:hanging="180"/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3.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Kemiklerimiz; uzun, kısa ve ……………….………… kemikler olmak üzere 3 çeşittir.</w:t>
      </w:r>
    </w:p>
    <w:p w:rsidR="006F1476" w:rsidRPr="00DB0857" w:rsidRDefault="006F1476" w:rsidP="00246057">
      <w:pPr>
        <w:ind w:left="180" w:hanging="180"/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4.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……………………..……ile soluk alıp verme sayımız artar.</w:t>
      </w:r>
    </w:p>
    <w:p w:rsidR="006F1476" w:rsidRPr="00DB0857" w:rsidRDefault="006F1476" w:rsidP="00246057">
      <w:pPr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5.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Kaslarımız ……………….…….yapıdadır.</w:t>
      </w:r>
    </w:p>
    <w:p w:rsidR="006F1476" w:rsidRPr="00DB0857" w:rsidRDefault="006F1476" w:rsidP="00246057">
      <w:pPr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6.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Kalpten pompalanan kanın,damarların duvarlarına vuruş sayısına …………………denir.</w:t>
      </w:r>
    </w:p>
    <w:p w:rsidR="006F1476" w:rsidRPr="00DB0857" w:rsidRDefault="006F1476" w:rsidP="00246057">
      <w:pPr>
        <w:outlineLvl w:val="0"/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7.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İskeletin kalbimizi ve ciğerlerimizi koruyan bölümü………………………..……………………………….dir</w:t>
      </w:r>
      <w:r w:rsidRPr="00DB0857">
        <w:rPr>
          <w:rFonts w:ascii="Comic Sans MS" w:hAnsi="Comic Sans MS" w:cs="Comic Sans MS"/>
          <w:sz w:val="22"/>
          <w:szCs w:val="22"/>
        </w:rPr>
        <w:t>.</w:t>
      </w:r>
    </w:p>
    <w:p w:rsidR="006F1476" w:rsidRPr="00DB0857" w:rsidRDefault="006F1476" w:rsidP="00246057">
      <w:pPr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8.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…………………………..,kasın boyunun kısalması ve şişkinleşmesidir.</w:t>
      </w:r>
    </w:p>
    <w:p w:rsidR="006F1476" w:rsidRPr="00DB0857" w:rsidRDefault="006F1476" w:rsidP="00246057">
      <w:pPr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9.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……………………..……kalbin ve akciğerlerin hareketlerini dinlemeye yarayan aletlerdir.</w:t>
      </w:r>
    </w:p>
    <w:p w:rsidR="006F1476" w:rsidRPr="00DB0857" w:rsidRDefault="006F1476" w:rsidP="00246057">
      <w:pPr>
        <w:outlineLvl w:val="0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10.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………………………., vücudumuza kan pompalar.</w:t>
      </w:r>
    </w:p>
    <w:p w:rsidR="006F1476" w:rsidRPr="00DB0857" w:rsidRDefault="006F1476" w:rsidP="00615655">
      <w:pPr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615655">
      <w:pP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C) Aşağıdaki sorularda doğru seçenekleri işaretleyiniz.(Her soru 5 puan)</w:t>
      </w:r>
    </w:p>
    <w:p w:rsidR="006F1476" w:rsidRPr="00DB0857" w:rsidRDefault="006F1476" w:rsidP="00615655">
      <w:pPr>
        <w:jc w:val="center"/>
        <w:rPr>
          <w:rFonts w:ascii="Comic Sans MS" w:hAnsi="Comic Sans MS" w:cs="Comic Sans MS"/>
          <w:sz w:val="22"/>
          <w:szCs w:val="22"/>
        </w:rPr>
      </w:pPr>
      <w:r w:rsidRPr="001109D5">
        <w:rPr>
          <w:rFonts w:ascii="Comic Sans MS" w:hAnsi="Comic Sans MS" w:cs="Comic Sans MS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0308-jumprope-weave-photo-180-ff0408ef-a38" style="width:68.25pt;height:79.5pt;visibility:visible">
            <v:imagedata r:id="rId7" o:title=""/>
          </v:shape>
        </w:pict>
      </w:r>
    </w:p>
    <w:p w:rsidR="006F1476" w:rsidRPr="00DB0857" w:rsidRDefault="006F1476" w:rsidP="00054ABE">
      <w:pPr>
        <w:rPr>
          <w:rFonts w:ascii="Comic Sans MS" w:hAnsi="Comic Sans MS" w:cs="Comic Sans MS"/>
          <w:sz w:val="22"/>
          <w:szCs w:val="22"/>
          <w:u w:val="single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1) Çocuğun yukarıdaki etkinliği sırasında aşağıdaki verilenlerden hangisi </w:t>
      </w:r>
      <w:r w:rsidRPr="00DB0857">
        <w:rPr>
          <w:rFonts w:ascii="Comic Sans MS" w:hAnsi="Comic Sans MS" w:cs="Comic Sans MS"/>
          <w:sz w:val="22"/>
          <w:szCs w:val="22"/>
          <w:u w:val="single"/>
        </w:rPr>
        <w:t>gerçekleşmez?</w:t>
      </w:r>
    </w:p>
    <w:p w:rsidR="006F1476" w:rsidRPr="00DB0857" w:rsidRDefault="006F1476" w:rsidP="00054ABE">
      <w:pPr>
        <w:rPr>
          <w:rFonts w:ascii="Comic Sans MS" w:hAnsi="Comic Sans MS" w:cs="Comic Sans MS"/>
          <w:sz w:val="22"/>
          <w:szCs w:val="22"/>
          <w:u w:val="single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A )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Soluk alış verişinin hızlanması                                         </w:t>
      </w:r>
      <w:r w:rsidRPr="00DB0857">
        <w:rPr>
          <w:rFonts w:ascii="Comic Sans MS" w:hAnsi="Comic Sans MS" w:cs="Comic Sans MS"/>
          <w:sz w:val="22"/>
          <w:szCs w:val="22"/>
        </w:rPr>
        <w:t>B 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Nabız sayısının artması</w:t>
      </w:r>
    </w:p>
    <w:p w:rsidR="006F1476" w:rsidRPr="00DB0857" w:rsidRDefault="006F1476" w:rsidP="008D7D54">
      <w:pP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B 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Enerjinin  artması                                              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  <w:t xml:space="preserve">       </w:t>
      </w:r>
      <w:r w:rsidRPr="00DB0857">
        <w:rPr>
          <w:rFonts w:ascii="Comic Sans MS" w:hAnsi="Comic Sans MS" w:cs="Comic Sans MS"/>
          <w:sz w:val="22"/>
          <w:szCs w:val="22"/>
        </w:rPr>
        <w:t>D 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Kalp atış sayısının artması</w:t>
      </w:r>
    </w:p>
    <w:p w:rsidR="006F1476" w:rsidRPr="00DB0857" w:rsidRDefault="006F1476" w:rsidP="008D7D54">
      <w:pPr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390226">
      <w:pPr>
        <w:jc w:val="both"/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2)Aşağıdakilerden hangisi uzun kemiktir?</w:t>
      </w:r>
    </w:p>
    <w:p w:rsidR="006F1476" w:rsidRPr="00DB0857" w:rsidRDefault="006F1476" w:rsidP="00390226">
      <w:pPr>
        <w:tabs>
          <w:tab w:val="left" w:pos="1005"/>
        </w:tabs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A)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Bacak kemiği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sz w:val="22"/>
          <w:szCs w:val="22"/>
        </w:rPr>
        <w:t>B)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Kafatası kemiği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sz w:val="22"/>
          <w:szCs w:val="22"/>
        </w:rPr>
        <w:t>C)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El bilek kemiği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sz w:val="22"/>
          <w:szCs w:val="22"/>
        </w:rPr>
        <w:t>D)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Göğüs kemiği</w:t>
      </w:r>
    </w:p>
    <w:p w:rsidR="006F1476" w:rsidRPr="00DB0857" w:rsidRDefault="006F1476" w:rsidP="00054ABE">
      <w:pPr>
        <w:ind w:left="357" w:hanging="357"/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29459E">
      <w:pPr>
        <w:pBdr>
          <w:between w:val="single" w:sz="4" w:space="1" w:color="auto"/>
        </w:pBdr>
        <w:spacing w:line="240" w:lineRule="atLeast"/>
        <w:rPr>
          <w:rFonts w:ascii="Comic Sans MS" w:hAnsi="Comic Sans MS" w:cs="Comic Sans MS"/>
          <w:b w:val="0"/>
          <w:bCs w:val="0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>3)Yetişkin bir insan vücudunda ortalama kaç kemik bulunur?</w:t>
      </w:r>
    </w:p>
    <w:p w:rsidR="006F1476" w:rsidRPr="00DB0857" w:rsidRDefault="006F1476" w:rsidP="00B02519">
      <w:pPr>
        <w:spacing w:line="240" w:lineRule="atLeast"/>
        <w:rPr>
          <w:rFonts w:ascii="Comic Sans MS" w:hAnsi="Comic Sans MS" w:cs="Comic Sans MS"/>
          <w:b w:val="0"/>
          <w:bCs w:val="0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 xml:space="preserve">  </w:t>
      </w: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 xml:space="preserve">A)106    </w:t>
      </w: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ab/>
        <w:t xml:space="preserve"> B)316 </w:t>
      </w: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ab/>
        <w:t xml:space="preserve">  C)265  </w:t>
      </w: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ab/>
        <w:t xml:space="preserve">  D)206</w:t>
      </w:r>
    </w:p>
    <w:p w:rsidR="006F1476" w:rsidRPr="00DB0857" w:rsidRDefault="006F1476" w:rsidP="00054ABE">
      <w:pPr>
        <w:ind w:left="360"/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054ABE">
      <w:pPr>
        <w:jc w:val="both"/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4) Aşağıdaki etkinliklerden hangisini yapan kişide </w:t>
      </w:r>
      <w:r w:rsidRPr="00DB0857">
        <w:rPr>
          <w:rFonts w:ascii="Comic Sans MS" w:hAnsi="Comic Sans MS" w:cs="Comic Sans MS"/>
          <w:sz w:val="22"/>
          <w:szCs w:val="22"/>
          <w:u w:val="single"/>
        </w:rPr>
        <w:t>nabız en düşüktür?</w:t>
      </w:r>
    </w:p>
    <w:p w:rsidR="006F1476" w:rsidRPr="00DB0857" w:rsidRDefault="006F1476" w:rsidP="00054ABE">
      <w:pP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 A 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Merdiven çıkma                </w:t>
      </w:r>
      <w:r w:rsidRPr="00DB0857">
        <w:rPr>
          <w:rFonts w:ascii="Comic Sans MS" w:hAnsi="Comic Sans MS" w:cs="Comic Sans MS"/>
          <w:sz w:val="22"/>
          <w:szCs w:val="22"/>
        </w:rPr>
        <w:t>B 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Futbol oynama            </w:t>
      </w:r>
      <w:r w:rsidRPr="00DB0857">
        <w:rPr>
          <w:rFonts w:ascii="Comic Sans MS" w:hAnsi="Comic Sans MS" w:cs="Comic Sans MS"/>
          <w:sz w:val="22"/>
          <w:szCs w:val="22"/>
        </w:rPr>
        <w:t>C 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Uyuma           </w:t>
      </w:r>
      <w:r w:rsidRPr="00DB0857">
        <w:rPr>
          <w:rFonts w:ascii="Comic Sans MS" w:hAnsi="Comic Sans MS" w:cs="Comic Sans MS"/>
          <w:sz w:val="22"/>
          <w:szCs w:val="22"/>
        </w:rPr>
        <w:t>D)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 Yürüyüş yapma</w:t>
      </w:r>
    </w:p>
    <w:p w:rsidR="006F1476" w:rsidRPr="00DB0857" w:rsidRDefault="006F1476" w:rsidP="00B02519">
      <w:pPr>
        <w:ind w:right="-1218"/>
        <w:rPr>
          <w:rFonts w:ascii="Comic Sans MS" w:hAnsi="Comic Sans MS" w:cs="Comic Sans MS"/>
          <w:sz w:val="20"/>
          <w:szCs w:val="20"/>
        </w:rPr>
      </w:pPr>
    </w:p>
    <w:p w:rsidR="006F1476" w:rsidRPr="00DB0857" w:rsidRDefault="006F1476" w:rsidP="0029459E">
      <w:pPr>
        <w:pBdr>
          <w:left w:val="single" w:sz="4" w:space="0" w:color="auto"/>
        </w:pBdr>
        <w:ind w:right="-1218"/>
        <w:rPr>
          <w:rFonts w:ascii="Comic Sans MS" w:hAnsi="Comic Sans MS" w:cs="Comic Sans MS"/>
          <w:sz w:val="22"/>
          <w:szCs w:val="22"/>
        </w:rPr>
        <w:sectPr w:rsidR="006F1476" w:rsidRPr="00DB0857" w:rsidSect="00B02519">
          <w:pgSz w:w="11906" w:h="16838"/>
          <w:pgMar w:top="284" w:right="746" w:bottom="719" w:left="720" w:header="708" w:footer="121" w:gutter="0"/>
          <w:cols w:space="708"/>
          <w:docGrid w:linePitch="360"/>
        </w:sectPr>
      </w:pPr>
    </w:p>
    <w:p w:rsidR="006F1476" w:rsidRPr="00DB0857" w:rsidRDefault="006F1476" w:rsidP="0029459E">
      <w:pPr>
        <w:pBdr>
          <w:left w:val="single" w:sz="4" w:space="0" w:color="auto"/>
        </w:pBdr>
        <w:ind w:right="-1218"/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ind w:right="-1218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 xml:space="preserve">5-Vücudumuzdaki kanın,kalpten diğer organlara </w:t>
      </w:r>
    </w:p>
    <w:p w:rsidR="006F1476" w:rsidRPr="00DB0857" w:rsidRDefault="006F1476" w:rsidP="0029459E">
      <w:pPr>
        <w:pBdr>
          <w:left w:val="single" w:sz="4" w:space="0" w:color="auto"/>
        </w:pBdr>
        <w:ind w:right="-1218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dolaşımını sağlayan borulara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</w:t>
      </w:r>
      <w:r w:rsidRPr="00DB0857">
        <w:rPr>
          <w:rFonts w:ascii="Comic Sans MS" w:hAnsi="Comic Sans MS" w:cs="Comic Sans MS"/>
          <w:sz w:val="22"/>
          <w:szCs w:val="22"/>
        </w:rPr>
        <w:t>benzeyen yapıya</w:t>
      </w:r>
    </w:p>
    <w:p w:rsidR="006F1476" w:rsidRPr="00DB0857" w:rsidRDefault="006F1476" w:rsidP="0029459E">
      <w:pPr>
        <w:pBdr>
          <w:left w:val="single" w:sz="4" w:space="0" w:color="auto"/>
        </w:pBdr>
        <w:ind w:right="-1218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ne ad verilir?</w:t>
      </w:r>
    </w:p>
    <w:p w:rsidR="006F1476" w:rsidRPr="00DB0857" w:rsidRDefault="006F1476" w:rsidP="0029459E">
      <w:p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A- Damar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  <w:t>B-Akciğer</w:t>
      </w:r>
    </w:p>
    <w:p w:rsidR="006F1476" w:rsidRPr="00DB0857" w:rsidRDefault="006F1476" w:rsidP="0029459E">
      <w:p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 xml:space="preserve"> C- Yutak</w: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ab/>
        <w:t>D-Soluk Borusu</w:t>
      </w:r>
    </w:p>
    <w:p w:rsidR="006F1476" w:rsidRPr="00DB0857" w:rsidRDefault="006F1476" w:rsidP="0029459E">
      <w:p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6-Kemiklerimizin birbirine bağlandığı ve hareket etmemizi sağlayan yapıya ne denir?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A)kas    B)kemik     C)eklem     D)iskelet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7-Aşağıdakilerden hangisi kafatasımızın görevlerindendir?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A) Vücudumuza kan pompalar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  <w:r>
        <w:rPr>
          <w:noProof/>
        </w:rPr>
        <w:pict>
          <v:shape id="Resim 7" o:spid="_x0000_s1037" type="#_x0000_t75" alt="iskeletimiz" style="position:absolute;margin-left:323pt;margin-top:269.6pt;width:81.35pt;height:169.95pt;z-index:251658240;visibility:visible;mso-position-horizontal-relative:margin;mso-position-vertical-relative:margin">
            <v:imagedata r:id="rId8" o:title="" grayscale="t"/>
            <w10:wrap type="square" anchorx="margin" anchory="margin"/>
          </v:shape>
        </w:pict>
      </w: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B) Vücudumuzun dik durmasını sağlar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C) Beynimizi dış etkenlerden korur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2"/>
          <w:szCs w:val="22"/>
        </w:rPr>
      </w:pPr>
      <w:r w:rsidRPr="00DB0857">
        <w:rPr>
          <w:rFonts w:ascii="Comic Sans MS" w:hAnsi="Comic Sans MS" w:cs="Comic Sans MS"/>
          <w:b w:val="0"/>
          <w:bCs w:val="0"/>
          <w:sz w:val="22"/>
          <w:szCs w:val="22"/>
        </w:rPr>
        <w:t>D) Hareketimizi sağlar</w:t>
      </w:r>
    </w:p>
    <w:p w:rsidR="006F1476" w:rsidRPr="00DB0857" w:rsidRDefault="006F1476" w:rsidP="0029459E">
      <w:p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>8-Aş</w:t>
      </w:r>
      <w:r w:rsidRPr="00DB0857">
        <w:rPr>
          <w:rFonts w:ascii="Comic Sans MS" w:hAnsi="Comic Sans MS" w:cs="Comic Sans MS"/>
          <w:spacing w:val="1"/>
          <w:sz w:val="24"/>
          <w:szCs w:val="24"/>
        </w:rPr>
        <w:t>a</w:t>
      </w:r>
      <w:r w:rsidRPr="00DB0857">
        <w:rPr>
          <w:rFonts w:ascii="Comic Sans MS" w:hAnsi="Comic Sans MS" w:cs="Comic Sans MS"/>
          <w:spacing w:val="-2"/>
          <w:sz w:val="24"/>
          <w:szCs w:val="24"/>
        </w:rPr>
        <w:t>ğ</w:t>
      </w:r>
      <w:r w:rsidRPr="00DB0857">
        <w:rPr>
          <w:rFonts w:ascii="Comic Sans MS" w:hAnsi="Comic Sans MS" w:cs="Comic Sans MS"/>
          <w:sz w:val="24"/>
          <w:szCs w:val="24"/>
        </w:rPr>
        <w:t>ıdakile</w:t>
      </w:r>
      <w:r w:rsidRPr="00DB0857">
        <w:rPr>
          <w:rFonts w:ascii="Comic Sans MS" w:hAnsi="Comic Sans MS" w:cs="Comic Sans MS"/>
          <w:spacing w:val="-1"/>
          <w:sz w:val="24"/>
          <w:szCs w:val="24"/>
        </w:rPr>
        <w:t>r</w:t>
      </w:r>
      <w:r w:rsidRPr="00DB0857">
        <w:rPr>
          <w:rFonts w:ascii="Comic Sans MS" w:hAnsi="Comic Sans MS" w:cs="Comic Sans MS"/>
          <w:sz w:val="24"/>
          <w:szCs w:val="24"/>
        </w:rPr>
        <w:t>d</w:t>
      </w:r>
      <w:r w:rsidRPr="00DB0857">
        <w:rPr>
          <w:rFonts w:ascii="Comic Sans MS" w:hAnsi="Comic Sans MS" w:cs="Comic Sans MS"/>
          <w:spacing w:val="-1"/>
          <w:sz w:val="24"/>
          <w:szCs w:val="24"/>
        </w:rPr>
        <w:t>e</w:t>
      </w:r>
      <w:r w:rsidRPr="00DB0857">
        <w:rPr>
          <w:rFonts w:ascii="Comic Sans MS" w:hAnsi="Comic Sans MS" w:cs="Comic Sans MS"/>
          <w:sz w:val="24"/>
          <w:szCs w:val="24"/>
        </w:rPr>
        <w:t xml:space="preserve">n </w:t>
      </w:r>
      <w:r w:rsidRPr="00DB0857">
        <w:rPr>
          <w:rFonts w:ascii="Comic Sans MS" w:hAnsi="Comic Sans MS" w:cs="Comic Sans MS"/>
          <w:spacing w:val="2"/>
          <w:sz w:val="24"/>
          <w:szCs w:val="24"/>
        </w:rPr>
        <w:t>h</w:t>
      </w:r>
      <w:r w:rsidRPr="00DB0857">
        <w:rPr>
          <w:rFonts w:ascii="Comic Sans MS" w:hAnsi="Comic Sans MS" w:cs="Comic Sans MS"/>
          <w:spacing w:val="-1"/>
          <w:sz w:val="24"/>
          <w:szCs w:val="24"/>
        </w:rPr>
        <w:t>a</w:t>
      </w:r>
      <w:r w:rsidRPr="00DB0857">
        <w:rPr>
          <w:rFonts w:ascii="Comic Sans MS" w:hAnsi="Comic Sans MS" w:cs="Comic Sans MS"/>
          <w:spacing w:val="2"/>
          <w:sz w:val="24"/>
          <w:szCs w:val="24"/>
        </w:rPr>
        <w:t>n</w:t>
      </w:r>
      <w:r w:rsidRPr="00DB0857">
        <w:rPr>
          <w:rFonts w:ascii="Comic Sans MS" w:hAnsi="Comic Sans MS" w:cs="Comic Sans MS"/>
          <w:spacing w:val="-2"/>
          <w:sz w:val="24"/>
          <w:szCs w:val="24"/>
        </w:rPr>
        <w:t>g</w:t>
      </w:r>
      <w:r w:rsidRPr="00DB0857">
        <w:rPr>
          <w:rFonts w:ascii="Comic Sans MS" w:hAnsi="Comic Sans MS" w:cs="Comic Sans MS"/>
          <w:sz w:val="24"/>
          <w:szCs w:val="24"/>
        </w:rPr>
        <w:t>isi</w:t>
      </w:r>
      <w:r w:rsidRPr="00DB0857">
        <w:rPr>
          <w:rFonts w:ascii="Comic Sans MS" w:hAnsi="Comic Sans MS" w:cs="Comic Sans MS"/>
          <w:spacing w:val="1"/>
          <w:sz w:val="24"/>
          <w:szCs w:val="24"/>
        </w:rPr>
        <w:t xml:space="preserve"> </w:t>
      </w:r>
      <w:r w:rsidRPr="00DB0857">
        <w:rPr>
          <w:rFonts w:ascii="Comic Sans MS" w:hAnsi="Comic Sans MS" w:cs="Comic Sans MS"/>
          <w:sz w:val="24"/>
          <w:szCs w:val="24"/>
        </w:rPr>
        <w:t>isk</w:t>
      </w:r>
      <w:r w:rsidRPr="00DB0857">
        <w:rPr>
          <w:rFonts w:ascii="Comic Sans MS" w:hAnsi="Comic Sans MS" w:cs="Comic Sans MS"/>
          <w:spacing w:val="2"/>
          <w:sz w:val="24"/>
          <w:szCs w:val="24"/>
        </w:rPr>
        <w:t>e</w:t>
      </w:r>
      <w:r w:rsidRPr="00DB0857">
        <w:rPr>
          <w:rFonts w:ascii="Comic Sans MS" w:hAnsi="Comic Sans MS" w:cs="Comic Sans MS"/>
          <w:sz w:val="24"/>
          <w:szCs w:val="24"/>
        </w:rPr>
        <w:t>leti</w:t>
      </w:r>
      <w:r w:rsidRPr="00DB0857">
        <w:rPr>
          <w:rFonts w:ascii="Comic Sans MS" w:hAnsi="Comic Sans MS" w:cs="Comic Sans MS"/>
          <w:spacing w:val="1"/>
          <w:sz w:val="24"/>
          <w:szCs w:val="24"/>
        </w:rPr>
        <w:t>m</w:t>
      </w:r>
      <w:r w:rsidRPr="00DB0857">
        <w:rPr>
          <w:rFonts w:ascii="Comic Sans MS" w:hAnsi="Comic Sans MS" w:cs="Comic Sans MS"/>
          <w:sz w:val="24"/>
          <w:szCs w:val="24"/>
        </w:rPr>
        <w:t>i</w:t>
      </w:r>
      <w:r w:rsidRPr="00DB0857">
        <w:rPr>
          <w:rFonts w:ascii="Comic Sans MS" w:hAnsi="Comic Sans MS" w:cs="Comic Sans MS"/>
          <w:spacing w:val="2"/>
          <w:sz w:val="24"/>
          <w:szCs w:val="24"/>
        </w:rPr>
        <w:t>z</w:t>
      </w:r>
      <w:r w:rsidRPr="00DB0857">
        <w:rPr>
          <w:rFonts w:ascii="Comic Sans MS" w:hAnsi="Comic Sans MS" w:cs="Comic Sans MS"/>
          <w:sz w:val="24"/>
          <w:szCs w:val="24"/>
        </w:rPr>
        <w:t xml:space="preserve">in </w:t>
      </w:r>
      <w:r w:rsidRPr="00DB0857">
        <w:rPr>
          <w:rFonts w:ascii="Comic Sans MS" w:hAnsi="Comic Sans MS" w:cs="Comic Sans MS"/>
          <w:sz w:val="24"/>
          <w:szCs w:val="24"/>
        </w:rPr>
        <w:br/>
      </w:r>
      <w:r w:rsidRPr="00DB0857">
        <w:rPr>
          <w:rFonts w:ascii="Comic Sans MS" w:hAnsi="Comic Sans MS" w:cs="Comic Sans MS"/>
          <w:spacing w:val="-2"/>
          <w:sz w:val="24"/>
          <w:szCs w:val="24"/>
        </w:rPr>
        <w:t>g</w:t>
      </w:r>
      <w:r w:rsidRPr="00DB0857">
        <w:rPr>
          <w:rFonts w:ascii="Comic Sans MS" w:hAnsi="Comic Sans MS" w:cs="Comic Sans MS"/>
          <w:sz w:val="24"/>
          <w:szCs w:val="24"/>
        </w:rPr>
        <w:t>ü</w:t>
      </w:r>
      <w:r w:rsidRPr="00DB0857">
        <w:rPr>
          <w:rFonts w:ascii="Comic Sans MS" w:hAnsi="Comic Sans MS" w:cs="Comic Sans MS"/>
          <w:spacing w:val="-1"/>
          <w:sz w:val="24"/>
          <w:szCs w:val="24"/>
        </w:rPr>
        <w:t>ç</w:t>
      </w:r>
      <w:r w:rsidRPr="00DB0857">
        <w:rPr>
          <w:rFonts w:ascii="Comic Sans MS" w:hAnsi="Comic Sans MS" w:cs="Comic Sans MS"/>
          <w:spacing w:val="3"/>
          <w:sz w:val="24"/>
          <w:szCs w:val="24"/>
        </w:rPr>
        <w:t>l</w:t>
      </w:r>
      <w:r w:rsidRPr="00DB0857">
        <w:rPr>
          <w:rFonts w:ascii="Comic Sans MS" w:hAnsi="Comic Sans MS" w:cs="Comic Sans MS"/>
          <w:spacing w:val="-1"/>
          <w:sz w:val="24"/>
          <w:szCs w:val="24"/>
        </w:rPr>
        <w:t>e</w:t>
      </w:r>
      <w:r w:rsidRPr="00DB0857">
        <w:rPr>
          <w:rFonts w:ascii="Comic Sans MS" w:hAnsi="Comic Sans MS" w:cs="Comic Sans MS"/>
          <w:sz w:val="24"/>
          <w:szCs w:val="24"/>
        </w:rPr>
        <w:t>nmesini sağlar ?</w:t>
      </w:r>
    </w:p>
    <w:p w:rsidR="006F1476" w:rsidRPr="00DB0857" w:rsidRDefault="006F1476" w:rsidP="0029459E">
      <w:pPr>
        <w:pBdr>
          <w:left w:val="single" w:sz="4" w:space="0" w:color="auto"/>
        </w:pBdr>
        <w:jc w:val="both"/>
        <w:rPr>
          <w:rFonts w:ascii="Comic Sans MS" w:hAnsi="Comic Sans MS" w:cs="Comic Sans MS"/>
          <w:sz w:val="24"/>
          <w:szCs w:val="24"/>
        </w:rPr>
      </w:pPr>
    </w:p>
    <w:p w:rsidR="006F1476" w:rsidRPr="00DB0857" w:rsidRDefault="006F1476" w:rsidP="0029459E">
      <w:pPr>
        <w:pStyle w:val="ListParagraph"/>
        <w:numPr>
          <w:ilvl w:val="0"/>
          <w:numId w:val="7"/>
        </w:num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4"/>
          <w:szCs w:val="24"/>
        </w:rPr>
      </w:pP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>Süt içmek</w:t>
      </w:r>
    </w:p>
    <w:p w:rsidR="006F1476" w:rsidRPr="00DB0857" w:rsidRDefault="006F1476" w:rsidP="0029459E">
      <w:pPr>
        <w:pStyle w:val="ListParagraph"/>
        <w:numPr>
          <w:ilvl w:val="0"/>
          <w:numId w:val="7"/>
        </w:num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4"/>
          <w:szCs w:val="24"/>
        </w:rPr>
      </w:pP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>Sigara içmek</w:t>
      </w:r>
    </w:p>
    <w:p w:rsidR="006F1476" w:rsidRPr="00DB0857" w:rsidRDefault="006F1476" w:rsidP="0029459E">
      <w:pPr>
        <w:pStyle w:val="ListParagraph"/>
        <w:numPr>
          <w:ilvl w:val="0"/>
          <w:numId w:val="7"/>
        </w:num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4"/>
          <w:szCs w:val="24"/>
        </w:rPr>
      </w:pP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>Ağır yük taşımak</w:t>
      </w:r>
    </w:p>
    <w:p w:rsidR="006F1476" w:rsidRPr="00DB0857" w:rsidRDefault="006F1476" w:rsidP="0029459E">
      <w:pPr>
        <w:pStyle w:val="ListParagraph"/>
        <w:numPr>
          <w:ilvl w:val="0"/>
          <w:numId w:val="7"/>
        </w:numPr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4"/>
          <w:szCs w:val="24"/>
        </w:rPr>
      </w:pP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>Çok oyun oynamak.</w:t>
      </w:r>
    </w:p>
    <w:p w:rsidR="006F1476" w:rsidRPr="00DB0857" w:rsidRDefault="006F1476" w:rsidP="0029459E">
      <w:pPr>
        <w:pStyle w:val="ListParagraph"/>
        <w:pBdr>
          <w:left w:val="single" w:sz="4" w:space="0" w:color="auto"/>
        </w:pBdr>
        <w:jc w:val="both"/>
        <w:rPr>
          <w:rFonts w:ascii="Comic Sans MS" w:hAnsi="Comic Sans MS" w:cs="Comic Sans MS"/>
          <w:b w:val="0"/>
          <w:bCs w:val="0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 xml:space="preserve">9-Aşağıdakilerden hangisi HAREKET SİSTEMİNDE yer </w:t>
      </w:r>
      <w:r w:rsidRPr="00DB0857">
        <w:rPr>
          <w:rFonts w:ascii="Comic Sans MS" w:hAnsi="Comic Sans MS" w:cs="Comic Sans MS"/>
          <w:sz w:val="24"/>
          <w:szCs w:val="24"/>
          <w:u w:val="single"/>
        </w:rPr>
        <w:t>almaz</w:t>
      </w:r>
      <w:r w:rsidRPr="00DB0857">
        <w:rPr>
          <w:rFonts w:ascii="Comic Sans MS" w:hAnsi="Comic Sans MS" w:cs="Comic Sans MS"/>
          <w:sz w:val="24"/>
          <w:szCs w:val="24"/>
        </w:rPr>
        <w:t>?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</w:p>
    <w:p w:rsidR="006F1476" w:rsidRPr="00DB0857" w:rsidRDefault="006F1476" w:rsidP="0029459E">
      <w:pPr>
        <w:pStyle w:val="ListParagraph"/>
        <w:numPr>
          <w:ilvl w:val="0"/>
          <w:numId w:val="8"/>
        </w:num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>İskelet</w:t>
      </w: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ab/>
      </w: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ab/>
      </w: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ab/>
        <w:t>B. Damar</w:t>
      </w:r>
    </w:p>
    <w:p w:rsidR="006F1476" w:rsidRPr="00DB0857" w:rsidRDefault="006F1476" w:rsidP="0029459E">
      <w:pPr>
        <w:pStyle w:val="ListParagraph"/>
        <w:numPr>
          <w:ilvl w:val="0"/>
          <w:numId w:val="8"/>
        </w:num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>Eklem</w:t>
      </w: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ab/>
      </w: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ab/>
      </w:r>
      <w:r w:rsidRPr="00DB0857">
        <w:rPr>
          <w:rFonts w:ascii="Comic Sans MS" w:hAnsi="Comic Sans MS" w:cs="Comic Sans MS"/>
          <w:b w:val="0"/>
          <w:bCs w:val="0"/>
          <w:spacing w:val="-2"/>
          <w:sz w:val="24"/>
          <w:szCs w:val="24"/>
        </w:rPr>
        <w:tab/>
        <w:t>D. Kas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>10-Soluk  alıp  vermede kullanılan  organların isimlerini  yazınız.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Style w:val="ListParagraph"/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ect id="_x0000_s1038" style="position:absolute;left:0;text-align:left;margin-left:171.35pt;margin-top:83pt;width:83.15pt;height:18pt;z-index:251657216"/>
        </w:pict>
      </w:r>
      <w:r>
        <w:rPr>
          <w:noProof/>
        </w:rPr>
        <w:pict>
          <v:rect id="_x0000_s1039" style="position:absolute;left:0;text-align:left;margin-left:128.7pt;margin-top:51.15pt;width:69pt;height:18pt;z-index:251656192"/>
        </w:pict>
      </w:r>
      <w:r>
        <w:rPr>
          <w:noProof/>
        </w:rPr>
        <w:pict>
          <v:rect id="_x0000_s1040" style="position:absolute;left:0;text-align:left;margin-left:-20.35pt;margin-top:51.15pt;width:91.6pt;height:18pt;z-index:251655168"/>
        </w:pict>
      </w:r>
      <w:r>
        <w:rPr>
          <w:noProof/>
        </w:rPr>
        <w:pict>
          <v:rect id="_x0000_s1041" style="position:absolute;left:0;text-align:left;margin-left:133.7pt;margin-top:26.1pt;width:69pt;height:18pt;z-index:251654144"/>
        </w:pict>
      </w:r>
      <w:r>
        <w:rPr>
          <w:noProof/>
        </w:rPr>
        <w:pict>
          <v:rect id="_x0000_s1042" style="position:absolute;left:0;text-align:left;margin-left:-20.35pt;margin-top:21.85pt;width:69pt;height:18pt;z-index:251653120"/>
        </w:pict>
      </w:r>
      <w:r w:rsidRPr="00DB0857">
        <w:rPr>
          <w:rFonts w:ascii="Comic Sans MS" w:hAnsi="Comic Sans MS" w:cs="Comic Sans MS"/>
          <w:sz w:val="24"/>
          <w:szCs w:val="24"/>
        </w:rPr>
        <w:object w:dxaOrig="3675" w:dyaOrig="3810">
          <v:shape id="_x0000_i1026" type="#_x0000_t75" style="width:138pt;height:133.5pt" o:ole="">
            <v:imagedata r:id="rId9" o:title=""/>
          </v:shape>
          <o:OLEObject Type="Embed" ProgID="Paint.Picture" ShapeID="_x0000_i1026" DrawAspect="Content" ObjectID="_1538768293" r:id="rId10"/>
        </w:object>
      </w:r>
    </w:p>
    <w:p w:rsidR="006F1476" w:rsidRPr="00DB0857" w:rsidRDefault="006F1476" w:rsidP="0029459E">
      <w:pPr>
        <w:pStyle w:val="ListParagraph"/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</w:p>
    <w:p w:rsidR="006F1476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</w:p>
    <w:p w:rsidR="006F1476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11-Kasılıp gevşeyerek vücudun hareketini sağlayan yapı aşağıdakilerden hangisidir?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b w:val="0"/>
          <w:bCs w:val="0"/>
          <w:sz w:val="24"/>
          <w:szCs w:val="24"/>
        </w:rPr>
      </w:pPr>
      <w:r w:rsidRPr="00DB0857">
        <w:rPr>
          <w:rFonts w:ascii="Comic Sans MS" w:hAnsi="Comic Sans MS" w:cs="Comic Sans MS"/>
          <w:b w:val="0"/>
          <w:bCs w:val="0"/>
          <w:sz w:val="24"/>
          <w:szCs w:val="24"/>
        </w:rPr>
        <w:t>A-Kan       B-Kas     C-Eklem     D-Kalp</w:t>
      </w:r>
    </w:p>
    <w:p w:rsidR="006F1476" w:rsidRPr="00DB0857" w:rsidRDefault="006F1476" w:rsidP="0029459E">
      <w:pPr>
        <w:pStyle w:val="ListParagraph"/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>12- İskeletin Görevlerinden 3 tane yazınız.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ab/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>1.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>2.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sz w:val="24"/>
          <w:szCs w:val="24"/>
        </w:rPr>
        <w:t>3.</w:t>
      </w:r>
      <w:r w:rsidRPr="00DB0857">
        <w:rPr>
          <w:rFonts w:ascii="Comic Sans MS" w:hAnsi="Comic Sans MS" w:cs="Comic Sans MS"/>
          <w:sz w:val="24"/>
          <w:szCs w:val="24"/>
        </w:rPr>
        <w:br/>
      </w:r>
      <w:r w:rsidRPr="00DB0857">
        <w:rPr>
          <w:rFonts w:ascii="Comic Sans MS" w:hAnsi="Comic Sans MS" w:cs="Comic Sans MS"/>
          <w:sz w:val="24"/>
          <w:szCs w:val="24"/>
        </w:rPr>
        <w:br/>
      </w:r>
      <w:r w:rsidRPr="00DB0857">
        <w:rPr>
          <w:rFonts w:ascii="Comic Sans MS" w:hAnsi="Comic Sans MS" w:cs="Comic Sans MS"/>
          <w:spacing w:val="-2"/>
          <w:sz w:val="24"/>
          <w:szCs w:val="24"/>
        </w:rPr>
        <w:t>13- İskeletin bölümlerini yazınız.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>
        <w:rPr>
          <w:noProof/>
        </w:rPr>
        <w:pict>
          <v:line id="_x0000_s1043" style="position:absolute;z-index:251659264" from="76.05pt,3.45pt" to="158.35pt,3.45pt">
            <v:stroke endarrow="block"/>
          </v:line>
        </w:pic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>
        <w:rPr>
          <w:noProof/>
        </w:rPr>
        <w:pict>
          <v:line id="_x0000_s1044" style="position:absolute;z-index:251660288" from="87.35pt,1pt" to="151.65pt,1pt">
            <v:stroke endarrow="block"/>
          </v:line>
        </w:pic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>
        <w:rPr>
          <w:noProof/>
        </w:rPr>
        <w:pict>
          <v:line id="_x0000_s1045" style="position:absolute;z-index:251661312" from="76.05pt,4.35pt" to="160.85pt,4.35pt">
            <v:stroke endarrow="block"/>
          </v:line>
        </w:pic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>
        <w:rPr>
          <w:noProof/>
        </w:rPr>
        <w:pict>
          <v:line id="_x0000_s1046" style="position:absolute;z-index:251663360" from="112.5pt,10.25pt" to="158.35pt,36.2pt">
            <v:stroke endarrow="block"/>
          </v:line>
        </w:pic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>
        <w:rPr>
          <w:noProof/>
        </w:rPr>
        <w:pict>
          <v:line id="_x0000_s1047" style="position:absolute;z-index:251662336" from="108.3pt,3.35pt" to="158.35pt,8.65pt">
            <v:stroke endarrow="block"/>
          </v:line>
        </w:pic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spacing w:val="-2"/>
          <w:sz w:val="24"/>
          <w:szCs w:val="24"/>
        </w:rPr>
        <w:t>14- Kemik çeşitlerine birer örnek veriniz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spacing w:val="-2"/>
          <w:sz w:val="24"/>
          <w:szCs w:val="24"/>
        </w:rPr>
        <w:tab/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spacing w:val="-2"/>
          <w:sz w:val="24"/>
          <w:szCs w:val="24"/>
        </w:rPr>
        <w:t>Kısa kemik :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spacing w:val="-2"/>
          <w:sz w:val="24"/>
          <w:szCs w:val="24"/>
        </w:rPr>
        <w:t>Uzun kemik: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spacing w:val="-2"/>
          <w:sz w:val="24"/>
          <w:szCs w:val="24"/>
        </w:rPr>
        <w:t>Yassı kemik :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15-Kanın vücuttaki dolaşımını sağlayan yapı ve organlar nelerdir?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  <w:r w:rsidRPr="00DB0857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pacing w:val="-2"/>
          <w:sz w:val="24"/>
          <w:szCs w:val="24"/>
        </w:rPr>
      </w:pP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DB0857">
        <w:rPr>
          <w:rFonts w:ascii="Comic Sans MS" w:hAnsi="Comic Sans MS" w:cs="Comic Sans MS"/>
          <w:sz w:val="22"/>
          <w:szCs w:val="22"/>
        </w:rPr>
        <w:t>16-Kas ve iskelet sağlığımızı korumak için neler yapmalıyız?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hyperlink r:id="rId11" w:history="1">
        <w:r w:rsidRPr="00581BB7">
          <w:rPr>
            <w:rStyle w:val="Hyperlink"/>
            <w:rFonts w:ascii="Comic Sans MS" w:hAnsi="Comic Sans MS" w:cs="Comic Sans MS"/>
            <w:sz w:val="22"/>
            <w:szCs w:val="22"/>
          </w:rPr>
          <w:t>www.sorubak.com</w:t>
        </w:r>
      </w:hyperlink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</w:p>
    <w:p w:rsidR="006F1476" w:rsidRPr="00DB0857" w:rsidRDefault="006F1476" w:rsidP="00DB0857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1-</w:t>
      </w:r>
      <w:r w:rsidRPr="00DB0857">
        <w:rPr>
          <w:rFonts w:ascii="Comic Sans MS" w:hAnsi="Comic Sans MS" w:cs="Comic Sans MS"/>
          <w:sz w:val="22"/>
          <w:szCs w:val="22"/>
        </w:rPr>
        <w:t>...............</w:t>
      </w:r>
      <w:r>
        <w:rPr>
          <w:rFonts w:ascii="Comic Sans MS" w:hAnsi="Comic Sans MS" w:cs="Comic Sans MS"/>
          <w:sz w:val="22"/>
          <w:szCs w:val="22"/>
        </w:rPr>
        <w:t>.....</w:t>
      </w:r>
      <w:r w:rsidRPr="00DB0857">
        <w:rPr>
          <w:rFonts w:ascii="Comic Sans MS" w:hAnsi="Comic Sans MS" w:cs="Comic Sans MS"/>
          <w:sz w:val="22"/>
          <w:szCs w:val="22"/>
        </w:rPr>
        <w:t>......................</w:t>
      </w:r>
    </w:p>
    <w:p w:rsidR="006F1476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2-..........................................</w:t>
      </w:r>
    </w:p>
    <w:p w:rsidR="006F1476" w:rsidRPr="00DB0857" w:rsidRDefault="006F1476" w:rsidP="0029459E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3-..........................................</w:t>
      </w:r>
    </w:p>
    <w:p w:rsidR="006F1476" w:rsidRPr="00DB0857" w:rsidRDefault="006F1476" w:rsidP="00CF0B98">
      <w:pPr>
        <w:rPr>
          <w:rFonts w:ascii="Comic Sans MS" w:hAnsi="Comic Sans MS" w:cs="Comic Sans MS"/>
          <w:spacing w:val="-2"/>
          <w:sz w:val="24"/>
          <w:szCs w:val="24"/>
        </w:rPr>
      </w:pPr>
    </w:p>
    <w:sectPr w:rsidR="006F1476" w:rsidRPr="00DB0857" w:rsidSect="0029459E">
      <w:type w:val="continuous"/>
      <w:pgSz w:w="11906" w:h="16838"/>
      <w:pgMar w:top="284" w:right="746" w:bottom="719" w:left="720" w:header="708" w:footer="12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476" w:rsidRDefault="006F1476">
      <w:r>
        <w:separator/>
      </w:r>
    </w:p>
  </w:endnote>
  <w:endnote w:type="continuationSeparator" w:id="1">
    <w:p w:rsidR="006F1476" w:rsidRDefault="006F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476" w:rsidRDefault="006F1476">
      <w:r>
        <w:separator/>
      </w:r>
    </w:p>
  </w:footnote>
  <w:footnote w:type="continuationSeparator" w:id="1">
    <w:p w:rsidR="006F1476" w:rsidRDefault="006F14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C0946ECA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5092589"/>
    <w:multiLevelType w:val="hybridMultilevel"/>
    <w:tmpl w:val="06508F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616DC"/>
    <w:multiLevelType w:val="hybridMultilevel"/>
    <w:tmpl w:val="B658F07C"/>
    <w:lvl w:ilvl="0" w:tplc="62BAFD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F06E70"/>
    <w:multiLevelType w:val="hybridMultilevel"/>
    <w:tmpl w:val="3F98FC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A1E9A"/>
    <w:multiLevelType w:val="hybridMultilevel"/>
    <w:tmpl w:val="59C08AEE"/>
    <w:lvl w:ilvl="0" w:tplc="71949C4E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602897"/>
    <w:multiLevelType w:val="hybridMultilevel"/>
    <w:tmpl w:val="BAB8A28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734B08"/>
    <w:multiLevelType w:val="hybridMultilevel"/>
    <w:tmpl w:val="57E43172"/>
    <w:lvl w:ilvl="0" w:tplc="4B28AF86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58284C"/>
    <w:multiLevelType w:val="hybridMultilevel"/>
    <w:tmpl w:val="31F2A08C"/>
    <w:lvl w:ilvl="0" w:tplc="A61CE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94911"/>
    <w:multiLevelType w:val="hybridMultilevel"/>
    <w:tmpl w:val="B61E3B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28F32F7"/>
    <w:multiLevelType w:val="hybridMultilevel"/>
    <w:tmpl w:val="B2ECAC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B860AB6"/>
    <w:multiLevelType w:val="hybridMultilevel"/>
    <w:tmpl w:val="99FCC510"/>
    <w:lvl w:ilvl="0" w:tplc="7D20D4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693994"/>
    <w:multiLevelType w:val="hybridMultilevel"/>
    <w:tmpl w:val="1706A2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0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926"/>
    <w:rsid w:val="000446D7"/>
    <w:rsid w:val="00046CA6"/>
    <w:rsid w:val="00050DF6"/>
    <w:rsid w:val="00054ABE"/>
    <w:rsid w:val="00062BA4"/>
    <w:rsid w:val="000A5375"/>
    <w:rsid w:val="000F0E4A"/>
    <w:rsid w:val="001109D5"/>
    <w:rsid w:val="00125247"/>
    <w:rsid w:val="001360DF"/>
    <w:rsid w:val="0014789B"/>
    <w:rsid w:val="00165640"/>
    <w:rsid w:val="001D6FBA"/>
    <w:rsid w:val="001E51A8"/>
    <w:rsid w:val="00200815"/>
    <w:rsid w:val="00221B54"/>
    <w:rsid w:val="00245BDD"/>
    <w:rsid w:val="00246057"/>
    <w:rsid w:val="00282FD3"/>
    <w:rsid w:val="0029459E"/>
    <w:rsid w:val="002B5B63"/>
    <w:rsid w:val="002E2A4B"/>
    <w:rsid w:val="003572F7"/>
    <w:rsid w:val="00377D34"/>
    <w:rsid w:val="00390226"/>
    <w:rsid w:val="003943BB"/>
    <w:rsid w:val="003B23B1"/>
    <w:rsid w:val="003C745F"/>
    <w:rsid w:val="003F3B80"/>
    <w:rsid w:val="004B542D"/>
    <w:rsid w:val="00577527"/>
    <w:rsid w:val="00581BB7"/>
    <w:rsid w:val="005B2948"/>
    <w:rsid w:val="005E36BC"/>
    <w:rsid w:val="00615655"/>
    <w:rsid w:val="00636B97"/>
    <w:rsid w:val="006470D9"/>
    <w:rsid w:val="00662C13"/>
    <w:rsid w:val="00663DF7"/>
    <w:rsid w:val="00672926"/>
    <w:rsid w:val="006C2521"/>
    <w:rsid w:val="006F1476"/>
    <w:rsid w:val="00740E0D"/>
    <w:rsid w:val="00786391"/>
    <w:rsid w:val="007D198F"/>
    <w:rsid w:val="00820B57"/>
    <w:rsid w:val="00827269"/>
    <w:rsid w:val="00864E05"/>
    <w:rsid w:val="008D7D54"/>
    <w:rsid w:val="008E1974"/>
    <w:rsid w:val="008E5430"/>
    <w:rsid w:val="008F2B86"/>
    <w:rsid w:val="00942138"/>
    <w:rsid w:val="0099689D"/>
    <w:rsid w:val="009C7843"/>
    <w:rsid w:val="00A001E0"/>
    <w:rsid w:val="00A80410"/>
    <w:rsid w:val="00AC0A44"/>
    <w:rsid w:val="00AC3D8C"/>
    <w:rsid w:val="00AD582C"/>
    <w:rsid w:val="00B02519"/>
    <w:rsid w:val="00B54B76"/>
    <w:rsid w:val="00B82A0D"/>
    <w:rsid w:val="00B86B44"/>
    <w:rsid w:val="00BC0D72"/>
    <w:rsid w:val="00BE5E54"/>
    <w:rsid w:val="00C019EA"/>
    <w:rsid w:val="00C10547"/>
    <w:rsid w:val="00C903BD"/>
    <w:rsid w:val="00C93D42"/>
    <w:rsid w:val="00CA0162"/>
    <w:rsid w:val="00CA744D"/>
    <w:rsid w:val="00CE165B"/>
    <w:rsid w:val="00CE67EF"/>
    <w:rsid w:val="00CF0B98"/>
    <w:rsid w:val="00D17BAD"/>
    <w:rsid w:val="00D81D14"/>
    <w:rsid w:val="00DB0857"/>
    <w:rsid w:val="00DE4868"/>
    <w:rsid w:val="00E636B8"/>
    <w:rsid w:val="00E67E66"/>
    <w:rsid w:val="00EA3819"/>
    <w:rsid w:val="00ED0400"/>
    <w:rsid w:val="00EE3B96"/>
    <w:rsid w:val="00EE3FB8"/>
    <w:rsid w:val="00F07460"/>
    <w:rsid w:val="00F239AF"/>
    <w:rsid w:val="00F275FA"/>
    <w:rsid w:val="00F9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410"/>
    <w:rPr>
      <w:rFonts w:ascii="Arial" w:hAnsi="Arial" w:cs="Arial"/>
      <w:b/>
      <w:bCs/>
      <w:color w:val="0D0D0D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446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E5E54"/>
    <w:rPr>
      <w:rFonts w:ascii="Arial" w:hAnsi="Arial" w:cs="Arial"/>
      <w:b/>
      <w:bCs/>
      <w:color w:val="0D0D0D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46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7044"/>
    <w:rPr>
      <w:rFonts w:ascii="Arial" w:hAnsi="Arial" w:cs="Arial"/>
      <w:b/>
      <w:bCs/>
      <w:color w:val="0D0D0D"/>
      <w:sz w:val="32"/>
      <w:szCs w:val="32"/>
    </w:rPr>
  </w:style>
  <w:style w:type="character" w:styleId="PageNumber">
    <w:name w:val="page number"/>
    <w:basedOn w:val="DefaultParagraphFont"/>
    <w:uiPriority w:val="99"/>
    <w:rsid w:val="000446D7"/>
  </w:style>
  <w:style w:type="paragraph" w:styleId="BalloonText">
    <w:name w:val="Balloon Text"/>
    <w:basedOn w:val="Normal"/>
    <w:link w:val="BalloonTextChar"/>
    <w:uiPriority w:val="99"/>
    <w:semiHidden/>
    <w:rsid w:val="00BE5E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E5E54"/>
    <w:rPr>
      <w:rFonts w:ascii="Tahoma" w:hAnsi="Tahoma" w:cs="Tahoma"/>
      <w:b/>
      <w:bCs/>
      <w:color w:val="0D0D0D"/>
      <w:sz w:val="16"/>
      <w:szCs w:val="16"/>
    </w:rPr>
  </w:style>
  <w:style w:type="paragraph" w:styleId="ListParagraph">
    <w:name w:val="List Paragraph"/>
    <w:basedOn w:val="Normal"/>
    <w:uiPriority w:val="99"/>
    <w:qFormat/>
    <w:rsid w:val="00B02519"/>
    <w:pPr>
      <w:ind w:left="720"/>
    </w:pPr>
  </w:style>
  <w:style w:type="character" w:styleId="Hyperlink">
    <w:name w:val="Hyperlink"/>
    <w:basedOn w:val="DefaultParagraphFont"/>
    <w:uiPriority w:val="99"/>
    <w:rsid w:val="00B86B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6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615</Words>
  <Characters>3510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XP</dc:creator>
  <cp:keywords>sorubak.com</cp:keywords>
  <dc:description>sorubak.com</dc:description>
  <cp:lastModifiedBy>edanur</cp:lastModifiedBy>
  <cp:revision>3</cp:revision>
  <cp:lastPrinted>2015-11-17T06:06:00Z</cp:lastPrinted>
  <dcterms:created xsi:type="dcterms:W3CDTF">2016-10-23T17:23:00Z</dcterms:created>
  <dcterms:modified xsi:type="dcterms:W3CDTF">2016-10-23T19:52:00Z</dcterms:modified>
</cp:coreProperties>
</file>