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52D" w:rsidRPr="004E02D3" w:rsidRDefault="0075352D" w:rsidP="0085751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02D3">
        <w:rPr>
          <w:rFonts w:ascii="Times New Roman" w:hAnsi="Times New Roman" w:cs="Times New Roman"/>
          <w:b/>
          <w:bCs/>
          <w:sz w:val="24"/>
          <w:szCs w:val="24"/>
        </w:rPr>
        <w:t>SORULAR.</w:t>
      </w:r>
    </w:p>
    <w:p w:rsidR="0075352D" w:rsidRPr="00D76E08" w:rsidRDefault="0075352D" w:rsidP="00D76E0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iCs/>
          <w:sz w:val="24"/>
          <w:szCs w:val="24"/>
        </w:rPr>
        <w:t>Anadolu bilgeliğinde ahlak anlayışının ortak özelliklerinden beş tanesini yazınız.(</w:t>
      </w:r>
      <w:r w:rsidRPr="001B22A8">
        <w:rPr>
          <w:b/>
          <w:bCs/>
          <w:sz w:val="24"/>
          <w:szCs w:val="24"/>
        </w:rPr>
        <w:t>20 puan)</w:t>
      </w:r>
    </w:p>
    <w:p w:rsidR="0075352D" w:rsidRPr="00D76E08" w:rsidRDefault="0075352D" w:rsidP="00D76E0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iCs/>
        </w:rPr>
        <w:t>Ahlaki</w:t>
      </w:r>
      <w:r>
        <w:rPr>
          <w:b/>
          <w:bCs/>
          <w:i/>
          <w:iCs/>
        </w:rPr>
        <w:t xml:space="preserve"> </w:t>
      </w:r>
      <w:r w:rsidRPr="00045608">
        <w:rPr>
          <w:b/>
          <w:bCs/>
          <w:i/>
          <w:iCs/>
        </w:rPr>
        <w:t>yargıları diğer yargılardan ayıran özellikleri karşılaştırmalı olarak yazınız.</w:t>
      </w:r>
      <w:r w:rsidRPr="001B22A8">
        <w:rPr>
          <w:b/>
          <w:bCs/>
        </w:rPr>
        <w:t>(16 puan)</w:t>
      </w:r>
    </w:p>
    <w:p w:rsidR="0075352D" w:rsidRPr="00045608" w:rsidRDefault="0075352D" w:rsidP="00D76E0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iCs/>
        </w:rPr>
        <w:t>Egemenliği kullanış biçimleri nelerdir? Yazınız.(</w:t>
      </w:r>
      <w:r w:rsidRPr="001B22A8">
        <w:rPr>
          <w:b/>
          <w:bCs/>
        </w:rPr>
        <w:t>9 puan)</w:t>
      </w:r>
    </w:p>
    <w:p w:rsidR="0075352D" w:rsidRPr="00045608" w:rsidRDefault="0075352D" w:rsidP="00045608">
      <w:pPr>
        <w:pStyle w:val="ListParagraph"/>
        <w:numPr>
          <w:ilvl w:val="0"/>
          <w:numId w:val="2"/>
        </w:numPr>
      </w:pPr>
      <w:r w:rsidRPr="00045608">
        <w:rPr>
          <w:b/>
          <w:bCs/>
          <w:i/>
          <w:iCs/>
        </w:rPr>
        <w:t>İdeal devlet düzeninin olabileceğini kabul eden sosyalizmi açıklayınız.</w:t>
      </w:r>
      <w:r w:rsidRPr="003A2537">
        <w:rPr>
          <w:b/>
          <w:bCs/>
        </w:rPr>
        <w:t>( 10 puan)</w:t>
      </w:r>
    </w:p>
    <w:p w:rsidR="0075352D" w:rsidRPr="00682918" w:rsidRDefault="0075352D" w:rsidP="00D76E0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59F">
        <w:rPr>
          <w:b/>
          <w:bCs/>
        </w:rPr>
        <w:t xml:space="preserve">Aşağıda verilen </w:t>
      </w:r>
      <w:r>
        <w:rPr>
          <w:b/>
          <w:bCs/>
        </w:rPr>
        <w:t>bilgileri DOĞRU ise</w:t>
      </w:r>
      <w:r w:rsidRPr="005A559F">
        <w:rPr>
          <w:b/>
          <w:bCs/>
        </w:rPr>
        <w:t xml:space="preserve"> D ( X  ) YANLIŞ ise Y ( X ) şeklinde işaretleyiniz.(</w:t>
      </w:r>
      <w:r w:rsidRPr="001B22A8">
        <w:rPr>
          <w:b/>
          <w:bCs/>
        </w:rPr>
        <w:t xml:space="preserve"> 8 puan)</w:t>
      </w:r>
    </w:p>
    <w:p w:rsidR="0075352D" w:rsidRDefault="0075352D" w:rsidP="00E02CC6">
      <w:pPr>
        <w:pStyle w:val="ListParagraph"/>
        <w:numPr>
          <w:ilvl w:val="0"/>
          <w:numId w:val="26"/>
        </w:numPr>
        <w:spacing w:after="0"/>
      </w:pPr>
      <w:r>
        <w:t xml:space="preserve">Determinizm; özgürlüğün toplum, fiziki doğa ve insanın kendisi tarafından sınırlandırılmasıdır. </w:t>
      </w:r>
      <w:r w:rsidRPr="00E02CC6">
        <w:rPr>
          <w:b/>
          <w:bCs/>
        </w:rPr>
        <w:t>D(  )    Y (  )</w:t>
      </w:r>
    </w:p>
    <w:p w:rsidR="0075352D" w:rsidRPr="00E02CC6" w:rsidRDefault="0075352D" w:rsidP="00E02CC6">
      <w:pPr>
        <w:pStyle w:val="ListParagraph"/>
        <w:numPr>
          <w:ilvl w:val="0"/>
          <w:numId w:val="26"/>
        </w:numPr>
        <w:spacing w:after="0"/>
        <w:rPr>
          <w:b/>
          <w:bCs/>
          <w:color w:val="000000"/>
        </w:rPr>
      </w:pPr>
      <w:r>
        <w:t xml:space="preserve">Eylemlerimizin sonucunu üstlenmeye vicdan denir.                                                                            </w:t>
      </w:r>
      <w:r w:rsidRPr="00E02CC6">
        <w:rPr>
          <w:b/>
          <w:bCs/>
          <w:color w:val="000000"/>
        </w:rPr>
        <w:t>D (  )   Y (  )</w:t>
      </w:r>
    </w:p>
    <w:p w:rsidR="0075352D" w:rsidRPr="00E02CC6" w:rsidRDefault="0075352D" w:rsidP="00E02CC6">
      <w:pPr>
        <w:pStyle w:val="ListParagraph"/>
        <w:numPr>
          <w:ilvl w:val="0"/>
          <w:numId w:val="26"/>
        </w:numPr>
        <w:spacing w:after="0"/>
        <w:rPr>
          <w:b/>
          <w:bCs/>
          <w:color w:val="000000"/>
        </w:rPr>
      </w:pPr>
      <w:r w:rsidRPr="00E02CC6">
        <w:rPr>
          <w:color w:val="000000"/>
        </w:rPr>
        <w:t>Ayırımcılık, eşitsizlik, önyargı, sosyal adaletsizlik çevre etiğinin problemleridir</w:t>
      </w:r>
      <w:r>
        <w:t xml:space="preserve">.                              </w:t>
      </w:r>
      <w:r w:rsidRPr="00E02CC6">
        <w:rPr>
          <w:b/>
          <w:bCs/>
        </w:rPr>
        <w:t>D (  )  Y  (  )</w:t>
      </w:r>
    </w:p>
    <w:p w:rsidR="0075352D" w:rsidRPr="00E02CC6" w:rsidRDefault="0075352D" w:rsidP="00E02CC6">
      <w:pPr>
        <w:pStyle w:val="ListParagraph"/>
        <w:numPr>
          <w:ilvl w:val="0"/>
          <w:numId w:val="26"/>
        </w:numPr>
        <w:spacing w:after="0"/>
        <w:rPr>
          <w:b/>
          <w:bCs/>
          <w:color w:val="000000"/>
        </w:rPr>
      </w:pPr>
      <w:r>
        <w:t xml:space="preserve">Sofistler ve Nihilistler ideal düzenin olabileceğini kabul ederler.                                  </w:t>
      </w:r>
      <w:r w:rsidRPr="00E02CC6">
        <w:rPr>
          <w:b/>
          <w:bCs/>
        </w:rPr>
        <w:t>D(   )  Y (   )</w:t>
      </w:r>
    </w:p>
    <w:p w:rsidR="0075352D" w:rsidRPr="006807AF" w:rsidRDefault="0075352D" w:rsidP="009D361A">
      <w:pPr>
        <w:pStyle w:val="ListParagraph"/>
        <w:numPr>
          <w:ilvl w:val="0"/>
          <w:numId w:val="2"/>
        </w:numPr>
        <w:spacing w:after="0"/>
        <w:rPr>
          <w:b/>
          <w:bCs/>
        </w:rPr>
      </w:pPr>
      <w:r w:rsidRPr="006807AF">
        <w:rPr>
          <w:b/>
          <w:bCs/>
          <w:color w:val="000000"/>
        </w:rPr>
        <w:t>Aşağıdaki boş bırakılan yerlere ilgili kavramları yazınız.</w:t>
      </w:r>
      <w:r>
        <w:rPr>
          <w:b/>
          <w:bCs/>
          <w:color w:val="000000"/>
        </w:rPr>
        <w:t xml:space="preserve"> (vicdan,adalet, sorumluluk,egoizm, meşruiyet, Faziletli Şehir, Devlet,Hazcılık) </w:t>
      </w:r>
      <w:r w:rsidRPr="006807AF">
        <w:rPr>
          <w:b/>
          <w:bCs/>
          <w:color w:val="000000"/>
        </w:rPr>
        <w:t>(12 puan)</w:t>
      </w:r>
    </w:p>
    <w:p w:rsidR="0075352D" w:rsidRDefault="0075352D" w:rsidP="009D361A">
      <w:pPr>
        <w:spacing w:after="0" w:line="240" w:lineRule="auto"/>
      </w:pPr>
      <w:r>
        <w:t xml:space="preserve"> I. …………………………; özgürlüğü ve eşitliği içeren bir ilkedir .</w:t>
      </w:r>
    </w:p>
    <w:p w:rsidR="0075352D" w:rsidRDefault="0075352D" w:rsidP="009D361A">
      <w:pPr>
        <w:spacing w:after="0" w:line="240" w:lineRule="auto"/>
      </w:pPr>
      <w:r>
        <w:t xml:space="preserve"> II. Yaşamın en güçlü kuralı bireyin kendisini koruma kuralı görüşünü savunan ahlak felsefesi     anlayışına……………………………………….denir.</w:t>
      </w:r>
    </w:p>
    <w:p w:rsidR="0075352D" w:rsidRDefault="0075352D" w:rsidP="003241DA">
      <w:pPr>
        <w:spacing w:after="0" w:line="240" w:lineRule="auto"/>
      </w:pPr>
      <w:r>
        <w:t>III.Bir iktidarın yönetilenler tarafından kabul görmesini sağlayan temel unsura uygunluğa…………………………..denir.</w:t>
      </w:r>
    </w:p>
    <w:p w:rsidR="0075352D" w:rsidRDefault="0075352D" w:rsidP="003241DA">
      <w:pPr>
        <w:spacing w:after="0" w:line="240" w:lineRule="auto"/>
      </w:pPr>
      <w:r>
        <w:t xml:space="preserve">        IV. Platon’un devleti insana benzeterek tasarlamış olduğu ütopyasının adı…………………………………..tir.</w:t>
      </w:r>
    </w:p>
    <w:p w:rsidR="0075352D" w:rsidRPr="00A251E6" w:rsidRDefault="0075352D" w:rsidP="001B22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left:0;text-align:left;margin-left:22.35pt;margin-top:29.2pt;width:504.9pt;height:72.75pt;z-index:251658240;visibility:visible">
            <v:textbox>
              <w:txbxContent>
                <w:p w:rsidR="0075352D" w:rsidRDefault="0075352D" w:rsidP="003A2537">
                  <w:pPr>
                    <w:spacing w:after="0"/>
                  </w:pPr>
                  <w:r>
                    <w:t>İbni Haldun; iktidarın insanların birbirine zarar vermesini engellemesi gerektiğini savunmuştur. O , bunu yapmayan iktidarın varlık nedenini gerçekleştirmediği için meşru olamayacağını savunmuştur. Bazı düşünürlere göre de iktidar Tanrı emirlerini yerine getirmektir.</w:t>
                  </w:r>
                </w:p>
                <w:p w:rsidR="0075352D" w:rsidRDefault="0075352D" w:rsidP="003A2537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Pr="00A70C7B">
        <w:rPr>
          <w:rFonts w:ascii="Times New Roman" w:hAnsi="Times New Roman" w:cs="Times New Roman"/>
          <w:b/>
          <w:bCs/>
        </w:rPr>
        <w:t>Metin kutusunda verilen açıklama siyaset felsefesinin hangi problemine ait olduğunu yazınız. (10puan</w:t>
      </w:r>
      <w:r w:rsidRPr="001B22A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5352D" w:rsidRPr="00D76E08" w:rsidRDefault="0075352D" w:rsidP="001B22A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EA7B9E">
      <w:pPr>
        <w:ind w:left="708"/>
      </w:pPr>
    </w:p>
    <w:p w:rsidR="0075352D" w:rsidRPr="0091647F" w:rsidRDefault="0075352D" w:rsidP="003A2537">
      <w:pPr>
        <w:rPr>
          <w:b/>
          <w:bCs/>
        </w:rPr>
      </w:pPr>
    </w:p>
    <w:p w:rsidR="0075352D" w:rsidRPr="00A251E6" w:rsidRDefault="0075352D" w:rsidP="00A251E6">
      <w:pPr>
        <w:pStyle w:val="ListParagraph"/>
        <w:numPr>
          <w:ilvl w:val="0"/>
          <w:numId w:val="29"/>
        </w:numPr>
        <w:rPr>
          <w:b/>
          <w:bCs/>
        </w:rPr>
      </w:pPr>
      <w:r w:rsidRPr="00A251E6">
        <w:rPr>
          <w:b/>
          <w:bCs/>
        </w:rPr>
        <w:t>Aşağıdaki cümleleri özgürlükle ilgili verilen kavramlar ile eşleştiriniz.(15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6521"/>
        <w:gridCol w:w="545"/>
        <w:gridCol w:w="2374"/>
      </w:tblGrid>
      <w:tr w:rsidR="0075352D" w:rsidRPr="00650CB3">
        <w:tc>
          <w:tcPr>
            <w:tcW w:w="7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</w:t>
            </w:r>
          </w:p>
        </w:tc>
        <w:tc>
          <w:tcPr>
            <w:tcW w:w="652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t>Bireyin değil, toplumun çıkarları ön planda olmalıdır.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650CB3">
              <w:rPr>
                <w:b/>
                <w:bCs/>
              </w:rPr>
              <w:t>DEĞER YARGILARI</w:t>
            </w:r>
          </w:p>
        </w:tc>
      </w:tr>
      <w:tr w:rsidR="0075352D" w:rsidRPr="00650CB3">
        <w:tc>
          <w:tcPr>
            <w:tcW w:w="7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II</w:t>
            </w:r>
          </w:p>
        </w:tc>
        <w:tc>
          <w:tcPr>
            <w:tcW w:w="652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t>“Akıl keşfettiği yasalara özgürce itaat eder. “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650CB3">
              <w:rPr>
                <w:b/>
                <w:bCs/>
              </w:rPr>
              <w:t>SOSYAL DEVLET</w:t>
            </w:r>
          </w:p>
        </w:tc>
      </w:tr>
      <w:tr w:rsidR="0075352D" w:rsidRPr="00650CB3">
        <w:tc>
          <w:tcPr>
            <w:tcW w:w="7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III</w:t>
            </w:r>
          </w:p>
        </w:tc>
        <w:tc>
          <w:tcPr>
            <w:tcW w:w="652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t>“Hayatın hakkını vermek, nasıl bir insan olacağına dair seçim yapmak ve ona göre yaşamak bizim elimizdedir. “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650CB3">
              <w:rPr>
                <w:b/>
                <w:bCs/>
              </w:rPr>
              <w:t>OTODETERMİNİZM</w:t>
            </w:r>
          </w:p>
        </w:tc>
      </w:tr>
      <w:tr w:rsidR="0075352D" w:rsidRPr="00650CB3">
        <w:tc>
          <w:tcPr>
            <w:tcW w:w="7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IV</w:t>
            </w:r>
          </w:p>
        </w:tc>
        <w:tc>
          <w:tcPr>
            <w:tcW w:w="652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Bireylerin davranışlarında hiçbir toplumsal kısıtlama olmaması gerektiğini savunan siyasi ideolojidir.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650CB3">
              <w:rPr>
                <w:b/>
                <w:bCs/>
              </w:rPr>
              <w:t>DETERMİNİZM</w:t>
            </w:r>
          </w:p>
        </w:tc>
      </w:tr>
      <w:tr w:rsidR="0075352D" w:rsidRPr="00650CB3">
        <w:tc>
          <w:tcPr>
            <w:tcW w:w="7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V</w:t>
            </w:r>
          </w:p>
        </w:tc>
        <w:tc>
          <w:tcPr>
            <w:tcW w:w="652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Olaylar ve seçimler karşısında verilen iyi ve kötüyü ifade eden yargılardır.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00650CB3">
              <w:rPr>
                <w:b/>
                <w:bCs/>
              </w:rPr>
              <w:t>LİBERTERYANİZM</w:t>
            </w:r>
          </w:p>
        </w:tc>
      </w:tr>
    </w:tbl>
    <w:p w:rsidR="0075352D" w:rsidRDefault="0075352D" w:rsidP="00437D6D"/>
    <w:p w:rsidR="0075352D" w:rsidRDefault="0075352D" w:rsidP="003A2537">
      <w:pPr>
        <w:pStyle w:val="ListParagraph"/>
        <w:ind w:left="5316" w:firstLine="348"/>
      </w:pPr>
      <w:r>
        <w:t>HAK ETTİĞİNİZİ ALMANIZ DİLEĞİYLE! BAŞARILAR!</w:t>
      </w:r>
    </w:p>
    <w:p w:rsidR="0075352D" w:rsidRDefault="0075352D" w:rsidP="00730A6F">
      <w:pPr>
        <w:pStyle w:val="ListParagraph"/>
        <w:ind w:left="5316" w:firstLine="348"/>
        <w:jc w:val="center"/>
      </w:pPr>
    </w:p>
    <w:p w:rsidR="0075352D" w:rsidRDefault="0075352D" w:rsidP="006807AF">
      <w:pPr>
        <w:ind w:firstLine="708"/>
        <w:jc w:val="both"/>
      </w:pPr>
      <w:r>
        <w:t>NOT: KLASİK SORULARIN YANITLARINI KÂĞIDIN ARKASINA YAZINIZ.</w:t>
      </w:r>
    </w:p>
    <w:p w:rsidR="0075352D" w:rsidRDefault="0075352D" w:rsidP="00437D6D">
      <w:pPr>
        <w:jc w:val="center"/>
        <w:rPr>
          <w:b/>
          <w:bCs/>
          <w:sz w:val="24"/>
          <w:szCs w:val="24"/>
        </w:rPr>
      </w:pPr>
    </w:p>
    <w:p w:rsidR="0075352D" w:rsidRDefault="0075352D" w:rsidP="00437D6D">
      <w:pPr>
        <w:jc w:val="center"/>
        <w:rPr>
          <w:b/>
          <w:bCs/>
          <w:sz w:val="24"/>
          <w:szCs w:val="24"/>
        </w:rPr>
      </w:pPr>
    </w:p>
    <w:p w:rsidR="0075352D" w:rsidRPr="004E02D3" w:rsidRDefault="0075352D" w:rsidP="00437D6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</w:t>
      </w:r>
      <w:r w:rsidRPr="004E02D3">
        <w:rPr>
          <w:b/>
          <w:bCs/>
          <w:sz w:val="24"/>
          <w:szCs w:val="24"/>
        </w:rPr>
        <w:t>SORULAR</w:t>
      </w:r>
      <w:r>
        <w:rPr>
          <w:b/>
          <w:bCs/>
          <w:sz w:val="24"/>
          <w:szCs w:val="24"/>
        </w:rPr>
        <w:t>.</w:t>
      </w:r>
    </w:p>
    <w:p w:rsidR="0075352D" w:rsidRPr="00437D6D" w:rsidRDefault="0075352D" w:rsidP="00437D6D">
      <w:pPr>
        <w:pStyle w:val="ListParagraph"/>
        <w:numPr>
          <w:ilvl w:val="0"/>
          <w:numId w:val="4"/>
        </w:numPr>
        <w:rPr>
          <w:b/>
          <w:bCs/>
          <w:i/>
          <w:iCs/>
          <w:sz w:val="24"/>
          <w:szCs w:val="24"/>
        </w:rPr>
      </w:pPr>
      <w:r w:rsidRPr="00437D6D">
        <w:rPr>
          <w:b/>
          <w:bCs/>
          <w:i/>
          <w:iCs/>
          <w:sz w:val="24"/>
          <w:szCs w:val="24"/>
        </w:rPr>
        <w:t>Ahlak felsefesinin problemlerinden beş tanesini yazınız.(20 puan)</w:t>
      </w:r>
    </w:p>
    <w:p w:rsidR="0075352D" w:rsidRPr="00437D6D" w:rsidRDefault="0075352D" w:rsidP="00437D6D">
      <w:pPr>
        <w:pStyle w:val="ListParagraph"/>
        <w:numPr>
          <w:ilvl w:val="0"/>
          <w:numId w:val="4"/>
        </w:num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Anadolu Bilgeliğindeki ahlak anlayışının temsilcilerinden MEVLANA’nın ahlak görüşlerinden dört tanesini yazınız</w:t>
      </w:r>
      <w:r w:rsidRPr="00437D6D">
        <w:rPr>
          <w:b/>
          <w:bCs/>
          <w:i/>
          <w:iCs/>
          <w:sz w:val="24"/>
          <w:szCs w:val="24"/>
        </w:rPr>
        <w:t>.(16 puan)</w:t>
      </w:r>
    </w:p>
    <w:p w:rsidR="0075352D" w:rsidRPr="00437D6D" w:rsidRDefault="0075352D" w:rsidP="00437D6D">
      <w:pPr>
        <w:pStyle w:val="ListParagraph"/>
        <w:numPr>
          <w:ilvl w:val="0"/>
          <w:numId w:val="4"/>
        </w:numPr>
        <w:rPr>
          <w:b/>
          <w:bCs/>
          <w:i/>
          <w:iCs/>
          <w:sz w:val="24"/>
          <w:szCs w:val="24"/>
        </w:rPr>
      </w:pPr>
      <w:r w:rsidRPr="00437D6D">
        <w:rPr>
          <w:b/>
          <w:bCs/>
          <w:i/>
          <w:iCs/>
          <w:sz w:val="24"/>
          <w:szCs w:val="24"/>
        </w:rPr>
        <w:t>İdeal düzenin olabileceğini</w:t>
      </w:r>
      <w:r>
        <w:rPr>
          <w:b/>
          <w:bCs/>
          <w:i/>
          <w:iCs/>
          <w:sz w:val="24"/>
          <w:szCs w:val="24"/>
        </w:rPr>
        <w:t xml:space="preserve"> kabul etmeyen görüşleri açıklayınız</w:t>
      </w:r>
      <w:r w:rsidRPr="00437D6D">
        <w:rPr>
          <w:b/>
          <w:bCs/>
          <w:i/>
          <w:iCs/>
          <w:sz w:val="24"/>
          <w:szCs w:val="24"/>
        </w:rPr>
        <w:t>.(9 puan)</w:t>
      </w:r>
    </w:p>
    <w:p w:rsidR="0075352D" w:rsidRPr="00437D6D" w:rsidRDefault="0075352D" w:rsidP="00437D6D">
      <w:pPr>
        <w:pStyle w:val="ListParagraph"/>
        <w:numPr>
          <w:ilvl w:val="0"/>
          <w:numId w:val="4"/>
        </w:numPr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İstenilen ütopyaların adlarını </w:t>
      </w:r>
      <w:r w:rsidRPr="00437D6D">
        <w:rPr>
          <w:b/>
          <w:bCs/>
          <w:i/>
          <w:iCs/>
          <w:sz w:val="24"/>
          <w:szCs w:val="24"/>
        </w:rPr>
        <w:t>yazınız.(10 puan)</w:t>
      </w:r>
    </w:p>
    <w:p w:rsidR="0075352D" w:rsidRPr="00437D6D" w:rsidRDefault="0075352D" w:rsidP="00437D6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6807AF">
        <w:rPr>
          <w:b/>
          <w:bCs/>
        </w:rPr>
        <w:t>Aşağıda verilen bilgileri doğru olması durumunda D ( X  ) Yanlış ise Y ( X ) şeklinde işaretleyiniz.( 8</w:t>
      </w:r>
      <w:r w:rsidRPr="001B22A8">
        <w:rPr>
          <w:b/>
          <w:bCs/>
        </w:rPr>
        <w:t xml:space="preserve"> puan)</w:t>
      </w:r>
    </w:p>
    <w:p w:rsidR="0075352D" w:rsidRDefault="0075352D" w:rsidP="00437D6D">
      <w:pPr>
        <w:pStyle w:val="ListParagraph"/>
        <w:spacing w:after="120"/>
      </w:pPr>
      <w:r>
        <w:t>Varoluşçuluk, ahlaki eylemin amacının haz olduğunu kabul eder.</w:t>
      </w:r>
      <w:r w:rsidRPr="006807AF">
        <w:rPr>
          <w:b/>
          <w:bCs/>
        </w:rPr>
        <w:t>D (  )  Y (  )</w:t>
      </w:r>
    </w:p>
    <w:p w:rsidR="0075352D" w:rsidRDefault="0075352D" w:rsidP="00437D6D">
      <w:pPr>
        <w:pStyle w:val="ListParagraph"/>
        <w:spacing w:before="100" w:beforeAutospacing="1" w:after="120"/>
      </w:pPr>
      <w:r>
        <w:t>Ahlak yargıları genel-geçer yargılar değildir.</w:t>
      </w:r>
      <w:r w:rsidRPr="006807AF">
        <w:rPr>
          <w:b/>
          <w:bCs/>
        </w:rPr>
        <w:t>D (  )  Y (  )</w:t>
      </w:r>
    </w:p>
    <w:p w:rsidR="0075352D" w:rsidRDefault="0075352D" w:rsidP="00437D6D">
      <w:pPr>
        <w:pStyle w:val="ListParagraph"/>
        <w:spacing w:before="100" w:beforeAutospacing="1" w:after="120"/>
      </w:pPr>
      <w:r>
        <w:t>Bürokrasi,  toplumun devlet kurumları dışında, kendi çıkar ve amaç gerçekleştirmek için oluşturduğu örgütlenmelerdir.</w:t>
      </w:r>
      <w:r w:rsidRPr="006807AF">
        <w:rPr>
          <w:b/>
          <w:bCs/>
        </w:rPr>
        <w:t>D (  )  Y (  )</w:t>
      </w:r>
    </w:p>
    <w:p w:rsidR="0075352D" w:rsidRDefault="0075352D" w:rsidP="00111874">
      <w:pPr>
        <w:pStyle w:val="ListParagraph"/>
        <w:spacing w:before="100" w:beforeAutospacing="1" w:after="120"/>
      </w:pPr>
      <w:r>
        <w:t xml:space="preserve">K. Marx’a göre insanlar ekonomik, siyasal ve toplumsal alanda eşit olmalıdır. </w:t>
      </w:r>
      <w:r w:rsidRPr="006807AF">
        <w:rPr>
          <w:b/>
          <w:bCs/>
        </w:rPr>
        <w:t>D (  )  Y (  )</w:t>
      </w:r>
    </w:p>
    <w:p w:rsidR="0075352D" w:rsidRDefault="0075352D" w:rsidP="00111874">
      <w:pPr>
        <w:spacing w:after="0"/>
        <w:rPr>
          <w:b/>
          <w:bCs/>
          <w:color w:val="000000"/>
        </w:rPr>
      </w:pPr>
      <w:r>
        <w:t xml:space="preserve">         6</w:t>
      </w:r>
      <w:r w:rsidRPr="006807AF">
        <w:rPr>
          <w:b/>
          <w:bCs/>
        </w:rPr>
        <w:t xml:space="preserve">.  </w:t>
      </w:r>
      <w:r w:rsidRPr="006807AF">
        <w:rPr>
          <w:b/>
          <w:bCs/>
          <w:color w:val="000000"/>
        </w:rPr>
        <w:t xml:space="preserve">Aşağıdaki boş bırakılan yerlere </w:t>
      </w:r>
      <w:r>
        <w:rPr>
          <w:b/>
          <w:bCs/>
          <w:color w:val="000000"/>
        </w:rPr>
        <w:t xml:space="preserve">tanımı yapılan </w:t>
      </w:r>
      <w:r w:rsidRPr="006807AF">
        <w:rPr>
          <w:b/>
          <w:bCs/>
          <w:color w:val="000000"/>
        </w:rPr>
        <w:t>ilgili kavramları yazınız</w:t>
      </w:r>
      <w:r w:rsidRPr="00111874">
        <w:rPr>
          <w:color w:val="000000"/>
        </w:rPr>
        <w:t>.</w:t>
      </w:r>
      <w:r>
        <w:rPr>
          <w:color w:val="000000"/>
        </w:rPr>
        <w:t xml:space="preserve">( Sofizm, geleneksel egemenlik, karizmatik egemenlik, anarşizm, hak, meşruiyet, yönetim, ahlaki eylem) </w:t>
      </w:r>
      <w:r w:rsidRPr="00111874">
        <w:rPr>
          <w:b/>
          <w:bCs/>
          <w:color w:val="000000"/>
        </w:rPr>
        <w:t>(12 puan)</w:t>
      </w:r>
    </w:p>
    <w:p w:rsidR="0075352D" w:rsidRDefault="0075352D" w:rsidP="008009D1">
      <w:pPr>
        <w:spacing w:after="120"/>
      </w:pPr>
      <w:r>
        <w:t xml:space="preserve">              ……………………………….: İnsan doğasının özü itibariyle iyi olduğunu ve insan yaşamında karşılaşılan kötülüklerin, din, devlet, ahlak, hukuk gibi kurumların baskısından kaynaklandığını savunur.</w:t>
      </w:r>
    </w:p>
    <w:p w:rsidR="0075352D" w:rsidRDefault="0075352D" w:rsidP="008009D1">
      <w:pPr>
        <w:spacing w:after="120"/>
      </w:pPr>
      <w:r>
        <w:t>……………………………..: Egemenliğin geleneklere dayandığı siyasi otorite biçimidir.</w:t>
      </w:r>
    </w:p>
    <w:p w:rsidR="0075352D" w:rsidRDefault="0075352D" w:rsidP="008009D1">
      <w:pPr>
        <w:spacing w:after="120"/>
      </w:pPr>
      <w:r>
        <w:t>……………………………  : Kullanma, isteme yetkisine sahip olduğumuz şeyleri ifade eder.</w:t>
      </w:r>
    </w:p>
    <w:p w:rsidR="0075352D" w:rsidRDefault="0075352D" w:rsidP="008009D1">
      <w:pPr>
        <w:spacing w:after="120"/>
      </w:pPr>
      <w:r>
        <w:t>……………………………. : Bir örgütün ya da kurumun belirlenen ilke ve amaçlar doğrultusunda işletilmesidir.</w:t>
      </w:r>
    </w:p>
    <w:p w:rsidR="0075352D" w:rsidRPr="00200F96" w:rsidRDefault="0075352D" w:rsidP="00111874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noProof/>
        </w:rPr>
        <w:pict>
          <v:shape id="Text Box 3" o:spid="_x0000_s1028" type="#_x0000_t202" style="position:absolute;left:0;text-align:left;margin-left:37.5pt;margin-top:29.05pt;width:492.45pt;height:72.75pt;z-index:251659264;visibility:visible">
            <v:textbox>
              <w:txbxContent>
                <w:p w:rsidR="0075352D" w:rsidRDefault="0075352D" w:rsidP="008009D1">
                  <w:pPr>
                    <w:spacing w:after="0"/>
                  </w:pPr>
                  <w:r>
                    <w:t>Bürokrasi, bir toplumsal yapı içinde örgütlenmiş olan, genel kural ve işleyişi ilkelerine göre çalışan profesyonel görevliler grubudur. Bürokrasiyi belirleyen özellikler; hiyerarşik  bir yapı, oldukça gelişmiş bir işbölümü ve görevlerde uzmanlaşmadır.</w:t>
                  </w:r>
                </w:p>
                <w:p w:rsidR="0075352D" w:rsidRDefault="0075352D" w:rsidP="008009D1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 w:rsidRPr="00200F96">
        <w:rPr>
          <w:rFonts w:ascii="Times New Roman" w:hAnsi="Times New Roman" w:cs="Times New Roman"/>
          <w:b/>
          <w:bCs/>
          <w:sz w:val="20"/>
          <w:szCs w:val="20"/>
        </w:rPr>
        <w:t>Metin kutusunda verilen açıklamanın siyaset felsefesinde hangiprobleme ait olduğunu yazınız. (10 puan)</w:t>
      </w:r>
    </w:p>
    <w:p w:rsidR="0075352D" w:rsidRDefault="0075352D" w:rsidP="00D70F5B">
      <w:pPr>
        <w:spacing w:before="100" w:beforeAutospacing="1" w:after="120"/>
      </w:pPr>
    </w:p>
    <w:p w:rsidR="0075352D" w:rsidRDefault="0075352D" w:rsidP="00111874">
      <w:pPr>
        <w:spacing w:after="120"/>
      </w:pPr>
    </w:p>
    <w:p w:rsidR="0075352D" w:rsidRDefault="0075352D" w:rsidP="00111874">
      <w:pPr>
        <w:spacing w:after="120"/>
      </w:pPr>
    </w:p>
    <w:p w:rsidR="0075352D" w:rsidRPr="00111874" w:rsidRDefault="0075352D" w:rsidP="00111874">
      <w:pPr>
        <w:spacing w:after="0"/>
      </w:pPr>
    </w:p>
    <w:p w:rsidR="0075352D" w:rsidRPr="00437D6D" w:rsidRDefault="0075352D" w:rsidP="00D70F5B">
      <w:pPr>
        <w:pStyle w:val="ListParagraph"/>
        <w:numPr>
          <w:ilvl w:val="0"/>
          <w:numId w:val="6"/>
        </w:numPr>
      </w:pPr>
      <w:r w:rsidRPr="00200F96">
        <w:rPr>
          <w:b/>
          <w:bCs/>
        </w:rPr>
        <w:t>Aşağıdaki cümleleri özgürlükle ilgili verilen kavramlar ile eşleştiriniz</w:t>
      </w:r>
      <w:r>
        <w:t xml:space="preserve"> .</w:t>
      </w:r>
      <w:r w:rsidRPr="00D70F5B">
        <w:rPr>
          <w:b/>
          <w:bCs/>
        </w:rPr>
        <w:t>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6379"/>
        <w:gridCol w:w="545"/>
        <w:gridCol w:w="2374"/>
      </w:tblGrid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</w:t>
            </w:r>
          </w:p>
        </w:tc>
        <w:tc>
          <w:tcPr>
            <w:tcW w:w="637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Devlet ve tüm baskıcı kurumlar ortadan kaldırılmalıdır.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İNDETERMİNİZM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II</w:t>
            </w:r>
          </w:p>
        </w:tc>
        <w:tc>
          <w:tcPr>
            <w:tcW w:w="637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“Kader her şeyi belirlemiştir ancak insan kendi kaderini kendisi belirleyebilir.”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ANARŞİZM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III</w:t>
            </w:r>
          </w:p>
        </w:tc>
        <w:tc>
          <w:tcPr>
            <w:tcW w:w="637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“Bırakınız yapsınlar; bırakınız geçsinler!”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OTODETERMİNİZM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IV</w:t>
            </w:r>
          </w:p>
        </w:tc>
        <w:tc>
          <w:tcPr>
            <w:tcW w:w="637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“Her davranış neden-sonuç ilişkisine dayanıyor.”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DETERMİNİZM</w:t>
            </w:r>
          </w:p>
        </w:tc>
      </w:tr>
      <w:tr w:rsidR="0075352D" w:rsidRPr="00650CB3">
        <w:trPr>
          <w:trHeight w:val="23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V</w:t>
            </w:r>
          </w:p>
        </w:tc>
        <w:tc>
          <w:tcPr>
            <w:tcW w:w="637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</w:pPr>
            <w:r w:rsidRPr="00650CB3">
              <w:t>“Olması istenen en iyi  davranış, yaratıcı ve spontane bir davranış ya da kayıtsızlık halidir.”</w:t>
            </w:r>
          </w:p>
        </w:tc>
        <w:tc>
          <w:tcPr>
            <w:tcW w:w="54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  <w:color w:val="D9D9D9"/>
              </w:rPr>
            </w:pPr>
            <w:r w:rsidRPr="00650CB3">
              <w:rPr>
                <w:b/>
                <w:bCs/>
                <w:color w:val="D9D9D9"/>
              </w:rPr>
              <w:t>?</w:t>
            </w:r>
          </w:p>
        </w:tc>
        <w:tc>
          <w:tcPr>
            <w:tcW w:w="2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b/>
                <w:bCs/>
              </w:rPr>
            </w:pPr>
            <w:r w:rsidRPr="00650CB3">
              <w:rPr>
                <w:b/>
                <w:bCs/>
              </w:rPr>
              <w:t>LİBERTERYANİZM</w:t>
            </w:r>
          </w:p>
        </w:tc>
      </w:tr>
    </w:tbl>
    <w:p w:rsidR="0075352D" w:rsidRDefault="0075352D" w:rsidP="00882463">
      <w:pPr>
        <w:pStyle w:val="ListParagraph"/>
        <w:ind w:left="5316" w:firstLine="348"/>
      </w:pPr>
      <w:r>
        <w:t>HAK ETTİĞİNİZİ ALMANIZ DİLEĞİYLE! BAŞARILAR!</w:t>
      </w:r>
    </w:p>
    <w:p w:rsidR="0075352D" w:rsidRDefault="0075352D" w:rsidP="00132EDF">
      <w:pPr>
        <w:ind w:firstLine="708"/>
        <w:jc w:val="both"/>
      </w:pPr>
    </w:p>
    <w:p w:rsidR="0075352D" w:rsidRDefault="0075352D" w:rsidP="00132EDF">
      <w:pPr>
        <w:ind w:firstLine="708"/>
        <w:jc w:val="both"/>
      </w:pPr>
      <w:r>
        <w:t>NOT: KLASİK SORULARIN YANITLARINI KÂĞIDIN ARKASINA YAZINIZ.</w:t>
      </w:r>
    </w:p>
    <w:p w:rsidR="0075352D" w:rsidRPr="004E02D3" w:rsidRDefault="0075352D" w:rsidP="00CF792C">
      <w:pPr>
        <w:pStyle w:val="ListParagraph"/>
        <w:spacing w:before="100" w:beforeAutospacing="1" w:after="120"/>
        <w:jc w:val="center"/>
        <w:rPr>
          <w:b/>
          <w:bCs/>
        </w:rPr>
      </w:pPr>
      <w:r>
        <w:rPr>
          <w:b/>
          <w:bCs/>
        </w:rPr>
        <w:t>.</w:t>
      </w:r>
      <w:r w:rsidRPr="004E02D3">
        <w:rPr>
          <w:b/>
          <w:bCs/>
        </w:rPr>
        <w:t>SORULAR</w:t>
      </w:r>
      <w:r>
        <w:rPr>
          <w:b/>
          <w:bCs/>
        </w:rPr>
        <w:t>..</w:t>
      </w:r>
    </w:p>
    <w:p w:rsidR="0075352D" w:rsidRPr="00CF792C" w:rsidRDefault="0075352D" w:rsidP="00CF792C">
      <w:pPr>
        <w:pStyle w:val="ListParagraph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Devlet ne tür bir varlıktır? “Yapay“ bir varlık olarak kabul eden görüşü açıklayınız.</w:t>
      </w:r>
      <w:r w:rsidRPr="00CF79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(20 puan)</w:t>
      </w:r>
    </w:p>
    <w:p w:rsidR="0075352D" w:rsidRPr="00CF792C" w:rsidRDefault="0075352D" w:rsidP="00CF792C">
      <w:pPr>
        <w:pStyle w:val="ListParagraph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Anadolu Bilgeliğindeki ahlak anlayışının temsilcilerinden Hoca Ahmet Yesevi’nin ahlak görüşlerinden dört tanesini yazınız</w:t>
      </w:r>
      <w:r w:rsidRPr="00CF79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.(16 puan)</w:t>
      </w:r>
    </w:p>
    <w:p w:rsidR="0075352D" w:rsidRPr="00CF792C" w:rsidRDefault="0075352D" w:rsidP="00CF792C">
      <w:pPr>
        <w:pStyle w:val="ListParagraph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F79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İktidar kaynağını nereden alır? Yazınız.(9 puan)</w:t>
      </w:r>
    </w:p>
    <w:p w:rsidR="0075352D" w:rsidRDefault="0075352D" w:rsidP="00CF792C">
      <w:pPr>
        <w:pStyle w:val="ListParagraph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F79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Bürokrasiden vazgeçilebilir mi?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(10 puan)</w:t>
      </w:r>
    </w:p>
    <w:p w:rsidR="0075352D" w:rsidRDefault="0075352D" w:rsidP="00132ED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32EDF">
        <w:rPr>
          <w:rFonts w:ascii="Times New Roman" w:hAnsi="Times New Roman" w:cs="Times New Roman"/>
          <w:b/>
          <w:bCs/>
          <w:sz w:val="24"/>
          <w:szCs w:val="24"/>
        </w:rPr>
        <w:t>Aşağıda verilen bilgileri doğru olması durumunda D ( X  ) Yanlış ise Y ( X ) şeklinde işaretleyiniz.( 8 puan)</w:t>
      </w:r>
    </w:p>
    <w:p w:rsidR="0075352D" w:rsidRPr="00FF34B6" w:rsidRDefault="0075352D" w:rsidP="00FF34B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 xml:space="preserve">Devlet; belli bir toprak parçası üzerinde yaşayan, ortak amaç ve ülkü birliğine sahip insanların, egemenlik içinde oluşturdukları en büyük siyasal örgütlenmedir. </w:t>
      </w:r>
      <w:r w:rsidRPr="00FF34B6">
        <w:rPr>
          <w:rFonts w:ascii="Times New Roman" w:hAnsi="Times New Roman" w:cs="Times New Roman"/>
          <w:b/>
          <w:bCs/>
          <w:sz w:val="24"/>
          <w:szCs w:val="24"/>
        </w:rPr>
        <w:t>D (  ) Y (  )</w:t>
      </w:r>
    </w:p>
    <w:p w:rsidR="0075352D" w:rsidRPr="00FF34B6" w:rsidRDefault="0075352D" w:rsidP="00FF34B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İdeal düzeni eşitliğe dayandıran yaklaşım kapitalist devlet anlayışını ortaya çıkarmıştır.</w:t>
      </w:r>
      <w:r>
        <w:rPr>
          <w:rFonts w:ascii="Times New Roman" w:hAnsi="Times New Roman" w:cs="Times New Roman"/>
          <w:b/>
          <w:bCs/>
          <w:sz w:val="24"/>
          <w:szCs w:val="24"/>
        </w:rPr>
        <w:t>D (  ) Y ( )</w:t>
      </w:r>
    </w:p>
    <w:p w:rsidR="0075352D" w:rsidRPr="00FF34B6" w:rsidRDefault="0075352D" w:rsidP="00FF34B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Özgürlük; insan içindeki adalet terazisi , yüksek yargı gücüdür.        </w:t>
      </w:r>
      <w:r w:rsidRPr="00FF34B6">
        <w:rPr>
          <w:rFonts w:ascii="Times New Roman" w:hAnsi="Times New Roman" w:cs="Times New Roman"/>
          <w:b/>
          <w:bCs/>
          <w:sz w:val="24"/>
          <w:szCs w:val="24"/>
        </w:rPr>
        <w:t>D (  ) Y (  )</w:t>
      </w:r>
    </w:p>
    <w:p w:rsidR="0075352D" w:rsidRPr="00FF34B6" w:rsidRDefault="0075352D" w:rsidP="00FF34B6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>Mevlana’ya göre, insan için Tanrı katına ulaşmanın tek yolu aşktır.</w:t>
      </w:r>
      <w:r w:rsidRPr="00FF34B6">
        <w:rPr>
          <w:rFonts w:ascii="Times New Roman" w:hAnsi="Times New Roman" w:cs="Times New Roman"/>
          <w:b/>
          <w:bCs/>
          <w:sz w:val="24"/>
          <w:szCs w:val="24"/>
        </w:rPr>
        <w:t>D (  ) Y (  )</w:t>
      </w:r>
    </w:p>
    <w:p w:rsidR="0075352D" w:rsidRPr="000C4948" w:rsidRDefault="0075352D" w:rsidP="003F1181">
      <w:pPr>
        <w:pStyle w:val="ListParagraph"/>
        <w:numPr>
          <w:ilvl w:val="0"/>
          <w:numId w:val="8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boş bırakılan yerlere tanımı yapılan ilgili kavramları yazınız.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 Bilgi etiği, ahlaki değer, yasa, hukuk, meslek etiği, toplumcu ahlak, sorumluluk, kötü)</w:t>
      </w:r>
      <w:r w:rsidRPr="00132E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Pr="000C49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 puan)</w:t>
      </w:r>
    </w:p>
    <w:p w:rsidR="0075352D" w:rsidRPr="000C4948" w:rsidRDefault="0075352D" w:rsidP="003F1181">
      <w:pPr>
        <w:pStyle w:val="ListParagraph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İşe giriş,ücretlendirme, iş yerinde güvenlik, konularını inceleyen etiğin alanıdır .</w:t>
      </w:r>
    </w:p>
    <w:p w:rsidR="0075352D" w:rsidRPr="000C4948" w:rsidRDefault="0075352D" w:rsidP="003F1181">
      <w:pPr>
        <w:pStyle w:val="ListParagraph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0C4948">
        <w:rPr>
          <w:rFonts w:ascii="Times New Roman" w:hAnsi="Times New Roman" w:cs="Times New Roman"/>
          <w:sz w:val="24"/>
          <w:szCs w:val="24"/>
        </w:rPr>
        <w:t>.: Bir toplumu oluşturan bireyler arasındaki ilişkileri düzenleyen yazılı kuralların bütünüdür.</w:t>
      </w:r>
    </w:p>
    <w:p w:rsidR="0075352D" w:rsidRPr="000C4948" w:rsidRDefault="0075352D" w:rsidP="003F1181">
      <w:pPr>
        <w:pStyle w:val="ListParagraph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:rsidR="0075352D" w:rsidRPr="000C4948" w:rsidRDefault="0075352D" w:rsidP="003F1181">
      <w:pPr>
        <w:pStyle w:val="ListParagraph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75352D" w:rsidRPr="000C4948" w:rsidRDefault="0075352D" w:rsidP="00ED614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Text Box 4" o:spid="_x0000_s1029" type="#_x0000_t202" style="position:absolute;left:0;text-align:left;margin-left:12.3pt;margin-top:19.45pt;width:517.65pt;height:72.75pt;z-index:251660288;visibility:visible">
            <v:textbox>
              <w:txbxContent>
                <w:p w:rsidR="0075352D" w:rsidRPr="000C4948" w:rsidRDefault="0075352D" w:rsidP="00ED614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49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Dünyanın yönetimi üç büyük blok tarafından gerçekleşmektedir. Halk sürekli olarak televizyonlardan soğuk savaş ve şiddete dayalı propagandaya maruz kalmaktadır. İnsanların geçmiş ile bütün izleri silinmiştir. Bireylerin düşünmeleri ve sorgulamaları yasaklanmıştır.</w:t>
                  </w:r>
                </w:p>
                <w:p w:rsidR="0075352D" w:rsidRDefault="0075352D" w:rsidP="00ED614D">
                  <w:pPr>
                    <w:spacing w:after="0"/>
                  </w:pPr>
                  <w:r>
                    <w:t>……………………………………………………..    ……………………………………………………………………..</w:t>
                  </w:r>
                </w:p>
              </w:txbxContent>
            </v:textbox>
          </v:shape>
        </w:pict>
      </w:r>
      <w:r w:rsidRPr="00132EDF">
        <w:rPr>
          <w:rFonts w:ascii="Times New Roman" w:hAnsi="Times New Roman" w:cs="Times New Roman"/>
          <w:b/>
          <w:bCs/>
          <w:sz w:val="24"/>
          <w:szCs w:val="24"/>
        </w:rPr>
        <w:t>Metin kutusunda verilen ütopyanın adı ve hangi filozofa ait olduğunu yazınız.</w:t>
      </w:r>
      <w:r w:rsidRPr="000C4948">
        <w:rPr>
          <w:rFonts w:ascii="Times New Roman" w:hAnsi="Times New Roman" w:cs="Times New Roman"/>
          <w:b/>
          <w:bCs/>
          <w:sz w:val="24"/>
          <w:szCs w:val="24"/>
        </w:rPr>
        <w:t>(10 puan)</w:t>
      </w:r>
    </w:p>
    <w:p w:rsidR="0075352D" w:rsidRPr="000C4948" w:rsidRDefault="0075352D" w:rsidP="00ED614D">
      <w:p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75352D" w:rsidRPr="000C4948" w:rsidRDefault="0075352D" w:rsidP="00ED61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75352D" w:rsidRPr="000C4948" w:rsidRDefault="0075352D" w:rsidP="00ED614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5352D" w:rsidRPr="000C4948" w:rsidRDefault="0075352D" w:rsidP="00ED614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Aşağıdaki cümleleri  ilgili verilen kavramlar ile eşleştiriniz .</w:t>
      </w:r>
      <w:r w:rsidRPr="000C4948">
        <w:rPr>
          <w:rFonts w:ascii="Times New Roman" w:hAnsi="Times New Roman" w:cs="Times New Roman"/>
          <w:b/>
          <w:bCs/>
          <w:sz w:val="24"/>
          <w:szCs w:val="24"/>
        </w:rPr>
        <w:t>(15 puan)</w:t>
      </w: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804"/>
        <w:gridCol w:w="425"/>
        <w:gridCol w:w="2552"/>
      </w:tblGrid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Düzen kavramı topluma, zamana ve insana göre değiştiğinden ideal bir toplum düzeni yoktur.</w:t>
            </w:r>
          </w:p>
        </w:tc>
        <w:tc>
          <w:tcPr>
            <w:tcW w:w="42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İNDETERMİNİZM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680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İnsanın davranışları içten ve dıştan gelen nedenlerle belirlenmiştir.</w:t>
            </w:r>
          </w:p>
        </w:tc>
        <w:tc>
          <w:tcPr>
            <w:tcW w:w="42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SOFİZM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680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Kişi, kendi bilgi ve deneyimi ile kendini gerçekleştirdiği oranda özgürdür.</w:t>
            </w:r>
          </w:p>
        </w:tc>
        <w:tc>
          <w:tcPr>
            <w:tcW w:w="42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OTODETERMİNİZM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680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Bu yaşıma kadar gönlümce yaşadım.</w:t>
            </w:r>
          </w:p>
        </w:tc>
        <w:tc>
          <w:tcPr>
            <w:tcW w:w="42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DETERMİNİZM</w:t>
            </w:r>
          </w:p>
        </w:tc>
      </w:tr>
      <w:tr w:rsidR="0075352D" w:rsidRPr="00650CB3">
        <w:trPr>
          <w:trHeight w:val="23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680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425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LİBERTERYANİZM</w:t>
            </w:r>
          </w:p>
        </w:tc>
      </w:tr>
    </w:tbl>
    <w:p w:rsidR="0075352D" w:rsidRPr="00F43599" w:rsidRDefault="0075352D" w:rsidP="00200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99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75352D" w:rsidRDefault="0075352D" w:rsidP="004E02D3">
      <w:pPr>
        <w:pStyle w:val="ListParagraph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5352D" w:rsidRDefault="0075352D" w:rsidP="004E02D3">
      <w:pPr>
        <w:pStyle w:val="ListParagraph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4E02D3">
      <w:pPr>
        <w:pStyle w:val="ListParagraph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75352D" w:rsidRPr="004E02D3" w:rsidRDefault="0075352D" w:rsidP="004E02D3">
      <w:pPr>
        <w:pStyle w:val="ListParagraph"/>
        <w:spacing w:before="100" w:beforeAutospacing="1" w:after="1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..</w:t>
      </w:r>
      <w:r w:rsidRPr="00D31C80">
        <w:rPr>
          <w:b/>
          <w:bCs/>
          <w:sz w:val="24"/>
          <w:szCs w:val="24"/>
        </w:rPr>
        <w:t>SORULAR</w:t>
      </w:r>
      <w:r>
        <w:rPr>
          <w:b/>
          <w:bCs/>
          <w:sz w:val="24"/>
          <w:szCs w:val="24"/>
        </w:rPr>
        <w:t>..</w:t>
      </w:r>
    </w:p>
    <w:p w:rsidR="0075352D" w:rsidRPr="00AF2D51" w:rsidRDefault="0075352D" w:rsidP="006C6337">
      <w:pPr>
        <w:pStyle w:val="ListParagraph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2D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Erdemli yaşamın ölçütlerinden beş tanesini yazınız.( 15 puan)</w:t>
      </w:r>
    </w:p>
    <w:p w:rsidR="0075352D" w:rsidRPr="00AF2D51" w:rsidRDefault="0075352D" w:rsidP="00AF2D51">
      <w:pPr>
        <w:pStyle w:val="ListParagraph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Devletin “doğal bir varlık”olduğunu savunan görüşü açıklayınız(10</w:t>
      </w:r>
      <w:r w:rsidRPr="00AF2D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75352D" w:rsidRPr="00AF2D51" w:rsidRDefault="0075352D" w:rsidP="00AF2D51">
      <w:pPr>
        <w:pStyle w:val="ListParagraph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2D51">
        <w:rPr>
          <w:b/>
          <w:bCs/>
          <w:i/>
          <w:iCs/>
          <w:sz w:val="24"/>
          <w:szCs w:val="24"/>
        </w:rPr>
        <w:t>Anadolu Bilgeliğindeki ahlak anlayışının temsilcilerinden Hacı Bektaşi Veli’nin ahlak görüşlerinden dört tanesini yazınız</w:t>
      </w:r>
      <w:r w:rsidRPr="00AF2D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.(16 puan)</w:t>
      </w:r>
    </w:p>
    <w:p w:rsidR="0075352D" w:rsidRPr="00AF2D51" w:rsidRDefault="0075352D" w:rsidP="006C6337">
      <w:pPr>
        <w:pStyle w:val="ListParagraph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F2D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Siv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il toplumun özelliklerinden üç</w:t>
      </w:r>
      <w:r w:rsidRPr="00AF2D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tanesini yazınız? Sivil toplum örgütlerine dört örnek veriniz.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(14</w:t>
      </w:r>
      <w:r w:rsidRPr="00AF2D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75352D" w:rsidRPr="00D31C80" w:rsidRDefault="0075352D" w:rsidP="00060A2B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 </w:t>
      </w:r>
      <w:r>
        <w:rPr>
          <w:rFonts w:ascii="Times New Roman" w:hAnsi="Times New Roman" w:cs="Times New Roman"/>
          <w:b/>
          <w:bCs/>
          <w:sz w:val="24"/>
          <w:szCs w:val="24"/>
        </w:rPr>
        <w:t>bilgileri DOĞRU ise D (X</w:t>
      </w:r>
      <w:r w:rsidRPr="00AF2D51">
        <w:rPr>
          <w:rFonts w:ascii="Times New Roman" w:hAnsi="Times New Roman" w:cs="Times New Roman"/>
          <w:b/>
          <w:bCs/>
          <w:sz w:val="24"/>
          <w:szCs w:val="24"/>
        </w:rPr>
        <w:t>) YANLIŞ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ise Y</w:t>
      </w:r>
      <w:r w:rsidRPr="00AF2D51">
        <w:rPr>
          <w:rFonts w:ascii="Times New Roman" w:hAnsi="Times New Roman" w:cs="Times New Roman"/>
          <w:b/>
          <w:bCs/>
          <w:sz w:val="24"/>
          <w:szCs w:val="24"/>
        </w:rPr>
        <w:t>( X ) şeklinde işaretleyiniz.(</w:t>
      </w:r>
      <w:r w:rsidRPr="00D31C80">
        <w:rPr>
          <w:rFonts w:ascii="Times New Roman" w:hAnsi="Times New Roman" w:cs="Times New Roman"/>
          <w:b/>
          <w:bCs/>
          <w:sz w:val="24"/>
          <w:szCs w:val="24"/>
        </w:rPr>
        <w:t xml:space="preserve"> 8 puan)</w:t>
      </w:r>
    </w:p>
    <w:p w:rsidR="0075352D" w:rsidRPr="00D31C80" w:rsidRDefault="0075352D" w:rsidP="00D31C80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 xml:space="preserve">Kant, ahlakın temeline </w:t>
      </w:r>
      <w:r>
        <w:rPr>
          <w:rFonts w:ascii="Times New Roman" w:hAnsi="Times New Roman" w:cs="Times New Roman"/>
          <w:sz w:val="24"/>
          <w:szCs w:val="24"/>
        </w:rPr>
        <w:t xml:space="preserve">faydayı </w:t>
      </w:r>
      <w:r w:rsidRPr="00D31C80">
        <w:rPr>
          <w:rFonts w:ascii="Times New Roman" w:hAnsi="Times New Roman" w:cs="Times New Roman"/>
          <w:sz w:val="24"/>
          <w:szCs w:val="24"/>
        </w:rPr>
        <w:t>yerleştirir.</w:t>
      </w:r>
      <w:r w:rsidRPr="00A84521">
        <w:rPr>
          <w:rFonts w:ascii="Times New Roman" w:hAnsi="Times New Roman" w:cs="Times New Roman"/>
          <w:b/>
          <w:bCs/>
          <w:sz w:val="24"/>
          <w:szCs w:val="24"/>
        </w:rPr>
        <w:t>D (  )  Y (  )</w:t>
      </w:r>
    </w:p>
    <w:p w:rsidR="0075352D" w:rsidRPr="00D31C80" w:rsidRDefault="0075352D" w:rsidP="00D31C80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 xml:space="preserve">“İnsan, her şeyin ölçüsüdür.” diyen Protagoras’a göre ideal devlet düzeni kurulamaz. </w:t>
      </w:r>
      <w:r w:rsidRPr="00A84521">
        <w:rPr>
          <w:rFonts w:ascii="Times New Roman" w:hAnsi="Times New Roman" w:cs="Times New Roman"/>
          <w:b/>
          <w:bCs/>
          <w:sz w:val="24"/>
          <w:szCs w:val="24"/>
        </w:rPr>
        <w:t>D (  )  Y (  )</w:t>
      </w:r>
    </w:p>
    <w:p w:rsidR="0075352D" w:rsidRPr="00D31C80" w:rsidRDefault="0075352D" w:rsidP="00D31C80">
      <w:pPr>
        <w:pStyle w:val="ListParagraph"/>
        <w:numPr>
          <w:ilvl w:val="0"/>
          <w:numId w:val="16"/>
        </w:num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Liberalizm;</w:t>
      </w:r>
      <w:r w:rsidRPr="00D31C80">
        <w:rPr>
          <w:rFonts w:ascii="Times New Roman" w:hAnsi="Times New Roman" w:cs="Times New Roman"/>
          <w:sz w:val="24"/>
          <w:szCs w:val="24"/>
        </w:rPr>
        <w:t xml:space="preserve"> siyasette, ekonomide, dinde ve diğer alanlarda bireysel egemenliğe önem verir</w:t>
      </w:r>
      <w:r w:rsidRPr="00A84521">
        <w:rPr>
          <w:rFonts w:ascii="Times New Roman" w:hAnsi="Times New Roman" w:cs="Times New Roman"/>
          <w:b/>
          <w:bCs/>
          <w:sz w:val="24"/>
          <w:szCs w:val="24"/>
        </w:rPr>
        <w:t>D(  )Y (  )</w:t>
      </w:r>
    </w:p>
    <w:p w:rsidR="0075352D" w:rsidRDefault="0075352D" w:rsidP="00D31C80">
      <w:pPr>
        <w:pStyle w:val="ListParagraph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Evrensel ahlak yasasını öznel temele dayandıran H.Bergson’a göre insan neyin iyi ne</w:t>
      </w:r>
      <w:r>
        <w:rPr>
          <w:rFonts w:ascii="Times New Roman" w:hAnsi="Times New Roman" w:cs="Times New Roman"/>
          <w:sz w:val="24"/>
          <w:szCs w:val="24"/>
        </w:rPr>
        <w:t xml:space="preserve">yin kötü olduğunu ancak FAYDA eylemi ile </w:t>
      </w:r>
      <w:r w:rsidRPr="00D31C80">
        <w:rPr>
          <w:rFonts w:ascii="Times New Roman" w:hAnsi="Times New Roman" w:cs="Times New Roman"/>
          <w:sz w:val="24"/>
          <w:szCs w:val="24"/>
        </w:rPr>
        <w:t xml:space="preserve">bilir.  </w:t>
      </w:r>
      <w:r w:rsidRPr="00A84521">
        <w:rPr>
          <w:rFonts w:ascii="Times New Roman" w:hAnsi="Times New Roman" w:cs="Times New Roman"/>
          <w:b/>
          <w:bCs/>
          <w:sz w:val="24"/>
          <w:szCs w:val="24"/>
        </w:rPr>
        <w:t>D (  )  Y (  )</w:t>
      </w:r>
    </w:p>
    <w:p w:rsidR="0075352D" w:rsidRPr="000C4948" w:rsidRDefault="0075352D" w:rsidP="00D31C80">
      <w:pPr>
        <w:pStyle w:val="ListParagraph"/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boş bırakılan yerlere tanımı yapılan  ilgili kavramları yazınız</w:t>
      </w:r>
      <w:r w:rsidRPr="000C4948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 meslek etiği, bilgi etiği, </w:t>
      </w:r>
      <w:r w:rsidRPr="00730A6F">
        <w:rPr>
          <w:rFonts w:ascii="Times New Roman" w:hAnsi="Times New Roman" w:cs="Times New Roman"/>
          <w:color w:val="000000"/>
        </w:rPr>
        <w:t>yargı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devlet, toplum, bürokrasi, insan hakları, yönetim)  </w:t>
      </w:r>
      <w:r w:rsidRPr="000C4948">
        <w:rPr>
          <w:rFonts w:ascii="Times New Roman" w:hAnsi="Times New Roman" w:cs="Times New Roman"/>
          <w:b/>
          <w:bCs/>
          <w:color w:val="000000"/>
          <w:sz w:val="24"/>
          <w:szCs w:val="24"/>
        </w:rPr>
        <w:t>(12 puan)</w:t>
      </w:r>
    </w:p>
    <w:p w:rsidR="0075352D" w:rsidRPr="00922857" w:rsidRDefault="0075352D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İntihal, taklit, korsan ve telif hakları……………………….. etiğinin problemlerindendir.</w:t>
      </w:r>
    </w:p>
    <w:p w:rsidR="0075352D" w:rsidRPr="00922857" w:rsidRDefault="0075352D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devlette kamu alanında çalışan hiyerarşik(aşamalı)bir düzen içinde örgütlenmiş memurlar topluluğudur.</w:t>
      </w:r>
    </w:p>
    <w:p w:rsidR="0075352D" w:rsidRPr="00922857" w:rsidRDefault="0075352D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Aralarında bir iletişim, ortak bir kültür bulunan bireylerin bir araya gelmesiyle oluşan insan topluluğudur.</w:t>
      </w:r>
    </w:p>
    <w:p w:rsidR="0075352D" w:rsidRPr="00922857" w:rsidRDefault="0075352D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iddiayı dile getiren söz dizisidir.</w:t>
      </w:r>
    </w:p>
    <w:p w:rsidR="0075352D" w:rsidRPr="00A84521" w:rsidRDefault="0075352D" w:rsidP="00D31C80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A84521">
        <w:rPr>
          <w:rFonts w:ascii="Times New Roman" w:hAnsi="Times New Roman" w:cs="Times New Roman"/>
          <w:b/>
          <w:bCs/>
          <w:sz w:val="20"/>
          <w:szCs w:val="20"/>
        </w:rPr>
        <w:t>Metin kutusu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nda verilen açıklama ahlak felsefesini </w:t>
      </w:r>
      <w:r w:rsidRPr="00A84521">
        <w:rPr>
          <w:rFonts w:ascii="Times New Roman" w:hAnsi="Times New Roman" w:cs="Times New Roman"/>
          <w:b/>
          <w:bCs/>
          <w:sz w:val="20"/>
          <w:szCs w:val="20"/>
        </w:rPr>
        <w:t xml:space="preserve"> hangi  problemine  ait olduğunu yazınız.(10 puan)</w:t>
      </w:r>
    </w:p>
    <w:p w:rsidR="0075352D" w:rsidRDefault="0075352D" w:rsidP="00A84521">
      <w:pPr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pict>
          <v:shape id="Text Box 6" o:spid="_x0000_s1030" type="#_x0000_t202" style="position:absolute;margin-left:4.1pt;margin-top:3.5pt;width:523.15pt;height:84pt;z-index:251661312;visibility:visible">
            <v:textbox>
              <w:txbxContent>
                <w:p w:rsidR="0075352D" w:rsidRPr="00730A6F" w:rsidRDefault="0075352D" w:rsidP="00EF79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708"/>
                    <w:rPr>
                      <w:b/>
                      <w:bCs/>
                      <w:sz w:val="18"/>
                      <w:szCs w:val="18"/>
                    </w:rPr>
                  </w:pPr>
                  <w:r w:rsidRPr="00730A6F">
                    <w:rPr>
                      <w:b/>
                      <w:bCs/>
                      <w:sz w:val="18"/>
                      <w:szCs w:val="18"/>
                    </w:rPr>
                    <w:t>Ahlâkın amacını mutluluk – haz olarak açıklayan filozoflardan Epiküros’a göre mutluluk; yaşamdan “haz” alabilmektir. Haz, en yüksek iyidir. Ancak bu haz duyusal bir haz olmayıp, bedenin acılardan uzak olması, ruhun huzura kavuşmasıdır.</w:t>
                  </w:r>
                </w:p>
                <w:p w:rsidR="0075352D" w:rsidRPr="00730A6F" w:rsidRDefault="0075352D" w:rsidP="00EF795B">
                  <w:pPr>
                    <w:shd w:val="clear" w:color="auto" w:fill="FFFFFF"/>
                    <w:spacing w:after="0" w:line="328" w:lineRule="atLeast"/>
                    <w:ind w:firstLine="708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730A6F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  <w:t>“Fayda”yı ileri süren filozoflara göre mutluluk, insanın tutkularına engel olması, toplumun çıkarının kişisel çıkarlardan üstün tutulmasıdır.</w:t>
                  </w:r>
                </w:p>
                <w:p w:rsidR="0075352D" w:rsidRPr="00730A6F" w:rsidRDefault="0075352D" w:rsidP="00D31C80">
                  <w:pPr>
                    <w:spacing w:after="0"/>
                  </w:pPr>
                  <w:r w:rsidRPr="00730A6F">
                    <w:t>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75352D" w:rsidRPr="00A84521" w:rsidRDefault="0075352D" w:rsidP="00A84521">
      <w:pPr>
        <w:rPr>
          <w:rFonts w:ascii="Times New Roman" w:hAnsi="Times New Roman" w:cs="Times New Roman"/>
          <w:sz w:val="20"/>
          <w:szCs w:val="20"/>
        </w:rPr>
      </w:pPr>
    </w:p>
    <w:p w:rsidR="0075352D" w:rsidRDefault="0075352D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5352D" w:rsidRPr="00132EDF" w:rsidRDefault="0075352D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b/>
          <w:bCs/>
          <w:sz w:val="24"/>
          <w:szCs w:val="24"/>
        </w:rPr>
      </w:pPr>
    </w:p>
    <w:p w:rsidR="0075352D" w:rsidRPr="007674CF" w:rsidRDefault="0075352D" w:rsidP="007674CF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bCs/>
          <w:sz w:val="24"/>
          <w:szCs w:val="24"/>
        </w:rPr>
        <w:t>Aşağıdaki cümleleri özgürlükle ilgili verilen kavramlar ile eşleştiriniz</w:t>
      </w:r>
      <w:r w:rsidRPr="007674CF">
        <w:rPr>
          <w:rFonts w:ascii="Times New Roman" w:hAnsi="Times New Roman" w:cs="Times New Roman"/>
          <w:sz w:val="24"/>
          <w:szCs w:val="24"/>
        </w:rPr>
        <w:t xml:space="preserve"> .</w:t>
      </w:r>
      <w:r w:rsidRPr="007674CF">
        <w:rPr>
          <w:rFonts w:ascii="Times New Roman" w:hAnsi="Times New Roman" w:cs="Times New Roman"/>
          <w:b/>
          <w:bCs/>
          <w:sz w:val="24"/>
          <w:szCs w:val="24"/>
        </w:rPr>
        <w:t>(15 puan)</w:t>
      </w:r>
    </w:p>
    <w:tbl>
      <w:tblPr>
        <w:tblW w:w="106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6946"/>
        <w:gridCol w:w="567"/>
        <w:gridCol w:w="2551"/>
      </w:tblGrid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946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İnsan kendi yazgısını kendi özgür iradesi ile yaratır.</w:t>
            </w:r>
          </w:p>
        </w:tc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İNDETERMİNİZM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6946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FATALİZM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6946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Akıl keşfettiği yasalara özgürce itaat eder.</w:t>
            </w:r>
          </w:p>
        </w:tc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OTODETERMİNİZM</w:t>
            </w:r>
          </w:p>
        </w:tc>
      </w:tr>
      <w:tr w:rsidR="0075352D" w:rsidRPr="00650CB3"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6946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DETERMİNİZM</w:t>
            </w:r>
          </w:p>
        </w:tc>
      </w:tr>
      <w:tr w:rsidR="0075352D" w:rsidRPr="00650CB3">
        <w:trPr>
          <w:trHeight w:val="23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6946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Ne fizik ne de psikolojik doğamız davranışlarımızı belirlememiştir.</w:t>
            </w:r>
          </w:p>
        </w:tc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OTODETERMİNİZM</w:t>
            </w:r>
          </w:p>
        </w:tc>
      </w:tr>
    </w:tbl>
    <w:p w:rsidR="0075352D" w:rsidRDefault="0075352D" w:rsidP="00730A6F">
      <w:p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75352D" w:rsidRDefault="0075352D" w:rsidP="00730A6F">
      <w:pPr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5352D" w:rsidRPr="00730A6F" w:rsidRDefault="0075352D" w:rsidP="00730A6F">
      <w:pPr>
        <w:rPr>
          <w:rFonts w:ascii="Times New Roman" w:hAnsi="Times New Roman" w:cs="Times New Roman"/>
          <w:sz w:val="24"/>
          <w:szCs w:val="24"/>
        </w:rPr>
      </w:pPr>
    </w:p>
    <w:p w:rsidR="0075352D" w:rsidRPr="008940AA" w:rsidRDefault="0075352D" w:rsidP="007674CF">
      <w:pPr>
        <w:pStyle w:val="ListParagraph"/>
        <w:spacing w:before="100" w:beforeAutospacing="1" w:after="0"/>
        <w:ind w:left="108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..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SORULAR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</w:t>
      </w:r>
    </w:p>
    <w:p w:rsidR="0075352D" w:rsidRPr="008940AA" w:rsidRDefault="0075352D" w:rsidP="007674CF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Siyaset felsefesinin problemle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rinden üç  tanesini yazınız.(9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75352D" w:rsidRPr="008940AA" w:rsidRDefault="0075352D" w:rsidP="007674CF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Uygulamalı etiğin alanlarından dört tanesini yazınız.(16 puan)</w:t>
      </w:r>
    </w:p>
    <w:p w:rsidR="0075352D" w:rsidRPr="008940AA" w:rsidRDefault="0075352D" w:rsidP="007674CF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Anadolu Bilgeliğinde ahlak yasasının ortak özelliklerinden beş tanesini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yazınız.(15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75352D" w:rsidRPr="008940AA" w:rsidRDefault="0075352D" w:rsidP="007674CF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İdeal toplum düzeninin olabilece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ğini kabul eden görüleri yazınız.(15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puan)</w:t>
      </w:r>
    </w:p>
    <w:p w:rsidR="0075352D" w:rsidRPr="008940AA" w:rsidRDefault="0075352D" w:rsidP="007674CF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 verilen bilgiler 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doğru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ise 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D ( X) Yanlış ise Y ( X) şeklinde işaretleyiniz.( 8 puan)</w:t>
      </w:r>
    </w:p>
    <w:p w:rsidR="0075352D" w:rsidRPr="007674CF" w:rsidRDefault="0075352D" w:rsidP="007674CF">
      <w:pPr>
        <w:pStyle w:val="ListParagraph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Karizmatik egemenlik, iktidarı elinde bulunduran kişinin liderlik, kahramanlık ve tanrısal bir gücü olduğuna inanılır.</w:t>
      </w:r>
      <w:r w:rsidRPr="009F6BBF">
        <w:rPr>
          <w:rFonts w:ascii="Times New Roman" w:hAnsi="Times New Roman" w:cs="Times New Roman"/>
          <w:b/>
          <w:bCs/>
          <w:sz w:val="24"/>
          <w:szCs w:val="24"/>
        </w:rPr>
        <w:t>D (   ) Y(   )</w:t>
      </w:r>
    </w:p>
    <w:p w:rsidR="0075352D" w:rsidRPr="007674CF" w:rsidRDefault="0075352D" w:rsidP="007674CF">
      <w:pPr>
        <w:pStyle w:val="ListParagraph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Devletin yapma bir kurum olduğunu savunan J.J.Rousseau’ya göre, devletin kaynağı insanın doğasında bulunan özgürlük ve hak eşitliği duygusudur. </w:t>
      </w:r>
      <w:r w:rsidRPr="009F6BBF">
        <w:rPr>
          <w:rFonts w:ascii="Times New Roman" w:hAnsi="Times New Roman" w:cs="Times New Roman"/>
          <w:b/>
          <w:bCs/>
          <w:sz w:val="24"/>
          <w:szCs w:val="24"/>
        </w:rPr>
        <w:t>D (   ) Y(   )</w:t>
      </w:r>
    </w:p>
    <w:p w:rsidR="0075352D" w:rsidRPr="007674CF" w:rsidRDefault="0075352D" w:rsidP="007674CF">
      <w:pPr>
        <w:pStyle w:val="ListParagraph"/>
        <w:numPr>
          <w:ilvl w:val="0"/>
          <w:numId w:val="18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Siyaset felsefesinin temel soruları “insan ahlaki eylemde bulunurken özgür müdür?” “Kişi vicdanı karşısında evrensel ahlak yasaları var mıdır?” “ iyinin ölçütü ne olmalıdır? </w:t>
      </w:r>
      <w:r w:rsidRPr="009F6BBF">
        <w:rPr>
          <w:rFonts w:ascii="Times New Roman" w:hAnsi="Times New Roman" w:cs="Times New Roman"/>
          <w:b/>
          <w:bCs/>
          <w:sz w:val="24"/>
          <w:szCs w:val="24"/>
        </w:rPr>
        <w:t>D (   ) Y(   )</w:t>
      </w:r>
    </w:p>
    <w:p w:rsidR="0075352D" w:rsidRPr="007674CF" w:rsidRDefault="0075352D" w:rsidP="007674CF">
      <w:pPr>
        <w:pStyle w:val="ListParagraph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Varoluşçuluk; insanın tüm eylemlerinin kendini koruma içgüdüsünden ve ben sevgisinden kaynaklandığını ileri süren ahlak görüşüdür. </w:t>
      </w:r>
      <w:r w:rsidRPr="009F6BBF">
        <w:rPr>
          <w:rFonts w:ascii="Times New Roman" w:hAnsi="Times New Roman" w:cs="Times New Roman"/>
          <w:b/>
          <w:bCs/>
          <w:sz w:val="24"/>
          <w:szCs w:val="24"/>
        </w:rPr>
        <w:t>D (   ) Y(   )</w:t>
      </w:r>
    </w:p>
    <w:p w:rsidR="0075352D" w:rsidRPr="007674CF" w:rsidRDefault="0075352D" w:rsidP="007674CF">
      <w:pPr>
        <w:pStyle w:val="ListParagraph"/>
        <w:numPr>
          <w:ilvl w:val="0"/>
          <w:numId w:val="17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tanımı yapılan </w:t>
      </w:r>
      <w:r w:rsidRPr="00D476E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boş bırakılan yerlere ilgili kavramları yazınız</w:t>
      </w:r>
      <w:r w:rsidRPr="007674CF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( Bürokrasi, bioetik, demokrasi, laiklik, özgürlük, sorumluluk, ahlaki eylem, meşruiyet) </w:t>
      </w:r>
      <w:r w:rsidRPr="007674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(12 puan)</w:t>
      </w:r>
    </w:p>
    <w:p w:rsidR="0075352D" w:rsidRPr="007674CF" w:rsidRDefault="0075352D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……………………: Devlet yönetiminde dini kuralların uygulanmaması, tüm din ve inançlara eşit mesafede durulmasıdır.</w:t>
      </w:r>
    </w:p>
    <w:p w:rsidR="0075352D" w:rsidRPr="007674CF" w:rsidRDefault="0075352D" w:rsidP="00BE5FA8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Genetik klonlama, cinsiyet belirleme, GDO ………………etiğinin problemlerindendir.</w:t>
      </w:r>
    </w:p>
    <w:p w:rsidR="0075352D" w:rsidRPr="007674CF" w:rsidRDefault="0075352D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……………………: Özgürce verdiği ahlakı bir kararın ve gerçekleştirdiği ahlaki eylemin sonuçlarını üstlenmektir.</w:t>
      </w:r>
    </w:p>
    <w:p w:rsidR="0075352D" w:rsidRPr="007A2B7A" w:rsidRDefault="0075352D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 xml:space="preserve">....: </w:t>
      </w:r>
      <w:r w:rsidRPr="007A2B7A">
        <w:rPr>
          <w:rFonts w:ascii="Times New Roman" w:hAnsi="Times New Roman" w:cs="Times New Roman"/>
          <w:sz w:val="24"/>
          <w:szCs w:val="24"/>
          <w:shd w:val="clear" w:color="auto" w:fill="FFFFFF"/>
        </w:rPr>
        <w:t>Ahlâk açısından yapılması uygun olan, iradenin yapılmasına özgürce karar verdiği eylemlerdir</w:t>
      </w:r>
      <w:r w:rsidRPr="007A2B7A">
        <w:rPr>
          <w:rFonts w:ascii="Times New Roman" w:hAnsi="Times New Roman" w:cs="Times New Roman"/>
          <w:sz w:val="24"/>
          <w:szCs w:val="24"/>
        </w:rPr>
        <w:t>.</w:t>
      </w:r>
    </w:p>
    <w:p w:rsidR="0075352D" w:rsidRPr="007674CF" w:rsidRDefault="0075352D" w:rsidP="007674CF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bCs/>
          <w:sz w:val="24"/>
          <w:szCs w:val="24"/>
        </w:rPr>
        <w:t>Metin kutusunda açıklaması yapılan problem ahlak felsefesinin  hangi  problemidir yazınız. (10 puan</w:t>
      </w:r>
      <w:r w:rsidRPr="007674C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75352D" w:rsidRPr="007674CF" w:rsidRDefault="0075352D" w:rsidP="007674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Text Box 7" o:spid="_x0000_s1031" type="#_x0000_t202" style="position:absolute;margin-left:1.35pt;margin-top:13.6pt;width:533.15pt;height:75.8pt;z-index:251662336;visibility:visible">
            <v:textbox>
              <w:txbxContent>
                <w:p w:rsidR="0075352D" w:rsidRPr="009F6BBF" w:rsidRDefault="0075352D" w:rsidP="000A6EA8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A</w:t>
                  </w:r>
                  <w:r w:rsidRPr="009F6BBF">
                    <w:rPr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hlâk alanında hakim olan ilkeleri,</w:t>
                  </w:r>
                  <w:r w:rsidRPr="009F6BBF">
                    <w:rPr>
                      <w:rStyle w:val="apple-converted-space"/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9F6BBF">
                    <w:rPr>
                      <w:rStyle w:val="Strong"/>
                      <w:rFonts w:ascii="Arial" w:hAnsi="Arial" w:cs="Arial"/>
                      <w:b w:val="0"/>
                      <w:bCs w:val="0"/>
                      <w:color w:val="444444"/>
                      <w:sz w:val="18"/>
                      <w:szCs w:val="18"/>
                      <w:shd w:val="clear" w:color="auto" w:fill="FFFFFF"/>
                    </w:rPr>
                    <w:t>“iyi”</w:t>
                  </w:r>
                  <w:r w:rsidRPr="009F6BBF">
                    <w:rPr>
                      <w:rStyle w:val="apple-converted-space"/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9F6BBF">
                    <w:rPr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ve</w:t>
                  </w:r>
                  <w:r w:rsidRPr="009F6BBF">
                    <w:rPr>
                      <w:rStyle w:val="apple-converted-space"/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9F6BBF">
                    <w:rPr>
                      <w:rStyle w:val="Strong"/>
                      <w:rFonts w:ascii="Arial" w:hAnsi="Arial" w:cs="Arial"/>
                      <w:b w:val="0"/>
                      <w:bCs w:val="0"/>
                      <w:color w:val="444444"/>
                      <w:sz w:val="18"/>
                      <w:szCs w:val="18"/>
                      <w:shd w:val="clear" w:color="auto" w:fill="FFFFFF"/>
                    </w:rPr>
                    <w:t>“kötü”</w:t>
                  </w:r>
                  <w:r w:rsidRPr="009F6BBF">
                    <w:rPr>
                      <w:rStyle w:val="apple-converted-space"/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9F6BBF">
                    <w:rPr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nün ne olduğunu, ahlâklılığın ne anlama geldiğini ele alır. Ahlâklılığın ne olduğu üzerinde durur; özünü ve temellerini araştırır. İnsanın davranışlarında özgür olup olmadığını</w:t>
                  </w:r>
                  <w:r w:rsidRPr="009F6BBF">
                    <w:rPr>
                      <w:rStyle w:val="apple-converted-space"/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9F6BBF">
                    <w:rPr>
                      <w:rFonts w:ascii="Arial" w:hAnsi="Arial" w:cs="Arial"/>
                      <w:b/>
                      <w:bCs/>
                      <w:color w:val="444444"/>
                      <w:sz w:val="18"/>
                      <w:szCs w:val="18"/>
                      <w:shd w:val="clear" w:color="auto" w:fill="FFFFFF"/>
                    </w:rPr>
                    <w:t>sorgular. Hangi eylemlerin ahlâklı olabileceğini irdeler. Bunlar için bir takım ölçütler koyar</w:t>
                  </w:r>
                  <w:r w:rsidRPr="009F6BB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.</w:t>
                  </w:r>
                </w:p>
                <w:p w:rsidR="0075352D" w:rsidRDefault="0075352D" w:rsidP="000A6EA8">
                  <w:pPr>
                    <w:spacing w:after="0"/>
                  </w:pPr>
                  <w:r>
                    <w:t>………………………………………….……………………………………………..</w:t>
                  </w:r>
                </w:p>
                <w:p w:rsidR="0075352D" w:rsidRDefault="0075352D" w:rsidP="000A6EA8">
                  <w:pPr>
                    <w:spacing w:after="0"/>
                  </w:pPr>
                </w:p>
                <w:p w:rsidR="0075352D" w:rsidRDefault="0075352D" w:rsidP="000A6EA8">
                  <w:pPr>
                    <w:spacing w:after="0"/>
                  </w:pPr>
                </w:p>
                <w:p w:rsidR="0075352D" w:rsidRDefault="0075352D" w:rsidP="000A6EA8">
                  <w:pPr>
                    <w:spacing w:after="0"/>
                  </w:pPr>
                </w:p>
                <w:p w:rsidR="0075352D" w:rsidRDefault="0075352D" w:rsidP="000A6EA8">
                  <w:pPr>
                    <w:spacing w:after="0"/>
                  </w:pPr>
                </w:p>
                <w:p w:rsidR="0075352D" w:rsidRDefault="0075352D" w:rsidP="000A6EA8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:rsidR="0075352D" w:rsidRPr="007674CF" w:rsidRDefault="0075352D" w:rsidP="007674CF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7674CF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7674CF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75352D" w:rsidRPr="000C4948" w:rsidRDefault="0075352D" w:rsidP="007674CF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5352D" w:rsidRPr="00D476EF" w:rsidRDefault="0075352D" w:rsidP="00D476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D476EF">
        <w:rPr>
          <w:rFonts w:ascii="Times New Roman" w:hAnsi="Times New Roman" w:cs="Times New Roman"/>
          <w:b/>
          <w:bCs/>
          <w:sz w:val="24"/>
          <w:szCs w:val="24"/>
        </w:rPr>
        <w:t>Aşağıdaki cümleleri  verilen kavramlar ile eşleştiriniz</w:t>
      </w:r>
      <w:r w:rsidRPr="00D476EF">
        <w:rPr>
          <w:rFonts w:ascii="Times New Roman" w:hAnsi="Times New Roman" w:cs="Times New Roman"/>
          <w:sz w:val="24"/>
          <w:szCs w:val="24"/>
        </w:rPr>
        <w:t xml:space="preserve"> .</w:t>
      </w:r>
      <w:r w:rsidRPr="00D476EF">
        <w:rPr>
          <w:rFonts w:ascii="Times New Roman" w:hAnsi="Times New Roman" w:cs="Times New Roman"/>
          <w:b/>
          <w:bCs/>
          <w:sz w:val="24"/>
          <w:szCs w:val="24"/>
        </w:rPr>
        <w:t>(15 puan)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6662"/>
        <w:gridCol w:w="511"/>
        <w:gridCol w:w="2608"/>
      </w:tblGrid>
      <w:tr w:rsidR="0075352D" w:rsidRPr="00650CB3">
        <w:tc>
          <w:tcPr>
            <w:tcW w:w="70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666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“Bedenim hapsolsa da ruhum sınırsızca özgür.”</w:t>
            </w:r>
          </w:p>
        </w:tc>
        <w:tc>
          <w:tcPr>
            <w:tcW w:w="51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İNDETERMİNİZM</w:t>
            </w:r>
          </w:p>
        </w:tc>
      </w:tr>
      <w:tr w:rsidR="0075352D" w:rsidRPr="00650CB3">
        <w:tc>
          <w:tcPr>
            <w:tcW w:w="70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666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“Zalim felek!”</w:t>
            </w:r>
          </w:p>
        </w:tc>
        <w:tc>
          <w:tcPr>
            <w:tcW w:w="51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FATALİZM</w:t>
            </w:r>
          </w:p>
        </w:tc>
      </w:tr>
      <w:tr w:rsidR="0075352D" w:rsidRPr="00650CB3">
        <w:tc>
          <w:tcPr>
            <w:tcW w:w="70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666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“Bir köle de iç özgürlük sayesinde özgür olabilir.”</w:t>
            </w:r>
          </w:p>
        </w:tc>
        <w:tc>
          <w:tcPr>
            <w:tcW w:w="51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LİBERTERYANİZM</w:t>
            </w:r>
          </w:p>
        </w:tc>
      </w:tr>
      <w:tr w:rsidR="0075352D" w:rsidRPr="00650CB3">
        <w:tc>
          <w:tcPr>
            <w:tcW w:w="70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666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“Bırakınız yapsınlar, bırakınız geçsinler!”</w:t>
            </w:r>
          </w:p>
        </w:tc>
        <w:tc>
          <w:tcPr>
            <w:tcW w:w="51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DETERMİNİZM</w:t>
            </w:r>
          </w:p>
        </w:tc>
      </w:tr>
      <w:tr w:rsidR="0075352D" w:rsidRPr="00650CB3">
        <w:trPr>
          <w:trHeight w:val="238"/>
        </w:trPr>
        <w:tc>
          <w:tcPr>
            <w:tcW w:w="709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6662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511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OTODETERMİNİZM</w:t>
            </w:r>
          </w:p>
        </w:tc>
      </w:tr>
    </w:tbl>
    <w:p w:rsidR="0075352D" w:rsidRPr="00D476EF" w:rsidRDefault="0075352D" w:rsidP="00D476EF">
      <w:pPr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75352D" w:rsidRPr="00D476EF" w:rsidRDefault="0075352D" w:rsidP="00D476EF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476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…SORULAR…</w:t>
      </w:r>
    </w:p>
    <w:p w:rsidR="0075352D" w:rsidRDefault="0075352D" w:rsidP="00BE5FA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E02D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İktidar kaynağını nereden alır? Yazınız.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(9 puan)</w:t>
      </w:r>
    </w:p>
    <w:p w:rsidR="0075352D" w:rsidRDefault="0075352D" w:rsidP="00BE5FA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AHLAK felsefesinin problemlerinden beş tanesini yazınız.(20 puan)</w:t>
      </w:r>
    </w:p>
    <w:p w:rsidR="0075352D" w:rsidRDefault="0075352D" w:rsidP="00BE5FA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Ütopyayı tanımlayarak, istenilen ütopyaların adlarını yazınız .(15 puan)</w:t>
      </w:r>
    </w:p>
    <w:p w:rsidR="0075352D" w:rsidRDefault="0075352D" w:rsidP="00BE5FA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Kişi vicdanı karşısında evrensel ahlak anlayışının olamayacağını ileri süren görüşleri yazınız.(15 puan)</w:t>
      </w:r>
    </w:p>
    <w:p w:rsidR="0075352D" w:rsidRDefault="0075352D" w:rsidP="00BE5FA8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Aşağıda verilen bilgiler doğru ise </w:t>
      </w:r>
      <w:r w:rsidRPr="00894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D ( X) Yanlış ise Y ( X) şeklinde işaretleyiniz.( 8 puan)</w:t>
      </w:r>
    </w:p>
    <w:p w:rsidR="0075352D" w:rsidRPr="006655EA" w:rsidRDefault="0075352D" w:rsidP="00BE5FA8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t xml:space="preserve">Monarşik ve teokratik iktidarlarda bireyler devlete karşı birçok haklara sahiptir.                         </w:t>
      </w:r>
      <w:r w:rsidRPr="00EF795B">
        <w:rPr>
          <w:b/>
          <w:bCs/>
        </w:rPr>
        <w:t>D (  )   Y (   )</w:t>
      </w:r>
    </w:p>
    <w:p w:rsidR="0075352D" w:rsidRDefault="0075352D" w:rsidP="00BE5FA8">
      <w:pPr>
        <w:pStyle w:val="ListParagraph"/>
        <w:numPr>
          <w:ilvl w:val="0"/>
          <w:numId w:val="23"/>
        </w:numPr>
        <w:spacing w:after="120" w:line="240" w:lineRule="auto"/>
      </w:pPr>
      <w:r>
        <w:t>Nietzsche’ye göre, ahlaki eylemin amacı “üstün insana” ulaşmaktır.</w:t>
      </w:r>
      <w:r w:rsidRPr="00EF795B">
        <w:rPr>
          <w:b/>
          <w:bCs/>
        </w:rPr>
        <w:t>D (  )   Y (   )</w:t>
      </w:r>
    </w:p>
    <w:p w:rsidR="0075352D" w:rsidRDefault="0075352D" w:rsidP="00BE5FA8">
      <w:pPr>
        <w:pStyle w:val="ListParagraph"/>
        <w:numPr>
          <w:ilvl w:val="0"/>
          <w:numId w:val="23"/>
        </w:numPr>
        <w:spacing w:before="100" w:beforeAutospacing="1" w:after="120" w:line="240" w:lineRule="auto"/>
      </w:pPr>
      <w:r>
        <w:t>K. Marx’a göre insanlar ekonomik, siyasal ve toplumsal alanda sınırsızca özgür olmalıdır.</w:t>
      </w:r>
      <w:r w:rsidRPr="00EF795B">
        <w:rPr>
          <w:b/>
          <w:bCs/>
        </w:rPr>
        <w:t>D (  )   Y (   )</w:t>
      </w:r>
    </w:p>
    <w:p w:rsidR="0075352D" w:rsidRDefault="0075352D" w:rsidP="00BE5FA8">
      <w:pPr>
        <w:pStyle w:val="ListParagraph"/>
        <w:numPr>
          <w:ilvl w:val="0"/>
          <w:numId w:val="23"/>
        </w:numPr>
        <w:spacing w:before="100" w:beforeAutospacing="1" w:after="120" w:line="240" w:lineRule="auto"/>
      </w:pPr>
      <w:r>
        <w:t>Akılcı demokratik egemenlikte hukuk kuralları geçerlidir.</w:t>
      </w:r>
      <w:r w:rsidRPr="00EF795B">
        <w:rPr>
          <w:b/>
          <w:bCs/>
        </w:rPr>
        <w:t>D (  )   Y (   )</w:t>
      </w:r>
    </w:p>
    <w:p w:rsidR="0075352D" w:rsidRPr="006655EA" w:rsidRDefault="0075352D" w:rsidP="00BE5FA8">
      <w:pPr>
        <w:pStyle w:val="ListParagraph"/>
        <w:numPr>
          <w:ilvl w:val="0"/>
          <w:numId w:val="2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Aşağıdaki boş bırakılan yerlere ilgili kavramları yazınız</w:t>
      </w:r>
      <w:r w:rsidRPr="007674CF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( hukuk, ahlak, değer yargıları, olgusal yargılar, yasa, ahlaki yasa, iktidar, vicdan)</w:t>
      </w:r>
      <w:r w:rsidRPr="007674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(12 puan)</w:t>
      </w:r>
    </w:p>
    <w:p w:rsidR="0075352D" w:rsidRPr="007A2B7A" w:rsidRDefault="0075352D" w:rsidP="00BE5FA8">
      <w:p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…………………………….:.</w:t>
      </w:r>
      <w:r w:rsidRPr="007A2B7A">
        <w:rPr>
          <w:rFonts w:ascii="Times New Roman" w:hAnsi="Times New Roman" w:cs="Times New Roman"/>
          <w:shd w:val="clear" w:color="auto" w:fill="FFFFFF"/>
        </w:rPr>
        <w:t>Uyulması ahlâk açısından gerekli ve geçerli olan kurallardır.</w:t>
      </w:r>
    </w:p>
    <w:p w:rsidR="0075352D" w:rsidRPr="00EF795B" w:rsidRDefault="0075352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 Toplumdaki insanlar arasındaki ilişkileri düzenleyen yazısız kurallardır.</w:t>
      </w:r>
    </w:p>
    <w:p w:rsidR="0075352D" w:rsidRPr="00EF795B" w:rsidRDefault="0075352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 Sübjektif niteliğe sahip değer alanına ilişkin yargılardır.</w:t>
      </w:r>
    </w:p>
    <w:p w:rsidR="0075352D" w:rsidRPr="00EF795B" w:rsidRDefault="0075352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.: Hukuku oluşturan yazılı metinlerin her biridir.</w:t>
      </w:r>
    </w:p>
    <w:p w:rsidR="0075352D" w:rsidRPr="00BB790D" w:rsidRDefault="0075352D" w:rsidP="00BE5FA8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bCs/>
          <w:sz w:val="20"/>
          <w:szCs w:val="20"/>
        </w:rPr>
        <w:t>Metin kutusunda verilen açıklamanın siyaset felsefesinde hangi probleme ait olduğunu yazınız</w:t>
      </w:r>
      <w:r w:rsidRPr="00922857">
        <w:rPr>
          <w:rFonts w:ascii="Times New Roman" w:hAnsi="Times New Roman" w:cs="Times New Roman"/>
          <w:b/>
          <w:bCs/>
          <w:sz w:val="24"/>
          <w:szCs w:val="24"/>
        </w:rPr>
        <w:t>. (10</w:t>
      </w:r>
      <w:r w:rsidRPr="00BB790D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75352D" w:rsidRPr="007674CF" w:rsidRDefault="0075352D" w:rsidP="00BE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52D" w:rsidRPr="007674CF" w:rsidRDefault="0075352D" w:rsidP="00BE5FA8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Text Box 8" o:spid="_x0000_s1032" type="#_x0000_t202" style="position:absolute;left:0;text-align:left;margin-left:-2.3pt;margin-top:-.2pt;width:536.8pt;height:67pt;z-index:251663360;visibility:visible">
            <v:textbox>
              <w:txbxContent>
                <w:p w:rsidR="0075352D" w:rsidRPr="009C0316" w:rsidRDefault="0075352D" w:rsidP="009C031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Tüm insanlara sırf insan olmalarından dolayı tanınması gereken hak </w:t>
                  </w:r>
                  <w:r w:rsidRPr="009C0316">
                    <w:rPr>
                      <w:rFonts w:ascii="Times New Roman" w:hAnsi="Times New Roman" w:cs="Times New Roman"/>
                    </w:rPr>
                    <w:t>ve özgürlü</w:t>
                  </w:r>
                  <w:r>
                    <w:rPr>
                      <w:rFonts w:ascii="Times New Roman" w:hAnsi="Times New Roman" w:cs="Times New Roman"/>
                    </w:rPr>
                    <w:t>kler bütünüdür. İnsanın doğ</w:t>
                  </w:r>
                  <w:r w:rsidRPr="009C0316">
                    <w:rPr>
                      <w:rFonts w:ascii="Times New Roman" w:hAnsi="Times New Roman" w:cs="Times New Roman"/>
                    </w:rPr>
                    <w:t>al, k</w:t>
                  </w:r>
                  <w:r>
                    <w:rPr>
                      <w:rFonts w:ascii="Times New Roman" w:hAnsi="Times New Roman" w:cs="Times New Roman"/>
                    </w:rPr>
                    <w:t>ültürel yetilerini, isteklerini özgürce ifade edebilme olanağı sağlayan ve bu özgürlüğünü güvence altına almayı amaçlayan etik bir anlayışa dayanı</w:t>
                  </w:r>
                  <w:r w:rsidRPr="009C0316">
                    <w:rPr>
                      <w:rFonts w:ascii="Times New Roman" w:hAnsi="Times New Roman" w:cs="Times New Roman"/>
                    </w:rPr>
                    <w:t>r</w:t>
                  </w:r>
                  <w:r>
                    <w:rPr>
                      <w:rFonts w:ascii="Times New Roman" w:hAnsi="Times New Roman" w:cs="Times New Roman"/>
                    </w:rPr>
                    <w:t>. Yaşama, eğitim, sağlık ve seçme seçilme bunlardan  başlıcalarıdır.</w:t>
                  </w:r>
                </w:p>
                <w:p w:rsidR="0075352D" w:rsidRDefault="0075352D" w:rsidP="00BB790D">
                  <w:pPr>
                    <w:spacing w:after="0"/>
                  </w:pPr>
                  <w:r>
                    <w:t>………………………………………..………………………………………………………………………………………………………………….</w:t>
                  </w:r>
                </w:p>
                <w:p w:rsidR="0075352D" w:rsidRDefault="0075352D" w:rsidP="00BB790D">
                  <w:pPr>
                    <w:spacing w:after="0"/>
                  </w:pPr>
                </w:p>
                <w:p w:rsidR="0075352D" w:rsidRDefault="0075352D" w:rsidP="00BB790D">
                  <w:pPr>
                    <w:spacing w:after="0"/>
                  </w:pPr>
                </w:p>
                <w:p w:rsidR="0075352D" w:rsidRDefault="0075352D" w:rsidP="00BB790D">
                  <w:pPr>
                    <w:spacing w:after="0"/>
                  </w:pPr>
                </w:p>
                <w:p w:rsidR="0075352D" w:rsidRDefault="0075352D" w:rsidP="00BB790D">
                  <w:pPr>
                    <w:spacing w:after="0"/>
                  </w:pPr>
                </w:p>
                <w:p w:rsidR="0075352D" w:rsidRDefault="0075352D" w:rsidP="00BB790D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:rsidR="0075352D" w:rsidRDefault="0075352D" w:rsidP="00BE5FA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BE5FA8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BE5FA8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52D" w:rsidRPr="00BB790D" w:rsidRDefault="0075352D" w:rsidP="00BE5FA8">
      <w:pPr>
        <w:pStyle w:val="ListParagraph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BE5FA8">
      <w:pPr>
        <w:pStyle w:val="ListParagraph"/>
        <w:spacing w:before="100" w:beforeAutospacing="1" w:after="120" w:line="240" w:lineRule="auto"/>
      </w:pPr>
    </w:p>
    <w:p w:rsidR="0075352D" w:rsidRPr="00BB790D" w:rsidRDefault="0075352D" w:rsidP="00BE5FA8">
      <w:pPr>
        <w:pStyle w:val="ListParagraph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bCs/>
          <w:sz w:val="24"/>
          <w:szCs w:val="24"/>
        </w:rPr>
        <w:t>Aşağıdaki cümleleri özgürlükle ilgili verilen kavramlar ile eşleştiriniz .(15</w:t>
      </w:r>
      <w:r w:rsidRPr="00BB790D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tbl>
      <w:tblPr>
        <w:tblW w:w="107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7178"/>
        <w:gridCol w:w="374"/>
        <w:gridCol w:w="2583"/>
      </w:tblGrid>
      <w:tr w:rsidR="0075352D" w:rsidRPr="00650CB3">
        <w:trPr>
          <w:trHeight w:val="28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Devlet olmasaydı insanlar özgürlüklerini kullanamazdı.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ANARŞİZM</w:t>
            </w:r>
          </w:p>
        </w:tc>
      </w:tr>
      <w:tr w:rsidR="0075352D" w:rsidRPr="00650CB3">
        <w:trPr>
          <w:trHeight w:val="576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Özgürlük, hiçbir şey tarafından belirlenmeksizin kendimi belirlememdir.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FATALİZM</w:t>
            </w:r>
          </w:p>
        </w:tc>
      </w:tr>
      <w:tr w:rsidR="0075352D" w:rsidRPr="00650CB3">
        <w:trPr>
          <w:trHeight w:val="269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LİBERTERYANİZM</w:t>
            </w:r>
          </w:p>
        </w:tc>
      </w:tr>
      <w:tr w:rsidR="0075352D" w:rsidRPr="00650CB3">
        <w:trPr>
          <w:trHeight w:val="28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Akıl, tutkuların kölesidir.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DETERMİNİZM</w:t>
            </w:r>
          </w:p>
        </w:tc>
      </w:tr>
      <w:tr w:rsidR="0075352D" w:rsidRPr="00650CB3">
        <w:trPr>
          <w:trHeight w:val="251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Eylemlerimizin tümü kaderde daha önceden yazılmıştır.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OTODETERMİNİZM</w:t>
            </w:r>
          </w:p>
        </w:tc>
      </w:tr>
    </w:tbl>
    <w:p w:rsidR="0075352D" w:rsidRPr="00922857" w:rsidRDefault="0075352D" w:rsidP="009228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ETTİĞİNİZİ ALMANIZ DİLEĞİYLE!          BAŞARILAR!</w:t>
      </w:r>
    </w:p>
    <w:p w:rsidR="0075352D" w:rsidRDefault="0075352D" w:rsidP="00BE5FA8">
      <w:pPr>
        <w:spacing w:line="240" w:lineRule="auto"/>
        <w:ind w:firstLine="708"/>
        <w:jc w:val="both"/>
      </w:pPr>
      <w:bookmarkStart w:id="0" w:name="_GoBack"/>
      <w:bookmarkEnd w:id="0"/>
      <w:r>
        <w:t>NOT: KLASİK SORULARIN YANITLARINI KÂĞIDIN ARKASINA YAZINIZ.</w:t>
      </w:r>
    </w:p>
    <w:p w:rsidR="0075352D" w:rsidRPr="00C34E3C" w:rsidRDefault="0075352D" w:rsidP="00BB790D">
      <w:pPr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BB790D">
      <w:pPr>
        <w:pStyle w:val="ListParagraph"/>
        <w:spacing w:before="100" w:beforeAutospacing="1" w:after="120"/>
      </w:pPr>
    </w:p>
    <w:p w:rsidR="0075352D" w:rsidRDefault="0075352D" w:rsidP="006655EA">
      <w:pPr>
        <w:spacing w:after="120"/>
      </w:pPr>
    </w:p>
    <w:p w:rsidR="0075352D" w:rsidRDefault="0075352D" w:rsidP="006655EA">
      <w:pPr>
        <w:spacing w:after="120"/>
        <w:ind w:left="360"/>
      </w:pPr>
    </w:p>
    <w:p w:rsidR="0075352D" w:rsidRDefault="0075352D" w:rsidP="00C96AF9">
      <w:pPr>
        <w:shd w:val="clear" w:color="auto" w:fill="FFFFFF"/>
        <w:spacing w:before="100" w:beforeAutospacing="1" w:after="0"/>
        <w:rPr>
          <w:rFonts w:ascii="Arial" w:hAnsi="Arial" w:cs="Arial"/>
          <w:color w:val="666666"/>
          <w:sz w:val="24"/>
          <w:szCs w:val="24"/>
        </w:rPr>
      </w:pPr>
      <w:r>
        <w:rPr>
          <w:rFonts w:ascii="Arial" w:hAnsi="Arial" w:cs="Arial"/>
          <w:color w:val="666666"/>
          <w:sz w:val="24"/>
          <w:szCs w:val="24"/>
        </w:rPr>
        <w:tab/>
        <w:t xml:space="preserve">                                                …</w:t>
      </w:r>
      <w:r w:rsidRPr="00A12293">
        <w:rPr>
          <w:rFonts w:ascii="Times New Roman" w:hAnsi="Times New Roman" w:cs="Times New Roman"/>
          <w:b/>
          <w:bCs/>
          <w:i/>
          <w:iCs/>
          <w:color w:val="666666"/>
          <w:sz w:val="24"/>
          <w:szCs w:val="24"/>
        </w:rPr>
        <w:t>SORULAR</w:t>
      </w:r>
      <w:r>
        <w:rPr>
          <w:rFonts w:ascii="Arial" w:hAnsi="Arial" w:cs="Arial"/>
          <w:color w:val="666666"/>
          <w:sz w:val="24"/>
          <w:szCs w:val="24"/>
        </w:rPr>
        <w:t>….</w:t>
      </w:r>
    </w:p>
    <w:p w:rsidR="0075352D" w:rsidRPr="0009242B" w:rsidRDefault="0075352D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iCs/>
          <w:sz w:val="24"/>
          <w:szCs w:val="24"/>
        </w:rPr>
        <w:t>1.Anadolu bilgeliğinde ahlak anlayışının ortak özelliklerinden beş tanesini yazınız.(</w:t>
      </w:r>
      <w:r w:rsidRPr="0009242B">
        <w:rPr>
          <w:b/>
          <w:bCs/>
          <w:sz w:val="24"/>
          <w:szCs w:val="24"/>
        </w:rPr>
        <w:t>20 puan)</w:t>
      </w:r>
    </w:p>
    <w:p w:rsidR="0075352D" w:rsidRPr="0009242B" w:rsidRDefault="0075352D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iCs/>
          <w:sz w:val="24"/>
          <w:szCs w:val="24"/>
        </w:rPr>
        <w:t>2. Ahlak felsefesinin problem</w:t>
      </w:r>
      <w:r>
        <w:rPr>
          <w:b/>
          <w:bCs/>
          <w:i/>
          <w:iCs/>
          <w:sz w:val="24"/>
          <w:szCs w:val="24"/>
        </w:rPr>
        <w:t>lerinden beş tanesini yazınız.(1</w:t>
      </w:r>
      <w:r w:rsidRPr="0009242B">
        <w:rPr>
          <w:b/>
          <w:bCs/>
          <w:i/>
          <w:iCs/>
          <w:sz w:val="24"/>
          <w:szCs w:val="24"/>
        </w:rPr>
        <w:t>0 puan)</w:t>
      </w:r>
    </w:p>
    <w:p w:rsidR="0075352D" w:rsidRPr="0009242B" w:rsidRDefault="0075352D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 İktidar kaynağını nereden alır? Yazınız.(9 puan)</w:t>
      </w:r>
    </w:p>
    <w:p w:rsidR="0075352D" w:rsidRPr="0009242B" w:rsidRDefault="0075352D" w:rsidP="00C96A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42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4.İdeal toplum düzeninin olabileceğini kabul eden görüleri yazarak açıklayınız.(15 puan)</w:t>
      </w:r>
    </w:p>
    <w:p w:rsidR="0075352D" w:rsidRPr="0009242B" w:rsidRDefault="0075352D" w:rsidP="00C96AF9">
      <w:pPr>
        <w:pStyle w:val="ListParagraph"/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09242B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 Aşağıda verilen bilgileri DOĞRU ise D (X) YANLIŞ ise Y( X ) şeklinde işaretleyiniz.( 8 puan)</w:t>
      </w:r>
    </w:p>
    <w:p w:rsidR="0075352D" w:rsidRPr="00C96AF9" w:rsidRDefault="0075352D" w:rsidP="00C96AF9">
      <w:pPr>
        <w:pStyle w:val="ListParagraph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“İnsan, her şeyin ölçüsüdür.” diyen Protagoras’a göre ideal devlet düzeni kurulamaz. </w:t>
      </w:r>
      <w:r w:rsidRPr="00C96AF9">
        <w:rPr>
          <w:rFonts w:ascii="Times New Roman" w:hAnsi="Times New Roman" w:cs="Times New Roman"/>
          <w:b/>
          <w:bCs/>
          <w:sz w:val="24"/>
          <w:szCs w:val="24"/>
        </w:rPr>
        <w:t>D (  )  Y (  )</w:t>
      </w:r>
    </w:p>
    <w:p w:rsidR="0075352D" w:rsidRPr="00C96AF9" w:rsidRDefault="0075352D" w:rsidP="00C96AF9">
      <w:pPr>
        <w:pStyle w:val="ListParagraph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Liberalizm, siyasette, ekonomide, dinde ve diğer alanlarda bireysel egemenliğe önem verir </w:t>
      </w:r>
      <w:r w:rsidRPr="00C96AF9">
        <w:rPr>
          <w:rFonts w:ascii="Times New Roman" w:hAnsi="Times New Roman" w:cs="Times New Roman"/>
          <w:b/>
          <w:bCs/>
          <w:sz w:val="24"/>
          <w:szCs w:val="24"/>
        </w:rPr>
        <w:t>D(  )</w:t>
      </w:r>
      <w:r>
        <w:rPr>
          <w:rFonts w:ascii="Times New Roman" w:hAnsi="Times New Roman" w:cs="Times New Roman"/>
          <w:b/>
          <w:bCs/>
          <w:sz w:val="24"/>
          <w:szCs w:val="24"/>
        </w:rPr>
        <w:t>Y(  )</w:t>
      </w:r>
    </w:p>
    <w:p w:rsidR="0075352D" w:rsidRPr="00C96AF9" w:rsidRDefault="0075352D" w:rsidP="00C96AF9">
      <w:pPr>
        <w:pStyle w:val="ListParagraph"/>
        <w:numPr>
          <w:ilvl w:val="0"/>
          <w:numId w:val="3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t xml:space="preserve">Bürokrasi,  toplumun devlet kurumları dışında, kendi çıkar ve amaç gerçekleştirmek için oluşturduğu örgütlenmelerdir. </w:t>
      </w:r>
      <w:r w:rsidRPr="00C96AF9">
        <w:rPr>
          <w:b/>
          <w:bCs/>
        </w:rPr>
        <w:t>D (  )  Y (  )</w:t>
      </w:r>
    </w:p>
    <w:p w:rsidR="0075352D" w:rsidRPr="00A12293" w:rsidRDefault="0075352D" w:rsidP="00A12293">
      <w:pPr>
        <w:pStyle w:val="ListParagraph"/>
        <w:numPr>
          <w:ilvl w:val="0"/>
          <w:numId w:val="16"/>
        </w:numPr>
        <w:spacing w:after="0"/>
        <w:rPr>
          <w:b/>
          <w:bCs/>
          <w:color w:val="000000"/>
        </w:rPr>
      </w:pPr>
      <w:r w:rsidRPr="00E02CC6">
        <w:rPr>
          <w:color w:val="000000"/>
        </w:rPr>
        <w:t>Ayırımcılık, eşitsizlik, önyargı, sosyal adaletsizlik çevre etiğinin problemleridir</w:t>
      </w:r>
      <w:r>
        <w:t xml:space="preserve">.                               </w:t>
      </w:r>
      <w:r w:rsidRPr="00E02CC6">
        <w:rPr>
          <w:b/>
          <w:bCs/>
        </w:rPr>
        <w:t>D (  )  Y  (  )</w:t>
      </w:r>
    </w:p>
    <w:p w:rsidR="0075352D" w:rsidRPr="006807AF" w:rsidRDefault="0075352D" w:rsidP="00C96AF9">
      <w:pPr>
        <w:pStyle w:val="ListParagraph"/>
        <w:numPr>
          <w:ilvl w:val="0"/>
          <w:numId w:val="4"/>
        </w:numPr>
        <w:spacing w:after="0"/>
        <w:rPr>
          <w:b/>
          <w:bCs/>
        </w:rPr>
      </w:pPr>
      <w:r w:rsidRPr="006807AF">
        <w:rPr>
          <w:b/>
          <w:bCs/>
          <w:color w:val="000000"/>
        </w:rPr>
        <w:t>Aşağıdaki boş bırakılan yerlere</w:t>
      </w:r>
      <w:r>
        <w:rPr>
          <w:b/>
          <w:bCs/>
          <w:color w:val="000000"/>
        </w:rPr>
        <w:t xml:space="preserve"> tanımı yapılan </w:t>
      </w:r>
      <w:r w:rsidRPr="006807AF">
        <w:rPr>
          <w:b/>
          <w:bCs/>
          <w:color w:val="000000"/>
        </w:rPr>
        <w:t>ilgili kavramları yazınız.(12 puan)</w:t>
      </w:r>
    </w:p>
    <w:p w:rsidR="0075352D" w:rsidRPr="000C4948" w:rsidRDefault="0075352D" w:rsidP="00C96AF9">
      <w:pPr>
        <w:pStyle w:val="ListParagrap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Pr="000C4948">
        <w:rPr>
          <w:rFonts w:ascii="Times New Roman" w:hAnsi="Times New Roman" w:cs="Times New Roman"/>
          <w:sz w:val="24"/>
          <w:szCs w:val="24"/>
        </w:rPr>
        <w:t>: Bir toplumu oluşturan bireyler arasındaki ilişkileri düzenleyen yazılı kuralların bütünüdür.</w:t>
      </w:r>
    </w:p>
    <w:p w:rsidR="0075352D" w:rsidRPr="000C4948" w:rsidRDefault="0075352D" w:rsidP="00C96AF9">
      <w:pPr>
        <w:pStyle w:val="ListParagrap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…………………….…</w:t>
      </w:r>
      <w:r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75352D" w:rsidRPr="00AA3946" w:rsidRDefault="0075352D" w:rsidP="00C96AF9">
      <w:pPr>
        <w:pStyle w:val="ListParagraph"/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  <w:r w:rsidRPr="00AA3946">
        <w:rPr>
          <w:rFonts w:ascii="Times New Roman" w:hAnsi="Times New Roman" w:cs="Times New Roman"/>
        </w:rPr>
        <w:t>.: Hukuku oluşturan yazılı metinlerin her biridir.</w:t>
      </w:r>
    </w:p>
    <w:p w:rsidR="0075352D" w:rsidRDefault="0075352D" w:rsidP="00C96AF9">
      <w:pPr>
        <w:pStyle w:val="ListParagrap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</w:t>
      </w:r>
      <w:r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:rsidR="0075352D" w:rsidRPr="00C96AF9" w:rsidRDefault="0075352D" w:rsidP="00C96AF9">
      <w:pPr>
        <w:pStyle w:val="ListParagraph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bCs/>
          <w:sz w:val="20"/>
          <w:szCs w:val="20"/>
        </w:rPr>
        <w:t>Metin kutusunda verilen açıklamanın siyaset felsefesinde hangi probleme ait olduğunu yazınız</w:t>
      </w:r>
      <w:r>
        <w:rPr>
          <w:rFonts w:ascii="Times New Roman" w:hAnsi="Times New Roman" w:cs="Times New Roman"/>
          <w:b/>
          <w:bCs/>
          <w:sz w:val="24"/>
          <w:szCs w:val="24"/>
        </w:rPr>
        <w:t>. (11</w:t>
      </w:r>
      <w:r w:rsidRPr="00BB790D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:rsidR="0075352D" w:rsidRPr="00C96AF9" w:rsidRDefault="0075352D" w:rsidP="00C96AF9">
      <w:pPr>
        <w:pStyle w:val="ListParagraph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Text Box 10" o:spid="_x0000_s1033" type="#_x0000_t202" style="position:absolute;left:0;text-align:left;margin-left:-7.75pt;margin-top:4.3pt;width:549.7pt;height:72.75pt;z-index:251664384;visibility:visible">
            <v:textbox>
              <w:txbxContent>
                <w:p w:rsidR="0075352D" w:rsidRDefault="0075352D" w:rsidP="00AA3946">
                  <w:pPr>
                    <w:spacing w:after="0"/>
                  </w:pPr>
                  <w:r>
                    <w:t>Hobbes’e göre doğası gereği insan insanın kurdudur. Dünyanın nimetlerinden daha fazla faydalanmak için herkes herkesle savaşmak zorundadır. Bu durum insanları bir düzen aramaya yöneltmiştir. Böylece devlet oluşmuş , birbiriyle uyuşmayan birçok iradenin yerini tek bir irade almıştır.</w:t>
                  </w:r>
                </w:p>
                <w:p w:rsidR="0075352D" w:rsidRDefault="0075352D" w:rsidP="00AA3946">
                  <w:pPr>
                    <w:spacing w:after="0"/>
                  </w:pPr>
                  <w:r>
                    <w:t>……………………………………………………..………………………………………………………………………………………………………………………….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</w:p>
    <w:p w:rsidR="0075352D" w:rsidRPr="00A12293" w:rsidRDefault="0075352D" w:rsidP="00A12293">
      <w:pPr>
        <w:pStyle w:val="ListParagraph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75352D" w:rsidRPr="00A12293" w:rsidRDefault="0075352D" w:rsidP="00A12293">
      <w:pPr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5352D" w:rsidRPr="00C96AF9" w:rsidRDefault="0075352D" w:rsidP="00C96AF9">
      <w:pPr>
        <w:pStyle w:val="ListParagraph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b/>
          <w:bCs/>
          <w:sz w:val="24"/>
          <w:szCs w:val="24"/>
        </w:rPr>
        <w:t>Aşağıdaki cümleleri özgürlükle ilgili verilen kavramlar ile eşleştiriniz .(15 puan)</w:t>
      </w:r>
    </w:p>
    <w:tbl>
      <w:tblPr>
        <w:tblW w:w="107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7178"/>
        <w:gridCol w:w="374"/>
        <w:gridCol w:w="2583"/>
      </w:tblGrid>
      <w:tr w:rsidR="0075352D" w:rsidRPr="00650CB3">
        <w:trPr>
          <w:trHeight w:val="28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LİBERTANYALİZM</w:t>
            </w:r>
          </w:p>
        </w:tc>
      </w:tr>
      <w:tr w:rsidR="0075352D" w:rsidRPr="00650CB3">
        <w:trPr>
          <w:trHeight w:val="576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DETERMİNİZM</w:t>
            </w:r>
          </w:p>
        </w:tc>
      </w:tr>
      <w:tr w:rsidR="0075352D" w:rsidRPr="00650CB3">
        <w:trPr>
          <w:trHeight w:val="269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OTODETERMİNİZM</w:t>
            </w:r>
          </w:p>
        </w:tc>
      </w:tr>
      <w:tr w:rsidR="0075352D" w:rsidRPr="00650CB3">
        <w:trPr>
          <w:trHeight w:val="288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ANARŞİZM</w:t>
            </w:r>
          </w:p>
        </w:tc>
      </w:tr>
      <w:tr w:rsidR="0075352D" w:rsidRPr="00650CB3">
        <w:trPr>
          <w:trHeight w:val="251"/>
        </w:trPr>
        <w:tc>
          <w:tcPr>
            <w:tcW w:w="567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color w:val="D9D9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75352D" w:rsidRPr="00650CB3" w:rsidRDefault="0075352D" w:rsidP="00650CB3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0C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FATALİZM</w:t>
            </w:r>
          </w:p>
        </w:tc>
      </w:tr>
    </w:tbl>
    <w:p w:rsidR="0075352D" w:rsidRPr="00922857" w:rsidRDefault="0075352D" w:rsidP="000924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</w:t>
      </w:r>
      <w:r>
        <w:rPr>
          <w:rFonts w:ascii="Times New Roman" w:hAnsi="Times New Roman" w:cs="Times New Roman"/>
          <w:sz w:val="24"/>
          <w:szCs w:val="24"/>
        </w:rPr>
        <w:t xml:space="preserve">İZİ ALMANIZ DİLEĞİYLE! </w:t>
      </w:r>
      <w:r w:rsidRPr="00922857">
        <w:rPr>
          <w:rFonts w:ascii="Times New Roman" w:hAnsi="Times New Roman" w:cs="Times New Roman"/>
          <w:sz w:val="24"/>
          <w:szCs w:val="24"/>
        </w:rPr>
        <w:t>BAŞARILAR!</w:t>
      </w:r>
    </w:p>
    <w:p w:rsidR="0075352D" w:rsidRPr="000C4948" w:rsidRDefault="0075352D" w:rsidP="0009242B">
      <w:pPr>
        <w:pStyle w:val="ListParagraph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SEYHAN SONGUR</w:t>
      </w:r>
    </w:p>
    <w:p w:rsidR="0075352D" w:rsidRDefault="0075352D" w:rsidP="0009242B">
      <w:pPr>
        <w:pStyle w:val="ListParagraph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 xml:space="preserve">  FELSEFE ÖĞRETMEN</w:t>
      </w:r>
      <w:r>
        <w:rPr>
          <w:rFonts w:ascii="Times New Roman" w:hAnsi="Times New Roman" w:cs="Times New Roman"/>
          <w:sz w:val="24"/>
          <w:szCs w:val="24"/>
        </w:rPr>
        <w:t>İ</w:t>
      </w:r>
    </w:p>
    <w:p w:rsidR="0075352D" w:rsidRDefault="0075352D" w:rsidP="0009242B">
      <w:pPr>
        <w:spacing w:line="240" w:lineRule="auto"/>
        <w:ind w:firstLine="708"/>
        <w:jc w:val="both"/>
      </w:pPr>
      <w:r>
        <w:t xml:space="preserve">NOT: KLASİK SORULARIN YANITLARINI KÂĞIDIN ARKASINA YAZINIZ. </w:t>
      </w:r>
      <w:hyperlink r:id="rId7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p w:rsidR="0075352D" w:rsidRDefault="0075352D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5352D" w:rsidRPr="00A12293" w:rsidRDefault="0075352D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75352D" w:rsidRPr="00A12293" w:rsidRDefault="0075352D" w:rsidP="00A12293">
      <w:pPr>
        <w:rPr>
          <w:b/>
          <w:bCs/>
          <w:i/>
          <w:iCs/>
          <w:sz w:val="24"/>
          <w:szCs w:val="24"/>
        </w:rPr>
      </w:pPr>
    </w:p>
    <w:p w:rsidR="0075352D" w:rsidRPr="00437D6D" w:rsidRDefault="0075352D" w:rsidP="00A12293">
      <w:pPr>
        <w:pStyle w:val="ListParagraph"/>
        <w:rPr>
          <w:b/>
          <w:bCs/>
          <w:i/>
          <w:iCs/>
          <w:sz w:val="24"/>
          <w:szCs w:val="24"/>
        </w:rPr>
      </w:pPr>
    </w:p>
    <w:p w:rsidR="0075352D" w:rsidRPr="00A12293" w:rsidRDefault="0075352D" w:rsidP="00A12293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Default="0075352D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hAnsi="Arial" w:cs="Arial"/>
          <w:color w:val="666666"/>
          <w:sz w:val="24"/>
          <w:szCs w:val="24"/>
        </w:rPr>
      </w:pPr>
    </w:p>
    <w:p w:rsidR="0075352D" w:rsidRPr="00C34E3C" w:rsidRDefault="0075352D" w:rsidP="00C34E3C">
      <w:pPr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75352D" w:rsidRPr="00C34E3C" w:rsidSect="00D76E0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52D" w:rsidRDefault="0075352D" w:rsidP="006B334C">
      <w:pPr>
        <w:spacing w:after="0" w:line="240" w:lineRule="auto"/>
      </w:pPr>
      <w:r>
        <w:separator/>
      </w:r>
    </w:p>
  </w:endnote>
  <w:endnote w:type="continuationSeparator" w:id="1">
    <w:p w:rsidR="0075352D" w:rsidRDefault="0075352D" w:rsidP="006B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52D" w:rsidRDefault="0075352D" w:rsidP="006B334C">
      <w:pPr>
        <w:spacing w:after="0" w:line="240" w:lineRule="auto"/>
      </w:pPr>
      <w:r>
        <w:separator/>
      </w:r>
    </w:p>
  </w:footnote>
  <w:footnote w:type="continuationSeparator" w:id="1">
    <w:p w:rsidR="0075352D" w:rsidRDefault="0075352D" w:rsidP="006B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52D" w:rsidRDefault="0075352D" w:rsidP="00D76E08">
    <w:pPr>
      <w:pStyle w:val="Header"/>
      <w:pBdr>
        <w:bottom w:val="thickThinSmallGap" w:sz="24" w:space="1" w:color="622423"/>
      </w:pBdr>
      <w:rPr>
        <w:rFonts w:ascii="Cambria" w:hAnsi="Cambria" w:cs="Cambria"/>
        <w:sz w:val="32"/>
        <w:szCs w:val="3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330.4pt;margin-top:-6.9pt;width:204.15pt;height:86.6pt;z-index:251660288;visibility:visible">
          <v:shadow on="t" opacity=".5" offset="-6pt,-6pt"/>
          <v:textbox>
            <w:txbxContent>
              <w:p w:rsidR="0075352D" w:rsidRDefault="0075352D" w:rsidP="006B334C">
                <w:pPr>
                  <w:spacing w:after="0"/>
                </w:pPr>
                <w:r>
                  <w:t xml:space="preserve">ÖĞRENCİNİN </w:t>
                </w:r>
              </w:p>
              <w:p w:rsidR="0075352D" w:rsidRDefault="0075352D" w:rsidP="006B334C">
                <w:pPr>
                  <w:spacing w:after="0"/>
                </w:pPr>
                <w:r>
                  <w:t>ADI SOYADI  : ………………………………………</w:t>
                </w:r>
              </w:p>
              <w:p w:rsidR="0075352D" w:rsidRDefault="0075352D" w:rsidP="006B334C">
                <w:pPr>
                  <w:spacing w:after="0"/>
                </w:pPr>
                <w:r>
                  <w:t>ŞUBE              :………………………………………</w:t>
                </w:r>
              </w:p>
              <w:p w:rsidR="0075352D" w:rsidRDefault="0075352D" w:rsidP="006B334C">
                <w:pPr>
                  <w:spacing w:after="0"/>
                </w:pPr>
                <w:r>
                  <w:t>NUMARA      :………………………………………</w:t>
                </w:r>
              </w:p>
              <w:p w:rsidR="0075352D" w:rsidRDefault="0075352D" w:rsidP="006B334C">
                <w:pPr>
                  <w:spacing w:after="0"/>
                </w:pPr>
                <w:r>
                  <w:t>ALDIĞI NOT :……………………………………...</w:t>
                </w:r>
              </w:p>
            </w:txbxContent>
          </v:textbox>
        </v:shape>
      </w:pict>
    </w:r>
    <w:r w:rsidRPr="00650CB3">
      <w:rPr>
        <w:rFonts w:ascii="Cambria" w:hAnsi="Cambria" w:cs="Cambria"/>
        <w:noProof/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_img" o:spid="_x0000_i1026" type="#_x0000_t75" alt="http://2.bp.blogspot.com/_bceqdsljiN8/SFIJv2uGmYI/AAAAAAAAAAM/IE0OG7cNHZk/S264/Okulamblem.jpg" style="width:138.75pt;height:81.75pt;visibility:visible" filled="t" fillcolor="windowText">
          <v:fill opacity="16448f"/>
          <v:imagedata r:id="rId1" o:title="" grayscale="t"/>
        </v:shape>
      </w:pict>
    </w:r>
  </w:p>
  <w:p w:rsidR="0075352D" w:rsidRPr="006C6337" w:rsidRDefault="0075352D" w:rsidP="006B334C">
    <w:pPr>
      <w:pStyle w:val="Header"/>
      <w:pBdr>
        <w:bottom w:val="thickThinSmallGap" w:sz="24" w:space="1" w:color="622423"/>
      </w:pBdr>
      <w:jc w:val="center"/>
      <w:rPr>
        <w:rFonts w:ascii="Times New Roman" w:hAnsi="Times New Roman" w:cs="Times New Roman"/>
        <w:sz w:val="24"/>
        <w:szCs w:val="24"/>
      </w:rPr>
    </w:pPr>
    <w:r w:rsidRPr="006C6337">
      <w:rPr>
        <w:rFonts w:ascii="Times New Roman" w:hAnsi="Times New Roman" w:cs="Times New Roman"/>
        <w:sz w:val="24"/>
        <w:szCs w:val="24"/>
      </w:rPr>
      <w:t>ESKİŞEHİR ATATÜRK MESLEK LİSESİ</w:t>
    </w:r>
  </w:p>
  <w:p w:rsidR="0075352D" w:rsidRPr="006C6337" w:rsidRDefault="0075352D" w:rsidP="006B334C">
    <w:pPr>
      <w:pStyle w:val="Header"/>
      <w:pBdr>
        <w:bottom w:val="thickThinSmallGap" w:sz="24" w:space="1" w:color="622423"/>
      </w:pBdr>
      <w:jc w:val="center"/>
      <w:rPr>
        <w:rFonts w:ascii="Times New Roman" w:hAnsi="Times New Roman" w:cs="Times New Roman"/>
        <w:sz w:val="28"/>
        <w:szCs w:val="28"/>
      </w:rPr>
    </w:pPr>
    <w:r w:rsidRPr="006C6337">
      <w:rPr>
        <w:rFonts w:ascii="Times New Roman" w:hAnsi="Times New Roman" w:cs="Times New Roman"/>
        <w:sz w:val="28"/>
        <w:szCs w:val="28"/>
      </w:rPr>
      <w:t>2. DÖNEM 1. YAZILI YOKLAMA</w:t>
    </w:r>
  </w:p>
  <w:p w:rsidR="0075352D" w:rsidRDefault="0075352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20C8"/>
    <w:multiLevelType w:val="hybridMultilevel"/>
    <w:tmpl w:val="B19E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C8F7112"/>
    <w:multiLevelType w:val="hybridMultilevel"/>
    <w:tmpl w:val="227C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6F56F7B"/>
    <w:multiLevelType w:val="hybridMultilevel"/>
    <w:tmpl w:val="42A655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1C3D7ECF"/>
    <w:multiLevelType w:val="hybridMultilevel"/>
    <w:tmpl w:val="20A84562"/>
    <w:lvl w:ilvl="0" w:tplc="D0BEB5BA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744" w:hanging="360"/>
      </w:pPr>
    </w:lvl>
    <w:lvl w:ilvl="2" w:tplc="041F001B">
      <w:start w:val="1"/>
      <w:numFmt w:val="lowerRoman"/>
      <w:lvlText w:val="%3."/>
      <w:lvlJc w:val="right"/>
      <w:pPr>
        <w:ind w:left="7464" w:hanging="180"/>
      </w:pPr>
    </w:lvl>
    <w:lvl w:ilvl="3" w:tplc="041F000F">
      <w:start w:val="1"/>
      <w:numFmt w:val="decimal"/>
      <w:lvlText w:val="%4."/>
      <w:lvlJc w:val="left"/>
      <w:pPr>
        <w:ind w:left="8184" w:hanging="360"/>
      </w:pPr>
    </w:lvl>
    <w:lvl w:ilvl="4" w:tplc="041F0019">
      <w:start w:val="1"/>
      <w:numFmt w:val="lowerLetter"/>
      <w:lvlText w:val="%5."/>
      <w:lvlJc w:val="left"/>
      <w:pPr>
        <w:ind w:left="8904" w:hanging="360"/>
      </w:pPr>
    </w:lvl>
    <w:lvl w:ilvl="5" w:tplc="041F001B">
      <w:start w:val="1"/>
      <w:numFmt w:val="lowerRoman"/>
      <w:lvlText w:val="%6."/>
      <w:lvlJc w:val="right"/>
      <w:pPr>
        <w:ind w:left="9624" w:hanging="180"/>
      </w:pPr>
    </w:lvl>
    <w:lvl w:ilvl="6" w:tplc="041F000F">
      <w:start w:val="1"/>
      <w:numFmt w:val="decimal"/>
      <w:lvlText w:val="%7."/>
      <w:lvlJc w:val="left"/>
      <w:pPr>
        <w:ind w:left="10344" w:hanging="360"/>
      </w:pPr>
    </w:lvl>
    <w:lvl w:ilvl="7" w:tplc="041F0019">
      <w:start w:val="1"/>
      <w:numFmt w:val="lowerLetter"/>
      <w:lvlText w:val="%8."/>
      <w:lvlJc w:val="left"/>
      <w:pPr>
        <w:ind w:left="11064" w:hanging="360"/>
      </w:pPr>
    </w:lvl>
    <w:lvl w:ilvl="8" w:tplc="041F001B">
      <w:start w:val="1"/>
      <w:numFmt w:val="lowerRoman"/>
      <w:lvlText w:val="%9."/>
      <w:lvlJc w:val="right"/>
      <w:pPr>
        <w:ind w:left="11784" w:hanging="180"/>
      </w:pPr>
    </w:lvl>
  </w:abstractNum>
  <w:abstractNum w:abstractNumId="4">
    <w:nsid w:val="230C433D"/>
    <w:multiLevelType w:val="hybridMultilevel"/>
    <w:tmpl w:val="0B924322"/>
    <w:lvl w:ilvl="0" w:tplc="FA7AC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D040EC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36653C"/>
    <w:multiLevelType w:val="hybridMultilevel"/>
    <w:tmpl w:val="D944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F790102"/>
    <w:multiLevelType w:val="hybridMultilevel"/>
    <w:tmpl w:val="C6600C0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>
    <w:nsid w:val="34F5584F"/>
    <w:multiLevelType w:val="hybridMultilevel"/>
    <w:tmpl w:val="43F6B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7A8747F"/>
    <w:multiLevelType w:val="hybridMultilevel"/>
    <w:tmpl w:val="B4C4652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B74B9"/>
    <w:multiLevelType w:val="hybridMultilevel"/>
    <w:tmpl w:val="7310AB5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>
    <w:nsid w:val="3BCD69C2"/>
    <w:multiLevelType w:val="hybridMultilevel"/>
    <w:tmpl w:val="29D2B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D9D022B"/>
    <w:multiLevelType w:val="hybridMultilevel"/>
    <w:tmpl w:val="E4761414"/>
    <w:lvl w:ilvl="0" w:tplc="99F4AE08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F65C5"/>
    <w:multiLevelType w:val="hybridMultilevel"/>
    <w:tmpl w:val="1AF0C9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41DE27CE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0818F0"/>
    <w:multiLevelType w:val="hybridMultilevel"/>
    <w:tmpl w:val="7F380E72"/>
    <w:lvl w:ilvl="0" w:tplc="689CB1E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7A0FDB"/>
    <w:multiLevelType w:val="hybridMultilevel"/>
    <w:tmpl w:val="8A08E3CC"/>
    <w:lvl w:ilvl="0" w:tplc="11C628A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AE1C63"/>
    <w:multiLevelType w:val="hybridMultilevel"/>
    <w:tmpl w:val="EF3EC060"/>
    <w:lvl w:ilvl="0" w:tplc="771CEA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9542971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5F6BDB"/>
    <w:multiLevelType w:val="hybridMultilevel"/>
    <w:tmpl w:val="993AC6A6"/>
    <w:lvl w:ilvl="0" w:tplc="4816EC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0B4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314366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A20D44"/>
    <w:multiLevelType w:val="hybridMultilevel"/>
    <w:tmpl w:val="5186E018"/>
    <w:lvl w:ilvl="0" w:tplc="041F0001">
      <w:start w:val="1"/>
      <w:numFmt w:val="bullet"/>
      <w:lvlText w:val=""/>
      <w:lvlJc w:val="left"/>
      <w:pPr>
        <w:ind w:left="93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7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9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3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5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99" w:hanging="360"/>
      </w:pPr>
      <w:rPr>
        <w:rFonts w:ascii="Wingdings" w:hAnsi="Wingdings" w:cs="Wingdings" w:hint="default"/>
      </w:rPr>
    </w:lvl>
  </w:abstractNum>
  <w:abstractNum w:abstractNumId="23">
    <w:nsid w:val="6822360F"/>
    <w:multiLevelType w:val="hybridMultilevel"/>
    <w:tmpl w:val="44FAB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B086200"/>
    <w:multiLevelType w:val="hybridMultilevel"/>
    <w:tmpl w:val="BF26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CF71FDE"/>
    <w:multiLevelType w:val="hybridMultilevel"/>
    <w:tmpl w:val="9356D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6E655C9B"/>
    <w:multiLevelType w:val="hybridMultilevel"/>
    <w:tmpl w:val="E2126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71DA024A"/>
    <w:multiLevelType w:val="hybridMultilevel"/>
    <w:tmpl w:val="44CEF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53386"/>
    <w:multiLevelType w:val="hybridMultilevel"/>
    <w:tmpl w:val="D8DC19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74BC16BE"/>
    <w:multiLevelType w:val="hybridMultilevel"/>
    <w:tmpl w:val="70EEE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74D30822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E34615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982D2F"/>
    <w:multiLevelType w:val="hybridMultilevel"/>
    <w:tmpl w:val="4CA4B208"/>
    <w:lvl w:ilvl="0" w:tplc="8CA065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B5892"/>
    <w:multiLevelType w:val="hybridMultilevel"/>
    <w:tmpl w:val="2BF22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15"/>
  </w:num>
  <w:num w:numId="3">
    <w:abstractNumId w:val="0"/>
  </w:num>
  <w:num w:numId="4">
    <w:abstractNumId w:val="32"/>
  </w:num>
  <w:num w:numId="5">
    <w:abstractNumId w:val="28"/>
  </w:num>
  <w:num w:numId="6">
    <w:abstractNumId w:val="9"/>
  </w:num>
  <w:num w:numId="7">
    <w:abstractNumId w:val="17"/>
  </w:num>
  <w:num w:numId="8">
    <w:abstractNumId w:val="18"/>
  </w:num>
  <w:num w:numId="9">
    <w:abstractNumId w:val="8"/>
  </w:num>
  <w:num w:numId="10">
    <w:abstractNumId w:val="1"/>
  </w:num>
  <w:num w:numId="11">
    <w:abstractNumId w:val="12"/>
  </w:num>
  <w:num w:numId="12">
    <w:abstractNumId w:val="33"/>
  </w:num>
  <w:num w:numId="13">
    <w:abstractNumId w:val="13"/>
  </w:num>
  <w:num w:numId="14">
    <w:abstractNumId w:val="25"/>
  </w:num>
  <w:num w:numId="15">
    <w:abstractNumId w:val="29"/>
  </w:num>
  <w:num w:numId="16">
    <w:abstractNumId w:val="23"/>
  </w:num>
  <w:num w:numId="17">
    <w:abstractNumId w:val="5"/>
  </w:num>
  <w:num w:numId="18">
    <w:abstractNumId w:val="6"/>
  </w:num>
  <w:num w:numId="19">
    <w:abstractNumId w:val="31"/>
  </w:num>
  <w:num w:numId="20">
    <w:abstractNumId w:val="20"/>
  </w:num>
  <w:num w:numId="21">
    <w:abstractNumId w:val="3"/>
  </w:num>
  <w:num w:numId="22">
    <w:abstractNumId w:val="19"/>
  </w:num>
  <w:num w:numId="23">
    <w:abstractNumId w:val="26"/>
  </w:num>
  <w:num w:numId="24">
    <w:abstractNumId w:val="4"/>
  </w:num>
  <w:num w:numId="25">
    <w:abstractNumId w:val="30"/>
  </w:num>
  <w:num w:numId="26">
    <w:abstractNumId w:val="24"/>
  </w:num>
  <w:num w:numId="27">
    <w:abstractNumId w:val="7"/>
  </w:num>
  <w:num w:numId="28">
    <w:abstractNumId w:val="10"/>
  </w:num>
  <w:num w:numId="29">
    <w:abstractNumId w:val="16"/>
  </w:num>
  <w:num w:numId="30">
    <w:abstractNumId w:val="22"/>
  </w:num>
  <w:num w:numId="31">
    <w:abstractNumId w:val="21"/>
  </w:num>
  <w:num w:numId="32">
    <w:abstractNumId w:val="14"/>
  </w:num>
  <w:num w:numId="33">
    <w:abstractNumId w:val="2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988"/>
    <w:rsid w:val="00002EC2"/>
    <w:rsid w:val="000103F9"/>
    <w:rsid w:val="000142B2"/>
    <w:rsid w:val="00021F2B"/>
    <w:rsid w:val="00031503"/>
    <w:rsid w:val="00045608"/>
    <w:rsid w:val="00060A2B"/>
    <w:rsid w:val="0009242B"/>
    <w:rsid w:val="00094870"/>
    <w:rsid w:val="000A6EA8"/>
    <w:rsid w:val="000C4948"/>
    <w:rsid w:val="00111874"/>
    <w:rsid w:val="00132EDF"/>
    <w:rsid w:val="001B22A8"/>
    <w:rsid w:val="001C45C4"/>
    <w:rsid w:val="00200E52"/>
    <w:rsid w:val="00200F96"/>
    <w:rsid w:val="00201B57"/>
    <w:rsid w:val="0029015C"/>
    <w:rsid w:val="002A4988"/>
    <w:rsid w:val="003241DA"/>
    <w:rsid w:val="00387FB5"/>
    <w:rsid w:val="003A2537"/>
    <w:rsid w:val="003F1181"/>
    <w:rsid w:val="00437D6D"/>
    <w:rsid w:val="004E02D3"/>
    <w:rsid w:val="005142FF"/>
    <w:rsid w:val="00590F6C"/>
    <w:rsid w:val="005A559F"/>
    <w:rsid w:val="0060028F"/>
    <w:rsid w:val="00646F8A"/>
    <w:rsid w:val="00650CB3"/>
    <w:rsid w:val="006655EA"/>
    <w:rsid w:val="006807AF"/>
    <w:rsid w:val="00682918"/>
    <w:rsid w:val="0069076C"/>
    <w:rsid w:val="006B334C"/>
    <w:rsid w:val="006C6337"/>
    <w:rsid w:val="006E0847"/>
    <w:rsid w:val="006F3CE5"/>
    <w:rsid w:val="00730A6F"/>
    <w:rsid w:val="0075352D"/>
    <w:rsid w:val="007674CF"/>
    <w:rsid w:val="007A2B7A"/>
    <w:rsid w:val="007A3C0B"/>
    <w:rsid w:val="008009D1"/>
    <w:rsid w:val="00857518"/>
    <w:rsid w:val="00860486"/>
    <w:rsid w:val="00873C1B"/>
    <w:rsid w:val="00877940"/>
    <w:rsid w:val="00882463"/>
    <w:rsid w:val="008940AA"/>
    <w:rsid w:val="009073E2"/>
    <w:rsid w:val="0091647F"/>
    <w:rsid w:val="00922857"/>
    <w:rsid w:val="00972E86"/>
    <w:rsid w:val="009B1063"/>
    <w:rsid w:val="009C0316"/>
    <w:rsid w:val="009D361A"/>
    <w:rsid w:val="009F6BBF"/>
    <w:rsid w:val="00A12293"/>
    <w:rsid w:val="00A251E6"/>
    <w:rsid w:val="00A52D19"/>
    <w:rsid w:val="00A70C7B"/>
    <w:rsid w:val="00A84521"/>
    <w:rsid w:val="00AA3946"/>
    <w:rsid w:val="00AF2C27"/>
    <w:rsid w:val="00AF2D51"/>
    <w:rsid w:val="00B453EE"/>
    <w:rsid w:val="00BB790D"/>
    <w:rsid w:val="00BE1BCC"/>
    <w:rsid w:val="00BE5FA8"/>
    <w:rsid w:val="00C34E3C"/>
    <w:rsid w:val="00C96AF9"/>
    <w:rsid w:val="00CD2C54"/>
    <w:rsid w:val="00CE41A2"/>
    <w:rsid w:val="00CF11B2"/>
    <w:rsid w:val="00CF792C"/>
    <w:rsid w:val="00D31C80"/>
    <w:rsid w:val="00D476EF"/>
    <w:rsid w:val="00D70F5B"/>
    <w:rsid w:val="00D73B5B"/>
    <w:rsid w:val="00D76E08"/>
    <w:rsid w:val="00DF28A9"/>
    <w:rsid w:val="00E02A62"/>
    <w:rsid w:val="00E02CC6"/>
    <w:rsid w:val="00EA7B9E"/>
    <w:rsid w:val="00ED4D9B"/>
    <w:rsid w:val="00ED614D"/>
    <w:rsid w:val="00EF795B"/>
    <w:rsid w:val="00F35617"/>
    <w:rsid w:val="00F43599"/>
    <w:rsid w:val="00FF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0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4988"/>
    <w:pPr>
      <w:ind w:left="720"/>
    </w:pPr>
  </w:style>
  <w:style w:type="paragraph" w:styleId="Header">
    <w:name w:val="header"/>
    <w:basedOn w:val="Normal"/>
    <w:link w:val="HeaderChar"/>
    <w:uiPriority w:val="99"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334C"/>
  </w:style>
  <w:style w:type="paragraph" w:styleId="Footer">
    <w:name w:val="footer"/>
    <w:basedOn w:val="Normal"/>
    <w:link w:val="FooterChar"/>
    <w:uiPriority w:val="99"/>
    <w:semiHidden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B334C"/>
  </w:style>
  <w:style w:type="paragraph" w:styleId="BalloonText">
    <w:name w:val="Balloon Text"/>
    <w:basedOn w:val="Normal"/>
    <w:link w:val="BalloonTextChar"/>
    <w:uiPriority w:val="99"/>
    <w:semiHidden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33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04560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094870"/>
    <w:rPr>
      <w:color w:val="666666"/>
      <w:u w:val="none"/>
      <w:effect w:val="none"/>
    </w:rPr>
  </w:style>
  <w:style w:type="character" w:styleId="Strong">
    <w:name w:val="Strong"/>
    <w:basedOn w:val="DefaultParagraphFont"/>
    <w:uiPriority w:val="99"/>
    <w:qFormat/>
    <w:rsid w:val="00094870"/>
    <w:rPr>
      <w:b/>
      <w:bCs/>
    </w:rPr>
  </w:style>
  <w:style w:type="paragraph" w:styleId="NormalWeb">
    <w:name w:val="Normal (Web)"/>
    <w:basedOn w:val="Normal"/>
    <w:uiPriority w:val="99"/>
    <w:rsid w:val="00094870"/>
    <w:pPr>
      <w:spacing w:before="100" w:beforeAutospacing="1" w:after="100" w:afterAutospacing="1" w:line="328" w:lineRule="atLeas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A84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56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61925">
          <w:marLeft w:val="365"/>
          <w:marRight w:val="365"/>
          <w:marTop w:val="10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6192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1921">
                      <w:marLeft w:val="273"/>
                      <w:marRight w:val="273"/>
                      <w:marTop w:val="0"/>
                      <w:marBottom w:val="4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56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12</Pages>
  <Words>2252</Words>
  <Characters>12837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Seyhan</dc:creator>
  <cp:keywords/>
  <dc:description/>
  <cp:lastModifiedBy>edanur</cp:lastModifiedBy>
  <cp:revision>4</cp:revision>
  <dcterms:created xsi:type="dcterms:W3CDTF">2014-03-13T12:02:00Z</dcterms:created>
  <dcterms:modified xsi:type="dcterms:W3CDTF">2016-02-26T17:23:00Z</dcterms:modified>
</cp:coreProperties>
</file>