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6B4" w:rsidRDefault="00ED16B4" w:rsidP="00DF15F0">
      <w:pPr>
        <w:jc w:val="center"/>
        <w:rPr>
          <w:b/>
          <w:bCs/>
          <w:sz w:val="22"/>
          <w:szCs w:val="22"/>
        </w:rPr>
      </w:pPr>
    </w:p>
    <w:p w:rsidR="00ED16B4" w:rsidRDefault="00ED16B4" w:rsidP="00DF15F0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2016-2017 </w:t>
      </w:r>
      <w:r w:rsidRPr="00342FF9">
        <w:rPr>
          <w:b/>
          <w:bCs/>
          <w:sz w:val="22"/>
          <w:szCs w:val="22"/>
        </w:rPr>
        <w:t xml:space="preserve"> EĞİTİM - ÖĞRETİM YILI </w:t>
      </w:r>
      <w:r>
        <w:rPr>
          <w:b/>
          <w:bCs/>
          <w:sz w:val="22"/>
          <w:szCs w:val="22"/>
        </w:rPr>
        <w:t>………….</w:t>
      </w:r>
      <w:r w:rsidRPr="00342FF9">
        <w:rPr>
          <w:b/>
          <w:bCs/>
          <w:sz w:val="22"/>
          <w:szCs w:val="22"/>
        </w:rPr>
        <w:t xml:space="preserve"> ANADOLU LİSES</w:t>
      </w:r>
      <w:r>
        <w:rPr>
          <w:b/>
          <w:bCs/>
          <w:sz w:val="22"/>
          <w:szCs w:val="22"/>
        </w:rPr>
        <w:t>İ FELSEFE DERSİ 1. DÖNEM 1. YAZILI SINAVI</w:t>
      </w:r>
    </w:p>
    <w:p w:rsidR="00ED16B4" w:rsidRPr="00342FF9" w:rsidRDefault="00ED16B4" w:rsidP="00DF15F0">
      <w:pPr>
        <w:jc w:val="center"/>
        <w:rPr>
          <w:b/>
          <w:bCs/>
          <w:sz w:val="22"/>
          <w:szCs w:val="22"/>
        </w:rPr>
      </w:pPr>
    </w:p>
    <w:p w:rsidR="00ED16B4" w:rsidRDefault="00ED16B4" w:rsidP="00F1518B">
      <w:pPr>
        <w:jc w:val="center"/>
        <w:rPr>
          <w:b/>
          <w:bCs/>
        </w:rPr>
      </w:pPr>
      <w:r>
        <w:rPr>
          <w:b/>
          <w:bCs/>
        </w:rPr>
        <w:t>SORULAR</w:t>
      </w:r>
    </w:p>
    <w:p w:rsidR="00ED16B4" w:rsidRDefault="00ED16B4" w:rsidP="00F1518B">
      <w:pPr>
        <w:jc w:val="center"/>
        <w:rPr>
          <w:b/>
          <w:bCs/>
        </w:rPr>
      </w:pPr>
    </w:p>
    <w:p w:rsidR="00ED16B4" w:rsidRDefault="00ED16B4" w:rsidP="00F1518B">
      <w:pPr>
        <w:jc w:val="center"/>
        <w:rPr>
          <w:b/>
          <w:bCs/>
        </w:rPr>
      </w:pPr>
    </w:p>
    <w:p w:rsidR="00ED16B4" w:rsidRPr="00F1518B" w:rsidRDefault="00ED16B4" w:rsidP="00F1518B">
      <w:pPr>
        <w:pStyle w:val="ListParagraph"/>
        <w:numPr>
          <w:ilvl w:val="0"/>
          <w:numId w:val="1"/>
        </w:numPr>
        <w:rPr>
          <w:color w:val="000000"/>
        </w:rPr>
      </w:pPr>
      <w:r w:rsidRPr="00440C04">
        <w:rPr>
          <w:color w:val="000000"/>
        </w:rPr>
        <w:t>Felsefe- hikmet ilişkisini açıklayınız?</w:t>
      </w:r>
      <w:r w:rsidRPr="00F1518B">
        <w:t xml:space="preserve"> </w:t>
      </w:r>
    </w:p>
    <w:p w:rsidR="00ED16B4" w:rsidRPr="00440C04" w:rsidRDefault="00ED16B4" w:rsidP="00F1518B">
      <w:pPr>
        <w:pStyle w:val="ListParagraph"/>
        <w:numPr>
          <w:ilvl w:val="0"/>
          <w:numId w:val="1"/>
        </w:numPr>
      </w:pPr>
      <w:r w:rsidRPr="00440C04">
        <w:t>Fel</w:t>
      </w:r>
      <w:r>
        <w:t xml:space="preserve">sefenin alt disiplinlerini </w:t>
      </w:r>
      <w:r w:rsidRPr="00440C04">
        <w:t>yazınız?</w:t>
      </w:r>
    </w:p>
    <w:p w:rsidR="00ED16B4" w:rsidRDefault="00ED16B4" w:rsidP="00CB08FA">
      <w:pPr>
        <w:pStyle w:val="ListParagraph"/>
        <w:numPr>
          <w:ilvl w:val="0"/>
          <w:numId w:val="1"/>
        </w:numPr>
      </w:pPr>
      <w:r w:rsidRPr="00440C04">
        <w:t xml:space="preserve">Felsefi düşüncenin </w:t>
      </w:r>
      <w:r>
        <w:t>niteliklerinden 5 tanesini</w:t>
      </w:r>
      <w:r w:rsidRPr="00440C04">
        <w:t xml:space="preserve"> yazınız?</w:t>
      </w:r>
      <w:r w:rsidRPr="00CB08FA">
        <w:t xml:space="preserve"> </w:t>
      </w:r>
    </w:p>
    <w:p w:rsidR="00ED16B4" w:rsidRPr="00CB08FA" w:rsidRDefault="00ED16B4" w:rsidP="00CB08FA">
      <w:pPr>
        <w:pStyle w:val="ListParagraph"/>
        <w:numPr>
          <w:ilvl w:val="0"/>
          <w:numId w:val="1"/>
        </w:numPr>
      </w:pPr>
      <w:r>
        <w:t>Bilgi nedir</w:t>
      </w:r>
      <w:r w:rsidRPr="00440C04">
        <w:t>, kaç tür bilgi vardır, kısaca yazınız?</w:t>
      </w:r>
    </w:p>
    <w:p w:rsidR="00ED16B4" w:rsidRDefault="00ED16B4" w:rsidP="00CB08FA">
      <w:pPr>
        <w:pStyle w:val="ListParagraph"/>
        <w:numPr>
          <w:ilvl w:val="0"/>
          <w:numId w:val="1"/>
        </w:numPr>
      </w:pPr>
      <w:r w:rsidRPr="00440C04">
        <w:t>Felsefenin işlevlerinden iki tanesini yazınız?</w:t>
      </w:r>
      <w:r w:rsidRPr="000547A7">
        <w:t xml:space="preserve"> </w:t>
      </w:r>
    </w:p>
    <w:p w:rsidR="00ED16B4" w:rsidRPr="00440C04" w:rsidRDefault="00ED16B4" w:rsidP="00CB08FA">
      <w:pPr>
        <w:pStyle w:val="ListParagraph"/>
        <w:numPr>
          <w:ilvl w:val="0"/>
          <w:numId w:val="1"/>
        </w:numPr>
      </w:pPr>
      <w:r w:rsidRPr="00440C04">
        <w:t>Felsefe ile bilimsel bilgi ar</w:t>
      </w:r>
      <w:r>
        <w:t>asındaki farklılıklardan 5 tanesini</w:t>
      </w:r>
      <w:r w:rsidRPr="00440C04">
        <w:t xml:space="preserve"> yazınız?</w:t>
      </w:r>
    </w:p>
    <w:p w:rsidR="00ED16B4" w:rsidRDefault="00ED16B4" w:rsidP="00CB08FA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</w:pPr>
      <w:r>
        <w:t>Gerçeklik nedir?</w:t>
      </w:r>
      <w:r>
        <w:rPr>
          <w:b/>
          <w:bCs/>
        </w:rPr>
        <w:t xml:space="preserve"> </w:t>
      </w:r>
      <w:r>
        <w:t>Doğruluk ile gerçeklik arasındaki farkı açıklayınız?</w:t>
      </w:r>
    </w:p>
    <w:p w:rsidR="00ED16B4" w:rsidRPr="00CB08FA" w:rsidRDefault="00ED16B4" w:rsidP="00CB08FA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</w:pPr>
      <w:r>
        <w:t>Apaçıklılık doğruluk kuramını açıklayınız?</w:t>
      </w:r>
    </w:p>
    <w:p w:rsidR="00ED16B4" w:rsidRPr="00CB08FA" w:rsidRDefault="00ED16B4" w:rsidP="00CB08FA">
      <w:pPr>
        <w:pStyle w:val="ListParagraph"/>
        <w:numPr>
          <w:ilvl w:val="0"/>
          <w:numId w:val="1"/>
        </w:numPr>
        <w:rPr>
          <w:color w:val="000000"/>
        </w:rPr>
      </w:pPr>
      <w:r>
        <w:t>Niçin felsefe gereklidir? Kısaca açıklayınız?</w:t>
      </w:r>
    </w:p>
    <w:p w:rsidR="00ED16B4" w:rsidRPr="00440C04" w:rsidRDefault="00ED16B4" w:rsidP="000547A7">
      <w:pPr>
        <w:pStyle w:val="ListParagraph"/>
        <w:numPr>
          <w:ilvl w:val="0"/>
          <w:numId w:val="1"/>
        </w:numPr>
      </w:pPr>
      <w:r w:rsidRPr="00440C04">
        <w:t>Gündel</w:t>
      </w:r>
      <w:r>
        <w:t xml:space="preserve">ik bilginin tanımını yaparak </w:t>
      </w:r>
      <w:r w:rsidRPr="00440C04">
        <w:t>örnek veriniz?</w:t>
      </w:r>
    </w:p>
    <w:p w:rsidR="00ED16B4" w:rsidRPr="002A5DE5" w:rsidRDefault="00ED16B4" w:rsidP="00C54B68">
      <w:r w:rsidRPr="00C54B68">
        <w:rPr>
          <w:b/>
          <w:bCs/>
          <w:u w:val="single"/>
        </w:rPr>
        <w:t>NOT</w:t>
      </w:r>
      <w:r>
        <w:t xml:space="preserve">: </w:t>
      </w:r>
      <w:r w:rsidRPr="00C54B68">
        <w:rPr>
          <w:b/>
          <w:bCs/>
        </w:rPr>
        <w:t>Her soru 10 puandır, süreniz 40 dakikadır. Başarılar dilerim</w:t>
      </w:r>
      <w:r>
        <w:t>.</w:t>
      </w:r>
    </w:p>
    <w:p w:rsidR="00ED16B4" w:rsidRDefault="00ED16B4" w:rsidP="00F1518B">
      <w:pPr>
        <w:pStyle w:val="ListParagraph"/>
      </w:pPr>
    </w:p>
    <w:p w:rsidR="00ED16B4" w:rsidRDefault="00ED16B4"/>
    <w:sectPr w:rsidR="00ED16B4" w:rsidSect="00B62A8B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6B4" w:rsidRPr="00B62A8B" w:rsidRDefault="00ED16B4" w:rsidP="00B62A8B">
      <w:r>
        <w:separator/>
      </w:r>
    </w:p>
  </w:endnote>
  <w:endnote w:type="continuationSeparator" w:id="1">
    <w:p w:rsidR="00ED16B4" w:rsidRPr="00B62A8B" w:rsidRDefault="00ED16B4" w:rsidP="00B62A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6B4" w:rsidRPr="00B62A8B" w:rsidRDefault="00ED16B4" w:rsidP="00B62A8B">
      <w:r>
        <w:separator/>
      </w:r>
    </w:p>
  </w:footnote>
  <w:footnote w:type="continuationSeparator" w:id="1">
    <w:p w:rsidR="00ED16B4" w:rsidRPr="00B62A8B" w:rsidRDefault="00ED16B4" w:rsidP="00B62A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6B4" w:rsidRPr="00B22F91" w:rsidRDefault="00ED16B4">
    <w:pPr>
      <w:pStyle w:val="Header"/>
      <w:rPr>
        <w:b/>
        <w:bCs/>
      </w:rPr>
    </w:pPr>
    <w:r w:rsidRPr="00B22F91">
      <w:rPr>
        <w:b/>
        <w:bCs/>
      </w:rPr>
      <w:t>Öğrencinin adı ve soyadı:</w:t>
    </w:r>
  </w:p>
  <w:p w:rsidR="00ED16B4" w:rsidRPr="00B22F91" w:rsidRDefault="00ED16B4">
    <w:pPr>
      <w:pStyle w:val="Header"/>
      <w:rPr>
        <w:b/>
        <w:bCs/>
      </w:rPr>
    </w:pPr>
    <w:r w:rsidRPr="00B22F91">
      <w:rPr>
        <w:b/>
        <w:bCs/>
      </w:rPr>
      <w:t>No:</w:t>
    </w:r>
  </w:p>
  <w:p w:rsidR="00ED16B4" w:rsidRPr="00B22F91" w:rsidRDefault="00ED16B4">
    <w:pPr>
      <w:pStyle w:val="Header"/>
      <w:rPr>
        <w:b/>
        <w:bCs/>
      </w:rPr>
    </w:pPr>
    <w:r w:rsidRPr="00B22F91">
      <w:rPr>
        <w:b/>
        <w:bCs/>
      </w:rPr>
      <w:t>Sınıf/şube: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311A2"/>
    <w:multiLevelType w:val="hybridMultilevel"/>
    <w:tmpl w:val="60064E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50908"/>
    <w:multiLevelType w:val="hybridMultilevel"/>
    <w:tmpl w:val="E8E41B20"/>
    <w:lvl w:ilvl="0" w:tplc="0DA84B9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15F0"/>
    <w:rsid w:val="000547A7"/>
    <w:rsid w:val="000816F8"/>
    <w:rsid w:val="001F374B"/>
    <w:rsid w:val="00213724"/>
    <w:rsid w:val="002A5DE5"/>
    <w:rsid w:val="00342FF9"/>
    <w:rsid w:val="003A4D83"/>
    <w:rsid w:val="00440C04"/>
    <w:rsid w:val="00505029"/>
    <w:rsid w:val="005275FD"/>
    <w:rsid w:val="005C7A62"/>
    <w:rsid w:val="006374FB"/>
    <w:rsid w:val="00731332"/>
    <w:rsid w:val="00734B9D"/>
    <w:rsid w:val="00890534"/>
    <w:rsid w:val="008B331A"/>
    <w:rsid w:val="00946F3F"/>
    <w:rsid w:val="00B22F91"/>
    <w:rsid w:val="00B62A8B"/>
    <w:rsid w:val="00C313D7"/>
    <w:rsid w:val="00C31B96"/>
    <w:rsid w:val="00C54B68"/>
    <w:rsid w:val="00CB08FA"/>
    <w:rsid w:val="00DF15F0"/>
    <w:rsid w:val="00ED16B4"/>
    <w:rsid w:val="00F15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5F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1518B"/>
    <w:pPr>
      <w:spacing w:after="200" w:line="276" w:lineRule="auto"/>
      <w:ind w:left="720"/>
    </w:pPr>
    <w:rPr>
      <w:rFonts w:eastAsia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B62A8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62A8B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B62A8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62A8B"/>
    <w:rPr>
      <w:rFonts w:ascii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91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1</Pages>
  <Words>103</Words>
  <Characters>590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subject/>
  <dc:creator>sorubak.com; Hüseyin Ayaz</dc:creator>
  <cp:keywords>sorubak.com</cp:keywords>
  <dc:description>sorubak.com;</dc:description>
  <cp:lastModifiedBy>edanur</cp:lastModifiedBy>
  <cp:revision>22</cp:revision>
  <dcterms:created xsi:type="dcterms:W3CDTF">2015-11-02T11:04:00Z</dcterms:created>
  <dcterms:modified xsi:type="dcterms:W3CDTF">2016-11-02T17:19:00Z</dcterms:modified>
  <cp:category>sorubak.com</cp:category>
</cp:coreProperties>
</file>