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E3" w:rsidRPr="001E0047" w:rsidRDefault="003A5AE3" w:rsidP="009C6E7C">
      <w:pPr>
        <w:jc w:val="center"/>
        <w:rPr>
          <w:color w:val="0070C0"/>
          <w:sz w:val="32"/>
          <w:szCs w:val="32"/>
        </w:rPr>
      </w:pPr>
      <w:r w:rsidRPr="001E0047">
        <w:rPr>
          <w:color w:val="0070C0"/>
          <w:sz w:val="32"/>
          <w:szCs w:val="32"/>
          <w:highlight w:val="lightGray"/>
          <w:shd w:val="clear" w:color="auto" w:fill="EAF1DD"/>
        </w:rPr>
        <w:t>EVCİLİK OYUNU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ab/>
        <w:t>Emine Nine, çocukların seslerinin çıkmadığını görünce merak edip onları aramaya koyuldu. Erik ağacının altından sesler geliyordu. Biraz yaklaşıp dinledi. Elif’in sesiydi bu:</w:t>
      </w:r>
    </w:p>
    <w:p w:rsidR="003A5AE3" w:rsidRPr="001E0047" w:rsidRDefault="003A5AE3" w:rsidP="009C6E7C">
      <w:pPr>
        <w:pStyle w:val="ListeParagraf1"/>
        <w:numPr>
          <w:ilvl w:val="0"/>
          <w:numId w:val="1"/>
        </w:numPr>
        <w:rPr>
          <w:sz w:val="32"/>
          <w:szCs w:val="32"/>
        </w:rPr>
      </w:pPr>
      <w:r w:rsidRPr="001E0047">
        <w:rPr>
          <w:sz w:val="32"/>
          <w:szCs w:val="32"/>
        </w:rPr>
        <w:t>Eeee…eeee…eee, diye ninni söylüyordu Elifcik.</w:t>
      </w:r>
    </w:p>
    <w:p w:rsidR="003A5AE3" w:rsidRPr="001E0047" w:rsidRDefault="003A5AE3" w:rsidP="009C6E7C">
      <w:pPr>
        <w:ind w:left="705"/>
        <w:rPr>
          <w:sz w:val="32"/>
          <w:szCs w:val="32"/>
        </w:rPr>
      </w:pPr>
      <w:r w:rsidRPr="001E0047">
        <w:rPr>
          <w:sz w:val="32"/>
          <w:szCs w:val="32"/>
        </w:rPr>
        <w:t>Ebru, elinde bir süpürge ile ortalığı süpürüyordu. Emine Nine, ileri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çıkarak:</w:t>
      </w:r>
    </w:p>
    <w:p w:rsidR="003A5AE3" w:rsidRPr="001E0047" w:rsidRDefault="003A5AE3" w:rsidP="009C6E7C">
      <w:pPr>
        <w:pStyle w:val="ListeParagraf1"/>
        <w:numPr>
          <w:ilvl w:val="0"/>
          <w:numId w:val="1"/>
        </w:numPr>
        <w:rPr>
          <w:sz w:val="32"/>
          <w:szCs w:val="32"/>
        </w:rPr>
      </w:pPr>
      <w:r w:rsidRPr="001E0047">
        <w:rPr>
          <w:sz w:val="32"/>
          <w:szCs w:val="32"/>
        </w:rPr>
        <w:t>Eeee çocuklar, dedi. Ne yapıyorsunuz bakayım?</w:t>
      </w:r>
    </w:p>
    <w:p w:rsidR="003A5AE3" w:rsidRPr="001E0047" w:rsidRDefault="003A5AE3" w:rsidP="009C6E7C">
      <w:pPr>
        <w:ind w:left="142" w:firstLine="567"/>
        <w:rPr>
          <w:sz w:val="32"/>
          <w:szCs w:val="32"/>
        </w:rPr>
      </w:pPr>
      <w:r>
        <w:rPr>
          <w:noProof/>
        </w:rPr>
        <w:pict>
          <v:rect id="Rectangle 3" o:spid="_x0000_s1026" style="position:absolute;left:0;text-align:left;margin-left:386.45pt;margin-top:32.35pt;width:123pt;height:121.2pt;z-index:251658240;visibility:visible" strokecolor="white">
            <v:textbox>
              <w:txbxContent>
                <w:p w:rsidR="003A5AE3" w:rsidRDefault="003A5AE3">
                  <w:r w:rsidRPr="00372718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6" type="#_x0000_t75" style="width:108pt;height:105.75pt;visibility:visible">
                        <v:imagedata r:id="rId5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 w:rsidRPr="001E0047">
        <w:rPr>
          <w:sz w:val="32"/>
          <w:szCs w:val="32"/>
        </w:rPr>
        <w:t>Elif, parmağını dudağına götürüp “sus” işareti yaptı. Sonra da kısık bir sesle:</w:t>
      </w:r>
    </w:p>
    <w:p w:rsidR="003A5AE3" w:rsidRPr="001E0047" w:rsidRDefault="003A5AE3" w:rsidP="009C6E7C">
      <w:pPr>
        <w:pStyle w:val="ListeParagraf1"/>
        <w:numPr>
          <w:ilvl w:val="0"/>
          <w:numId w:val="1"/>
        </w:numPr>
        <w:rPr>
          <w:sz w:val="32"/>
          <w:szCs w:val="32"/>
        </w:rPr>
      </w:pPr>
      <w:r w:rsidRPr="001E0047">
        <w:rPr>
          <w:sz w:val="32"/>
          <w:szCs w:val="32"/>
        </w:rPr>
        <w:t>Yavaş ol nine, bebeğimi uyutuyorum, dedi.</w:t>
      </w:r>
    </w:p>
    <w:p w:rsidR="003A5AE3" w:rsidRPr="001E0047" w:rsidRDefault="003A5AE3" w:rsidP="009C6E7C">
      <w:pPr>
        <w:ind w:left="705"/>
        <w:rPr>
          <w:sz w:val="32"/>
          <w:szCs w:val="32"/>
        </w:rPr>
      </w:pPr>
      <w:r w:rsidRPr="001E0047">
        <w:rPr>
          <w:sz w:val="32"/>
          <w:szCs w:val="32"/>
        </w:rPr>
        <w:t>Ebru:</w:t>
      </w:r>
    </w:p>
    <w:p w:rsidR="003A5AE3" w:rsidRPr="001E0047" w:rsidRDefault="003A5AE3" w:rsidP="009C6E7C">
      <w:pPr>
        <w:pStyle w:val="ListeParagraf1"/>
        <w:numPr>
          <w:ilvl w:val="0"/>
          <w:numId w:val="1"/>
        </w:numPr>
        <w:rPr>
          <w:sz w:val="32"/>
          <w:szCs w:val="32"/>
        </w:rPr>
      </w:pPr>
      <w:r w:rsidRPr="001E0047">
        <w:rPr>
          <w:sz w:val="32"/>
          <w:szCs w:val="32"/>
        </w:rPr>
        <w:t>Evcilik oynuyoruz, diye ekledi.</w:t>
      </w:r>
    </w:p>
    <w:p w:rsidR="003A5AE3" w:rsidRPr="001E0047" w:rsidRDefault="003A5AE3" w:rsidP="009C6E7C">
      <w:pPr>
        <w:ind w:left="705"/>
        <w:rPr>
          <w:sz w:val="32"/>
          <w:szCs w:val="32"/>
        </w:rPr>
      </w:pPr>
      <w:r w:rsidRPr="001E0047">
        <w:rPr>
          <w:sz w:val="32"/>
          <w:szCs w:val="32"/>
        </w:rPr>
        <w:t>Emine Nine, gülerek:</w:t>
      </w:r>
    </w:p>
    <w:p w:rsidR="003A5AE3" w:rsidRPr="001E0047" w:rsidRDefault="003A5AE3" w:rsidP="00E26BE8">
      <w:pPr>
        <w:pStyle w:val="ListeParagraf1"/>
        <w:numPr>
          <w:ilvl w:val="0"/>
          <w:numId w:val="1"/>
        </w:numPr>
        <w:rPr>
          <w:sz w:val="32"/>
          <w:szCs w:val="32"/>
        </w:rPr>
      </w:pPr>
      <w:r w:rsidRPr="001E0047">
        <w:rPr>
          <w:sz w:val="32"/>
          <w:szCs w:val="32"/>
        </w:rPr>
        <w:t>Beni de alır mısınız oyununuza? diye sordu.</w:t>
      </w:r>
    </w:p>
    <w:p w:rsidR="003A5AE3" w:rsidRPr="001E0047" w:rsidRDefault="003A5AE3" w:rsidP="00E26BE8">
      <w:pPr>
        <w:jc w:val="center"/>
        <w:rPr>
          <w:b/>
          <w:bCs/>
          <w:color w:val="0070C0"/>
          <w:sz w:val="32"/>
          <w:szCs w:val="32"/>
        </w:rPr>
      </w:pPr>
      <w:r w:rsidRPr="001E0047">
        <w:rPr>
          <w:b/>
          <w:bCs/>
          <w:color w:val="0070C0"/>
          <w:sz w:val="32"/>
          <w:szCs w:val="32"/>
          <w:highlight w:val="lightGray"/>
        </w:rPr>
        <w:t>Aşağıdaki soruları bu metne göre cevaplayalım</w:t>
      </w:r>
      <w:r w:rsidRPr="001E0047">
        <w:rPr>
          <w:b/>
          <w:bCs/>
          <w:color w:val="0070C0"/>
          <w:sz w:val="32"/>
          <w:szCs w:val="32"/>
        </w:rPr>
        <w:t>.</w:t>
      </w:r>
    </w:p>
    <w:p w:rsidR="003A5AE3" w:rsidRPr="001E0047" w:rsidRDefault="003A5AE3" w:rsidP="00E26BE8">
      <w:pPr>
        <w:rPr>
          <w:sz w:val="32"/>
          <w:szCs w:val="32"/>
        </w:rPr>
      </w:pPr>
      <w:r w:rsidRPr="001E0047">
        <w:rPr>
          <w:sz w:val="32"/>
          <w:szCs w:val="32"/>
        </w:rPr>
        <w:t>1-Nereden sesler geliyormuş?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………………………………………………………………………………………………………………………………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2- Elif, erik ağacının altında ne yapıyormuş?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……………………………………………………………………………………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3- Ebru, ne yapıyormuş?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…………………………………………………………………………………….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4- Elif, kısık bir sesle ninesine ne demiş?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……………………………………………………………………………………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5- Emine Nine, gülerek ne demiş?</w:t>
      </w:r>
    </w:p>
    <w:p w:rsidR="003A5AE3" w:rsidRPr="001E0047" w:rsidRDefault="003A5AE3" w:rsidP="009C6E7C">
      <w:pPr>
        <w:rPr>
          <w:sz w:val="32"/>
          <w:szCs w:val="32"/>
        </w:rPr>
      </w:pPr>
      <w:r w:rsidRPr="001E0047">
        <w:rPr>
          <w:sz w:val="32"/>
          <w:szCs w:val="32"/>
        </w:rPr>
        <w:t>……………………………………………………………………………………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28"/>
        <w:gridCol w:w="2629"/>
        <w:gridCol w:w="2629"/>
        <w:gridCol w:w="2629"/>
      </w:tblGrid>
      <w:tr w:rsidR="003A5AE3" w:rsidRPr="001E0047">
        <w:tc>
          <w:tcPr>
            <w:tcW w:w="10515" w:type="dxa"/>
            <w:gridSpan w:val="4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color w:val="0070C0"/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                                 </w:t>
            </w:r>
            <w:r w:rsidRPr="001E0047">
              <w:rPr>
                <w:color w:val="0070C0"/>
                <w:sz w:val="32"/>
                <w:szCs w:val="32"/>
              </w:rPr>
              <w:t>Heceler</w:t>
            </w:r>
          </w:p>
        </w:tc>
      </w:tr>
      <w:tr w:rsidR="003A5AE3" w:rsidRPr="001E0047">
        <w:tc>
          <w:tcPr>
            <w:tcW w:w="26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3A5AE3" w:rsidRPr="001E0047" w:rsidRDefault="003A5AE3" w:rsidP="009C6E7C">
            <w:pPr>
              <w:rPr>
                <w:sz w:val="22"/>
                <w:szCs w:val="22"/>
              </w:rPr>
            </w:pPr>
            <w:r w:rsidRPr="001E0047">
              <w:rPr>
                <w:sz w:val="32"/>
                <w:szCs w:val="32"/>
              </w:rPr>
              <w:t>1harfli hece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>2 harfli hece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>3 harfli hece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>4 harfli hece</w:t>
            </w:r>
          </w:p>
        </w:tc>
      </w:tr>
      <w:tr w:rsidR="003A5AE3" w:rsidRPr="001E0047">
        <w:tc>
          <w:tcPr>
            <w:tcW w:w="26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</w:t>
            </w:r>
            <w:r w:rsidRPr="001E0047">
              <w:rPr>
                <w:color w:val="FF0000"/>
                <w:sz w:val="32"/>
                <w:szCs w:val="32"/>
              </w:rPr>
              <w:t>A</w:t>
            </w:r>
            <w:r w:rsidRPr="001E0047">
              <w:rPr>
                <w:sz w:val="32"/>
                <w:szCs w:val="32"/>
              </w:rPr>
              <w:t>-li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color w:val="FF0000"/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</w:t>
            </w:r>
            <w:r w:rsidRPr="001E0047">
              <w:rPr>
                <w:color w:val="FF0000"/>
                <w:sz w:val="32"/>
                <w:szCs w:val="32"/>
              </w:rPr>
              <w:t>el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 </w:t>
            </w:r>
            <w:r w:rsidRPr="001E0047">
              <w:rPr>
                <w:color w:val="FF0000"/>
                <w:sz w:val="32"/>
                <w:szCs w:val="32"/>
              </w:rPr>
              <w:t>pal</w:t>
            </w:r>
            <w:r w:rsidRPr="001E0047">
              <w:rPr>
                <w:sz w:val="32"/>
                <w:szCs w:val="32"/>
              </w:rPr>
              <w:t>-to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E51808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 Türk</w:t>
            </w:r>
          </w:p>
        </w:tc>
      </w:tr>
      <w:tr w:rsidR="003A5AE3" w:rsidRPr="001E0047">
        <w:tc>
          <w:tcPr>
            <w:tcW w:w="26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</w:t>
            </w:r>
            <w:r w:rsidRPr="001E0047">
              <w:rPr>
                <w:color w:val="FF0000"/>
                <w:sz w:val="32"/>
                <w:szCs w:val="32"/>
              </w:rPr>
              <w:t>Ö</w:t>
            </w:r>
            <w:r w:rsidRPr="001E0047">
              <w:rPr>
                <w:sz w:val="32"/>
                <w:szCs w:val="32"/>
              </w:rPr>
              <w:t>-mer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</w:t>
            </w:r>
            <w:r w:rsidRPr="001E0047">
              <w:rPr>
                <w:color w:val="FF0000"/>
                <w:sz w:val="32"/>
                <w:szCs w:val="32"/>
              </w:rPr>
              <w:t>ka</w:t>
            </w:r>
            <w:r w:rsidRPr="001E0047">
              <w:rPr>
                <w:sz w:val="32"/>
                <w:szCs w:val="32"/>
              </w:rPr>
              <w:t>-yık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 </w:t>
            </w:r>
            <w:r w:rsidRPr="001E0047">
              <w:rPr>
                <w:color w:val="FF0000"/>
                <w:sz w:val="32"/>
                <w:szCs w:val="32"/>
              </w:rPr>
              <w:t>yas</w:t>
            </w:r>
            <w:r w:rsidRPr="001E0047">
              <w:rPr>
                <w:sz w:val="32"/>
                <w:szCs w:val="32"/>
              </w:rPr>
              <w:t>-tık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 dört</w:t>
            </w:r>
          </w:p>
        </w:tc>
      </w:tr>
      <w:tr w:rsidR="003A5AE3" w:rsidRPr="001E0047">
        <w:tc>
          <w:tcPr>
            <w:tcW w:w="26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</w:t>
            </w:r>
            <w:r w:rsidRPr="001E0047">
              <w:rPr>
                <w:color w:val="FF0000"/>
                <w:sz w:val="32"/>
                <w:szCs w:val="32"/>
              </w:rPr>
              <w:t>E</w:t>
            </w:r>
            <w:r w:rsidRPr="001E0047">
              <w:rPr>
                <w:sz w:val="32"/>
                <w:szCs w:val="32"/>
              </w:rPr>
              <w:t>-mel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</w:t>
            </w:r>
            <w:r w:rsidRPr="001E0047">
              <w:rPr>
                <w:color w:val="FF0000"/>
                <w:sz w:val="32"/>
                <w:szCs w:val="32"/>
              </w:rPr>
              <w:t>ma</w:t>
            </w:r>
            <w:r w:rsidRPr="001E0047">
              <w:rPr>
                <w:sz w:val="32"/>
                <w:szCs w:val="32"/>
              </w:rPr>
              <w:t>-sa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color w:val="FF0000"/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 </w:t>
            </w:r>
            <w:r w:rsidRPr="001E0047">
              <w:rPr>
                <w:color w:val="FF0000"/>
                <w:sz w:val="32"/>
                <w:szCs w:val="32"/>
              </w:rPr>
              <w:t>muz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9C6E7C">
            <w:pPr>
              <w:rPr>
                <w:sz w:val="32"/>
                <w:szCs w:val="32"/>
              </w:rPr>
            </w:pPr>
            <w:r w:rsidRPr="001E0047">
              <w:rPr>
                <w:sz w:val="32"/>
                <w:szCs w:val="32"/>
              </w:rPr>
              <w:t xml:space="preserve">     yurt</w:t>
            </w:r>
          </w:p>
        </w:tc>
      </w:tr>
    </w:tbl>
    <w:p w:rsidR="003A5AE3" w:rsidRPr="001E0047" w:rsidRDefault="003A5AE3" w:rsidP="00E51808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1E0047">
        <w:rPr>
          <w:sz w:val="32"/>
          <w:szCs w:val="32"/>
        </w:rPr>
        <w:t>Her hecede mutlaka bir ünlü bulunur</w:t>
      </w:r>
      <w:r w:rsidRPr="001E0047">
        <w:rPr>
          <w:color w:val="FF0000"/>
          <w:sz w:val="32"/>
          <w:szCs w:val="32"/>
        </w:rPr>
        <w:t>.(a-e-ı-i-o-ö-u-ü)</w:t>
      </w:r>
    </w:p>
    <w:p w:rsidR="003A5AE3" w:rsidRPr="001E0047" w:rsidRDefault="003A5AE3" w:rsidP="00E51808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1E0047">
        <w:rPr>
          <w:sz w:val="32"/>
          <w:szCs w:val="32"/>
        </w:rPr>
        <w:t>Heceler en az bir harften,en fazla 4 harften oluşur.</w:t>
      </w:r>
    </w:p>
    <w:p w:rsidR="003A5AE3" w:rsidRPr="001E0047" w:rsidRDefault="003A5AE3" w:rsidP="00E51808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1E0047">
        <w:rPr>
          <w:sz w:val="32"/>
          <w:szCs w:val="32"/>
        </w:rPr>
        <w:t>Ünlüler tek başına birer hecedir(</w:t>
      </w:r>
      <w:r w:rsidRPr="001E0047">
        <w:rPr>
          <w:color w:val="FF0000"/>
          <w:sz w:val="32"/>
          <w:szCs w:val="32"/>
        </w:rPr>
        <w:t>a</w:t>
      </w:r>
      <w:r w:rsidRPr="001E0047">
        <w:rPr>
          <w:sz w:val="32"/>
          <w:szCs w:val="32"/>
        </w:rPr>
        <w:t xml:space="preserve">-yı , </w:t>
      </w:r>
      <w:r w:rsidRPr="001E0047">
        <w:rPr>
          <w:color w:val="FF0000"/>
          <w:sz w:val="32"/>
          <w:szCs w:val="32"/>
        </w:rPr>
        <w:t>o</w:t>
      </w:r>
      <w:r w:rsidRPr="001E0047">
        <w:rPr>
          <w:sz w:val="32"/>
          <w:szCs w:val="32"/>
        </w:rPr>
        <w:t xml:space="preserve">-kul ,  </w:t>
      </w:r>
      <w:r w:rsidRPr="001E0047">
        <w:rPr>
          <w:color w:val="FF0000"/>
          <w:sz w:val="32"/>
          <w:szCs w:val="32"/>
        </w:rPr>
        <w:t>A</w:t>
      </w:r>
      <w:r w:rsidRPr="001E0047">
        <w:rPr>
          <w:sz w:val="32"/>
          <w:szCs w:val="32"/>
        </w:rPr>
        <w:t>-kın)</w:t>
      </w:r>
    </w:p>
    <w:p w:rsidR="003A5AE3" w:rsidRPr="001E0047" w:rsidRDefault="003A5AE3" w:rsidP="00E51808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1E0047">
        <w:rPr>
          <w:sz w:val="32"/>
          <w:szCs w:val="32"/>
        </w:rPr>
        <w:t>Bazı heceler tek başına kelimedir</w:t>
      </w:r>
      <w:r w:rsidRPr="001E0047">
        <w:rPr>
          <w:color w:val="FF0000"/>
          <w:sz w:val="32"/>
          <w:szCs w:val="32"/>
        </w:rPr>
        <w:t>.(el, sal,sırt)</w:t>
      </w:r>
    </w:p>
    <w:tbl>
      <w:tblPr>
        <w:tblW w:w="979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16"/>
        <w:gridCol w:w="2268"/>
        <w:gridCol w:w="2753"/>
        <w:gridCol w:w="2753"/>
      </w:tblGrid>
      <w:tr w:rsidR="003A5AE3" w:rsidRPr="001E0047">
        <w:trPr>
          <w:trHeight w:val="457"/>
        </w:trPr>
        <w:tc>
          <w:tcPr>
            <w:tcW w:w="201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3A5AE3" w:rsidRPr="001E0047" w:rsidRDefault="003A5AE3" w:rsidP="00B73BA6">
            <w:pPr>
              <w:rPr>
                <w:color w:val="0070C0"/>
                <w:sz w:val="32"/>
                <w:szCs w:val="32"/>
              </w:rPr>
            </w:pPr>
            <w:r w:rsidRPr="001E0047">
              <w:rPr>
                <w:color w:val="0070C0"/>
                <w:sz w:val="32"/>
                <w:szCs w:val="32"/>
              </w:rPr>
              <w:t xml:space="preserve"> Varlık</w:t>
            </w:r>
          </w:p>
        </w:tc>
        <w:tc>
          <w:tcPr>
            <w:tcW w:w="22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3A5AE3" w:rsidRPr="001E0047" w:rsidRDefault="003A5AE3" w:rsidP="00B73BA6">
            <w:pPr>
              <w:rPr>
                <w:color w:val="0070C0"/>
                <w:sz w:val="32"/>
                <w:szCs w:val="32"/>
              </w:rPr>
            </w:pPr>
            <w:r w:rsidRPr="001E0047">
              <w:rPr>
                <w:color w:val="0070C0"/>
                <w:sz w:val="32"/>
                <w:szCs w:val="32"/>
              </w:rPr>
              <w:t xml:space="preserve">     Adı</w:t>
            </w: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3A5AE3" w:rsidRPr="001E0047" w:rsidRDefault="003A5AE3" w:rsidP="00B73BA6">
            <w:pPr>
              <w:rPr>
                <w:color w:val="0070C0"/>
                <w:sz w:val="32"/>
                <w:szCs w:val="32"/>
              </w:rPr>
            </w:pPr>
            <w:r w:rsidRPr="001E0047">
              <w:rPr>
                <w:color w:val="0070C0"/>
                <w:sz w:val="32"/>
                <w:szCs w:val="32"/>
              </w:rPr>
              <w:t>Hecelerine ayrılış</w:t>
            </w: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3A5AE3" w:rsidRPr="001E0047" w:rsidRDefault="003A5AE3" w:rsidP="00B73BA6">
            <w:pPr>
              <w:rPr>
                <w:color w:val="0070C0"/>
                <w:sz w:val="32"/>
                <w:szCs w:val="32"/>
              </w:rPr>
            </w:pPr>
            <w:r w:rsidRPr="001E0047">
              <w:rPr>
                <w:color w:val="0070C0"/>
                <w:sz w:val="32"/>
                <w:szCs w:val="32"/>
              </w:rPr>
              <w:t>Hece sayısı</w:t>
            </w:r>
          </w:p>
        </w:tc>
      </w:tr>
      <w:tr w:rsidR="003A5AE3" w:rsidRPr="001E0047">
        <w:trPr>
          <w:trHeight w:val="835"/>
        </w:trPr>
        <w:tc>
          <w:tcPr>
            <w:tcW w:w="201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  <w:r>
              <w:rPr>
                <w:noProof/>
              </w:rPr>
              <w:pict>
                <v:shape id="rg_hi" o:spid="_x0000_s1027" type="#_x0000_t75" alt="http://t3.gstatic.com/images?q=tbn:ANd9GcTFnhd280O1gYD7Rb8nKHxc-RpKL3eVmcYJsvcxJoRVXCa9SWcw" href="http://www.google.com.tr/imgres?q=%C5%9Fapka&amp;hl=tr&amp;safe=active&amp;biw=1280&amp;bih=556&amp;tbm=isch&amp;tbnid=O--nqvkCy9evkM:&amp;imgrefurl=http://www.meleklermekani.com/sapka-modelleri/166364-sapka-modeli-ve-yapilisi.html&amp;docid=_ZMPZN_SOjkWHM&amp;imgurl=http://www.meleklermekani.com/imagehosting/sapkalar2-6227.jpg&amp;w=455&amp;h=313&amp;ei=hcTYTvTfGMKq-gbLh-S0Dg&amp;zoom" style="position:absolute;margin-left:14.3pt;margin-top:1.6pt;width:60.3pt;height:36pt;z-index:251655168;visibility:visible;mso-position-horizontal-relative:text;mso-position-vertical-relative:text" o:button="t">
                  <v:fill o:detectmouseclick="t"/>
                  <v:imagedata r:id="rId6" r:href="rId7"/>
                </v:shape>
              </w:pict>
            </w:r>
          </w:p>
        </w:tc>
        <w:tc>
          <w:tcPr>
            <w:tcW w:w="22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</w:p>
        </w:tc>
      </w:tr>
      <w:tr w:rsidR="003A5AE3" w:rsidRPr="001E0047">
        <w:trPr>
          <w:trHeight w:val="835"/>
        </w:trPr>
        <w:tc>
          <w:tcPr>
            <w:tcW w:w="201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  <w:r>
              <w:rPr>
                <w:noProof/>
              </w:rPr>
              <w:pict>
                <v:shape id="_x0000_s1028" type="#_x0000_t75" alt="http://t0.gstatic.com/images?q=tbn:ANd9GcTIlHHNXkFSGCYLzBgIRhnKw-PK_ks8hskU9MVHh96rsdiytqzqSA" href="http://www.google.com.tr/imgres?q=elma&amp;um=1&amp;hl=tr&amp;rlz=1W1MOOI_trTR469&amp;biw=1280&amp;bih=599&amp;tbm=isch&amp;tbnid=Rh5EeU63bigj-M:&amp;imgrefurl=http://www.forumdas.net/saglikli-beslenme/elma-resmi-elma-resimleri-95027/&amp;docid=O5B6n0xI6_bnsM&amp;imgurl=http://img62.imageshack.us/img62/95/elma4.jpg&amp;w=500&amp;h=500&amp;ei=AStST8bTLoP28gOjqOTwBQ&amp;zoom" style="position:absolute;margin-left:14.15pt;margin-top:4.55pt;width:46.5pt;height:39pt;z-index:251656192;visibility:visible;mso-position-horizontal-relative:text;mso-position-vertical-relative:text" o:button="t">
                  <v:fill o:detectmouseclick="t"/>
                  <v:imagedata r:id="rId8" r:href="rId9"/>
                  <w10:wrap type="square"/>
                </v:shape>
              </w:pict>
            </w:r>
          </w:p>
        </w:tc>
        <w:tc>
          <w:tcPr>
            <w:tcW w:w="22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</w:p>
        </w:tc>
      </w:tr>
      <w:tr w:rsidR="003A5AE3" w:rsidRPr="001E0047">
        <w:trPr>
          <w:trHeight w:val="858"/>
        </w:trPr>
        <w:tc>
          <w:tcPr>
            <w:tcW w:w="201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  <w:r>
              <w:rPr>
                <w:noProof/>
              </w:rPr>
              <w:pict>
                <v:shape id="Resim 4" o:spid="_x0000_s1029" type="#_x0000_t75" style="position:absolute;margin-left:19.55pt;margin-top:2.1pt;width:54.9pt;height:37.2pt;z-index:-251659264;visibility:visible;mso-position-horizontal-relative:text;mso-position-vertical-relative:text" wrapcoords="-296 0 -296 21168 21600 21168 21600 0 -296 0">
                  <v:imagedata r:id="rId10" o:title=""/>
                  <w10:wrap type="tight"/>
                </v:shape>
              </w:pict>
            </w:r>
          </w:p>
        </w:tc>
        <w:tc>
          <w:tcPr>
            <w:tcW w:w="22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3A5AE3" w:rsidRPr="001E0047" w:rsidRDefault="003A5AE3" w:rsidP="00B73BA6">
            <w:pPr>
              <w:rPr>
                <w:sz w:val="32"/>
                <w:szCs w:val="32"/>
              </w:rPr>
            </w:pPr>
          </w:p>
        </w:tc>
      </w:tr>
    </w:tbl>
    <w:p w:rsidR="003A5AE3" w:rsidRPr="001E0047" w:rsidRDefault="003A5AE3" w:rsidP="00B73BA6">
      <w:pPr>
        <w:ind w:left="360"/>
        <w:rPr>
          <w:color w:val="0070C0"/>
          <w:sz w:val="32"/>
          <w:szCs w:val="32"/>
        </w:rPr>
      </w:pPr>
      <w:r>
        <w:rPr>
          <w:noProof/>
        </w:rPr>
        <w:pict>
          <v:rect id="Rectangle 6" o:spid="_x0000_s1030" style="position:absolute;left:0;text-align:left;margin-left:415.25pt;margin-top:17.7pt;width:105.6pt;height:112.8pt;z-index:251659264;visibility:visible;mso-position-horizontal-relative:text;mso-position-vertical-relative:text" strokecolor="white">
            <v:textbox>
              <w:txbxContent>
                <w:p w:rsidR="003A5AE3" w:rsidRDefault="003A5AE3">
                  <w:r w:rsidRPr="00372718">
                    <w:rPr>
                      <w:noProof/>
                    </w:rPr>
                    <w:pict>
                      <v:shape id="Resim 5" o:spid="_x0000_i1028" type="#_x0000_t75" style="width:91.5pt;height:103.5pt;visibility:visible">
                        <v:imagedata r:id="rId11" o:title="" gain="1.25"/>
                      </v:shape>
                    </w:pict>
                  </w:r>
                </w:p>
              </w:txbxContent>
            </v:textbox>
          </v:rect>
        </w:pict>
      </w:r>
      <w:r w:rsidRPr="001E0047">
        <w:rPr>
          <w:sz w:val="32"/>
          <w:szCs w:val="32"/>
        </w:rPr>
        <w:t xml:space="preserve">                            </w:t>
      </w:r>
      <w:r w:rsidRPr="001E0047">
        <w:rPr>
          <w:color w:val="0070C0"/>
          <w:sz w:val="32"/>
          <w:szCs w:val="32"/>
          <w:highlight w:val="lightGray"/>
        </w:rPr>
        <w:t>SORULAR</w:t>
      </w:r>
    </w:p>
    <w:p w:rsidR="003A5AE3" w:rsidRPr="001E0047" w:rsidRDefault="003A5AE3" w:rsidP="009C6E7C">
      <w:pPr>
        <w:tabs>
          <w:tab w:val="left" w:pos="426"/>
          <w:tab w:val="left" w:pos="4253"/>
          <w:tab w:val="left" w:pos="7938"/>
        </w:tabs>
        <w:rPr>
          <w:sz w:val="28"/>
          <w:szCs w:val="28"/>
        </w:rPr>
      </w:pPr>
    </w:p>
    <w:p w:rsidR="003A5AE3" w:rsidRPr="001E0047" w:rsidRDefault="003A5AE3" w:rsidP="00642D6A">
      <w:pPr>
        <w:rPr>
          <w:b/>
          <w:bCs/>
          <w:color w:val="0070C0"/>
          <w:sz w:val="28"/>
          <w:szCs w:val="28"/>
        </w:rPr>
      </w:pPr>
      <w:r w:rsidRPr="001E0047">
        <w:rPr>
          <w:b/>
          <w:bCs/>
          <w:color w:val="0070C0"/>
          <w:sz w:val="28"/>
          <w:szCs w:val="28"/>
        </w:rPr>
        <w:t xml:space="preserve">1) "Annemi çok seviyorum."cümlesi kaç sözcükten oluşmuştur? </w:t>
      </w:r>
    </w:p>
    <w:p w:rsidR="003A5AE3" w:rsidRPr="001E0047" w:rsidRDefault="003A5AE3" w:rsidP="00642D6A">
      <w:pPr>
        <w:rPr>
          <w:sz w:val="28"/>
          <w:szCs w:val="28"/>
        </w:rPr>
      </w:pPr>
      <w:r w:rsidRPr="001E0047">
        <w:rPr>
          <w:sz w:val="28"/>
          <w:szCs w:val="28"/>
        </w:rPr>
        <w:t xml:space="preserve">           A) 2     </w:t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  <w:t xml:space="preserve"> B) 5     </w:t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  <w:t xml:space="preserve">      C) 3 </w:t>
      </w:r>
    </w:p>
    <w:p w:rsidR="003A5AE3" w:rsidRPr="001E0047" w:rsidRDefault="003A5AE3" w:rsidP="00642D6A">
      <w:pPr>
        <w:rPr>
          <w:sz w:val="28"/>
          <w:szCs w:val="28"/>
        </w:rPr>
      </w:pPr>
      <w:r w:rsidRPr="001E0047">
        <w:rPr>
          <w:sz w:val="28"/>
          <w:szCs w:val="28"/>
        </w:rPr>
        <w:t xml:space="preserve">       </w:t>
      </w:r>
    </w:p>
    <w:p w:rsidR="003A5AE3" w:rsidRPr="001E0047" w:rsidRDefault="003A5AE3" w:rsidP="00642D6A">
      <w:pPr>
        <w:rPr>
          <w:b/>
          <w:bCs/>
          <w:color w:val="0070C0"/>
          <w:sz w:val="28"/>
          <w:szCs w:val="28"/>
        </w:rPr>
      </w:pPr>
      <w:r w:rsidRPr="001E0047">
        <w:rPr>
          <w:b/>
          <w:bCs/>
          <w:color w:val="0070C0"/>
          <w:sz w:val="28"/>
          <w:szCs w:val="28"/>
        </w:rPr>
        <w:t>2) Alfabemizde kaç tane sesli (ünlü )  harf vardır?</w:t>
      </w:r>
    </w:p>
    <w:p w:rsidR="003A5AE3" w:rsidRPr="001E0047" w:rsidRDefault="003A5AE3" w:rsidP="00642D6A">
      <w:pPr>
        <w:ind w:firstLine="708"/>
        <w:rPr>
          <w:sz w:val="28"/>
          <w:szCs w:val="28"/>
        </w:rPr>
      </w:pPr>
      <w:r w:rsidRPr="001E0047">
        <w:rPr>
          <w:sz w:val="28"/>
          <w:szCs w:val="28"/>
        </w:rPr>
        <w:t xml:space="preserve">  A) 21       </w:t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  <w:t xml:space="preserve">B)  29    </w:t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  <w:t xml:space="preserve">       C)  8  </w:t>
      </w:r>
    </w:p>
    <w:p w:rsidR="003A5AE3" w:rsidRPr="001E0047" w:rsidRDefault="003A5AE3" w:rsidP="00642D6A">
      <w:pPr>
        <w:ind w:firstLine="708"/>
        <w:rPr>
          <w:sz w:val="28"/>
          <w:szCs w:val="28"/>
        </w:rPr>
      </w:pPr>
      <w:r w:rsidRPr="001E0047">
        <w:rPr>
          <w:sz w:val="28"/>
          <w:szCs w:val="28"/>
        </w:rPr>
        <w:t xml:space="preserve">    </w:t>
      </w:r>
    </w:p>
    <w:p w:rsidR="003A5AE3" w:rsidRPr="001E0047" w:rsidRDefault="003A5AE3" w:rsidP="004B2B1F">
      <w:pPr>
        <w:rPr>
          <w:b/>
          <w:bCs/>
          <w:color w:val="0070C0"/>
          <w:sz w:val="28"/>
          <w:szCs w:val="28"/>
        </w:rPr>
      </w:pPr>
      <w:r w:rsidRPr="001E0047">
        <w:rPr>
          <w:color w:val="0070C0"/>
          <w:sz w:val="28"/>
          <w:szCs w:val="28"/>
        </w:rPr>
        <w:t>3)</w:t>
      </w:r>
      <w:r>
        <w:rPr>
          <w:color w:val="0070C0"/>
          <w:sz w:val="28"/>
          <w:szCs w:val="28"/>
        </w:rPr>
        <w:t xml:space="preserve"> </w:t>
      </w:r>
      <w:r w:rsidRPr="001E0047">
        <w:rPr>
          <w:b/>
          <w:bCs/>
          <w:color w:val="0070C0"/>
          <w:sz w:val="28"/>
          <w:szCs w:val="28"/>
        </w:rPr>
        <w:t>“Gazete” sözcüğündeki hece kadar aşağıdaki sözcüklerden hangisinde hece vardır?</w:t>
      </w:r>
    </w:p>
    <w:p w:rsidR="003A5AE3" w:rsidRPr="001E0047" w:rsidRDefault="003A5AE3" w:rsidP="004B2B1F">
      <w:pPr>
        <w:rPr>
          <w:sz w:val="28"/>
          <w:szCs w:val="28"/>
        </w:rPr>
      </w:pPr>
      <w:r w:rsidRPr="001E0047">
        <w:rPr>
          <w:b/>
          <w:bCs/>
          <w:sz w:val="28"/>
          <w:szCs w:val="28"/>
        </w:rPr>
        <w:t xml:space="preserve">          </w:t>
      </w:r>
      <w:r w:rsidRPr="001E0047">
        <w:rPr>
          <w:sz w:val="28"/>
          <w:szCs w:val="28"/>
        </w:rPr>
        <w:t>A) karga              B) güvercin                      C) Serçe</w:t>
      </w:r>
    </w:p>
    <w:p w:rsidR="003A5AE3" w:rsidRPr="001E0047" w:rsidRDefault="003A5AE3" w:rsidP="004B2B1F">
      <w:pPr>
        <w:rPr>
          <w:b/>
          <w:bCs/>
          <w:sz w:val="30"/>
          <w:szCs w:val="30"/>
        </w:rPr>
      </w:pPr>
    </w:p>
    <w:p w:rsidR="003A5AE3" w:rsidRPr="001E0047" w:rsidRDefault="003A5AE3" w:rsidP="004B2B1F">
      <w:pPr>
        <w:rPr>
          <w:b/>
          <w:bCs/>
          <w:color w:val="0070C0"/>
          <w:sz w:val="28"/>
          <w:szCs w:val="28"/>
        </w:rPr>
      </w:pPr>
      <w:r w:rsidRPr="001E0047">
        <w:rPr>
          <w:b/>
          <w:bCs/>
          <w:color w:val="0070C0"/>
          <w:sz w:val="28"/>
          <w:szCs w:val="28"/>
        </w:rPr>
        <w:t>4)</w:t>
      </w:r>
      <w:r w:rsidRPr="001E0047">
        <w:rPr>
          <w:b/>
          <w:bCs/>
          <w:color w:val="0070C0"/>
          <w:sz w:val="28"/>
          <w:szCs w:val="28"/>
        </w:rPr>
        <w:tab/>
        <w:t>Hangi kelimede en fazla ünsüz (sessiz ) harf  vardır?</w:t>
      </w:r>
    </w:p>
    <w:p w:rsidR="003A5AE3" w:rsidRPr="001E0047" w:rsidRDefault="003A5AE3" w:rsidP="00642D6A">
      <w:pPr>
        <w:rPr>
          <w:sz w:val="28"/>
          <w:szCs w:val="28"/>
        </w:rPr>
      </w:pPr>
      <w:r w:rsidRPr="001E0047">
        <w:rPr>
          <w:sz w:val="28"/>
          <w:szCs w:val="28"/>
        </w:rPr>
        <w:t xml:space="preserve">      A) Pastahane              B)Yelkovan             C) Çalışmıyor   </w:t>
      </w:r>
    </w:p>
    <w:p w:rsidR="003A5AE3" w:rsidRPr="001E0047" w:rsidRDefault="003A5AE3" w:rsidP="00642D6A">
      <w:pPr>
        <w:rPr>
          <w:sz w:val="28"/>
          <w:szCs w:val="28"/>
        </w:rPr>
      </w:pPr>
    </w:p>
    <w:p w:rsidR="003A5AE3" w:rsidRPr="001E0047" w:rsidRDefault="003A5AE3" w:rsidP="007D76E8">
      <w:pPr>
        <w:rPr>
          <w:b/>
          <w:bCs/>
          <w:color w:val="0070C0"/>
          <w:sz w:val="28"/>
          <w:szCs w:val="28"/>
        </w:rPr>
      </w:pPr>
      <w:r w:rsidRPr="001E0047">
        <w:rPr>
          <w:b/>
          <w:bCs/>
          <w:color w:val="0070C0"/>
          <w:sz w:val="28"/>
          <w:szCs w:val="28"/>
        </w:rPr>
        <w:t>5)    Hangi seçenekteki sözcük öbeklerinin hece sayısı eşit değildir?</w:t>
      </w:r>
    </w:p>
    <w:p w:rsidR="003A5AE3" w:rsidRPr="001E0047" w:rsidRDefault="003A5AE3" w:rsidP="007D76E8">
      <w:pPr>
        <w:rPr>
          <w:sz w:val="28"/>
          <w:szCs w:val="28"/>
        </w:rPr>
      </w:pPr>
      <w:r w:rsidRPr="001E0047">
        <w:rPr>
          <w:sz w:val="28"/>
          <w:szCs w:val="28"/>
        </w:rPr>
        <w:t xml:space="preserve">    A) okul - sınıf                B) lokantacı – aşçı        C) Türk – mert</w:t>
      </w:r>
    </w:p>
    <w:p w:rsidR="003A5AE3" w:rsidRPr="001E0047" w:rsidRDefault="003A5AE3" w:rsidP="007D76E8">
      <w:pPr>
        <w:rPr>
          <w:color w:val="0070C0"/>
          <w:sz w:val="28"/>
          <w:szCs w:val="28"/>
        </w:rPr>
      </w:pPr>
    </w:p>
    <w:p w:rsidR="003A5AE3" w:rsidRPr="001E0047" w:rsidRDefault="003A5AE3" w:rsidP="002C141E">
      <w:pPr>
        <w:rPr>
          <w:b/>
          <w:bCs/>
          <w:color w:val="0070C0"/>
          <w:sz w:val="30"/>
          <w:szCs w:val="30"/>
        </w:rPr>
      </w:pPr>
      <w:r w:rsidRPr="001E0047">
        <w:rPr>
          <w:b/>
          <w:bCs/>
          <w:color w:val="0070C0"/>
          <w:sz w:val="28"/>
          <w:szCs w:val="28"/>
        </w:rPr>
        <w:t>6)</w:t>
      </w:r>
      <w:r w:rsidRPr="001E0047">
        <w:rPr>
          <w:b/>
          <w:bCs/>
          <w:color w:val="0070C0"/>
          <w:sz w:val="30"/>
          <w:szCs w:val="30"/>
        </w:rPr>
        <w:t xml:space="preserve"> “Okulumu çok seviyorum.” Cümlesinde baştan altıncı hece aşağıdakilerden hangisidir?</w:t>
      </w:r>
    </w:p>
    <w:p w:rsidR="003A5AE3" w:rsidRPr="001E0047" w:rsidRDefault="003A5AE3" w:rsidP="002C141E">
      <w:pPr>
        <w:rPr>
          <w:sz w:val="30"/>
          <w:szCs w:val="30"/>
        </w:rPr>
      </w:pPr>
      <w:r w:rsidRPr="001E0047">
        <w:rPr>
          <w:sz w:val="30"/>
          <w:szCs w:val="30"/>
        </w:rPr>
        <w:t xml:space="preserve">    A) –mu                       B)-se                      C.)–vi</w:t>
      </w:r>
    </w:p>
    <w:p w:rsidR="003A5AE3" w:rsidRPr="001E0047" w:rsidRDefault="003A5AE3" w:rsidP="00642D6A">
      <w:pPr>
        <w:rPr>
          <w:b/>
          <w:bCs/>
          <w:color w:val="0070C0"/>
          <w:sz w:val="28"/>
          <w:szCs w:val="28"/>
        </w:rPr>
      </w:pPr>
      <w:r w:rsidRPr="001E0047">
        <w:rPr>
          <w:b/>
          <w:bCs/>
          <w:color w:val="0070C0"/>
          <w:sz w:val="28"/>
          <w:szCs w:val="28"/>
        </w:rPr>
        <w:t>7)</w:t>
      </w:r>
      <w:r w:rsidRPr="001E0047">
        <w:rPr>
          <w:b/>
          <w:bCs/>
          <w:color w:val="0070C0"/>
          <w:sz w:val="28"/>
          <w:szCs w:val="28"/>
        </w:rPr>
        <w:tab/>
        <w:t xml:space="preserve">Aşağıdakilerden hangisi hem </w:t>
      </w:r>
      <w:r w:rsidRPr="001E0047">
        <w:rPr>
          <w:b/>
          <w:bCs/>
          <w:color w:val="0070C0"/>
          <w:sz w:val="28"/>
          <w:szCs w:val="28"/>
          <w:u w:val="single"/>
        </w:rPr>
        <w:t xml:space="preserve">harf </w:t>
      </w:r>
      <w:r w:rsidRPr="001E0047">
        <w:rPr>
          <w:b/>
          <w:bCs/>
          <w:color w:val="0070C0"/>
          <w:sz w:val="28"/>
          <w:szCs w:val="28"/>
        </w:rPr>
        <w:t xml:space="preserve">hem </w:t>
      </w:r>
      <w:r w:rsidRPr="001E0047">
        <w:rPr>
          <w:b/>
          <w:bCs/>
          <w:color w:val="0070C0"/>
          <w:sz w:val="28"/>
          <w:szCs w:val="28"/>
          <w:u w:val="single"/>
        </w:rPr>
        <w:t>hecedir</w:t>
      </w:r>
      <w:r w:rsidRPr="001E0047">
        <w:rPr>
          <w:b/>
          <w:bCs/>
          <w:color w:val="0070C0"/>
          <w:sz w:val="28"/>
          <w:szCs w:val="28"/>
        </w:rPr>
        <w:t>?</w:t>
      </w:r>
    </w:p>
    <w:p w:rsidR="003A5AE3" w:rsidRPr="001E0047" w:rsidRDefault="003A5AE3" w:rsidP="00642D6A">
      <w:pPr>
        <w:rPr>
          <w:sz w:val="28"/>
          <w:szCs w:val="28"/>
        </w:rPr>
      </w:pPr>
      <w:r w:rsidRPr="001E0047">
        <w:rPr>
          <w:sz w:val="28"/>
          <w:szCs w:val="28"/>
        </w:rPr>
        <w:t xml:space="preserve">           A) e           </w:t>
      </w:r>
      <w:r w:rsidRPr="001E0047">
        <w:rPr>
          <w:sz w:val="28"/>
          <w:szCs w:val="28"/>
        </w:rPr>
        <w:tab/>
        <w:t xml:space="preserve">   B) d        </w:t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  <w:t xml:space="preserve">C)   k         </w:t>
      </w:r>
    </w:p>
    <w:p w:rsidR="003A5AE3" w:rsidRPr="001E0047" w:rsidRDefault="003A5AE3" w:rsidP="00642D6A">
      <w:pPr>
        <w:rPr>
          <w:b/>
          <w:bCs/>
          <w:color w:val="0070C0"/>
          <w:sz w:val="28"/>
          <w:szCs w:val="28"/>
        </w:rPr>
      </w:pPr>
      <w:r w:rsidRPr="001E0047">
        <w:rPr>
          <w:b/>
          <w:bCs/>
          <w:color w:val="0070C0"/>
          <w:sz w:val="28"/>
          <w:szCs w:val="28"/>
        </w:rPr>
        <w:t>8)</w:t>
      </w:r>
      <w:r>
        <w:rPr>
          <w:b/>
          <w:bCs/>
          <w:color w:val="0070C0"/>
          <w:sz w:val="28"/>
          <w:szCs w:val="28"/>
        </w:rPr>
        <w:t xml:space="preserve"> </w:t>
      </w:r>
      <w:r w:rsidRPr="001E0047">
        <w:rPr>
          <w:b/>
          <w:bCs/>
          <w:color w:val="0070C0"/>
          <w:sz w:val="28"/>
          <w:szCs w:val="28"/>
        </w:rPr>
        <w:t>"Çocuk programlarını çok seviyorum" cümlesinde kaç tane ünlü ( sesli ) harf vardır ?</w:t>
      </w:r>
    </w:p>
    <w:p w:rsidR="003A5AE3" w:rsidRPr="001E0047" w:rsidRDefault="003A5AE3" w:rsidP="00642D6A">
      <w:pPr>
        <w:rPr>
          <w:sz w:val="28"/>
          <w:szCs w:val="28"/>
        </w:rPr>
      </w:pPr>
      <w:r w:rsidRPr="001E0047">
        <w:rPr>
          <w:sz w:val="28"/>
          <w:szCs w:val="28"/>
        </w:rPr>
        <w:t xml:space="preserve">           A) 11           B) 12        </w:t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  <w:t xml:space="preserve">C)13         </w:t>
      </w:r>
    </w:p>
    <w:p w:rsidR="003A5AE3" w:rsidRPr="001E0047" w:rsidRDefault="003A5AE3" w:rsidP="00642D6A">
      <w:pPr>
        <w:rPr>
          <w:sz w:val="28"/>
          <w:szCs w:val="28"/>
        </w:rPr>
      </w:pPr>
    </w:p>
    <w:p w:rsidR="003A5AE3" w:rsidRPr="001E0047" w:rsidRDefault="003A5AE3" w:rsidP="00642D6A">
      <w:pPr>
        <w:rPr>
          <w:b/>
          <w:bCs/>
          <w:color w:val="0070C0"/>
          <w:sz w:val="28"/>
          <w:szCs w:val="28"/>
        </w:rPr>
      </w:pPr>
      <w:r w:rsidRPr="001E0047">
        <w:rPr>
          <w:b/>
          <w:bCs/>
          <w:color w:val="0070C0"/>
          <w:sz w:val="28"/>
          <w:szCs w:val="28"/>
        </w:rPr>
        <w:t>9)</w:t>
      </w:r>
      <w:r w:rsidRPr="001E0047">
        <w:rPr>
          <w:b/>
          <w:bCs/>
          <w:color w:val="0070C0"/>
          <w:sz w:val="28"/>
          <w:szCs w:val="28"/>
        </w:rPr>
        <w:tab/>
        <w:t xml:space="preserve">"Oynuyormuş" kelimesinde kaç tane harf vardır? </w:t>
      </w:r>
    </w:p>
    <w:p w:rsidR="003A5AE3" w:rsidRPr="001E0047" w:rsidRDefault="003A5AE3" w:rsidP="00642D6A">
      <w:pPr>
        <w:rPr>
          <w:sz w:val="28"/>
          <w:szCs w:val="28"/>
        </w:rPr>
      </w:pPr>
      <w:r w:rsidRPr="001E0047">
        <w:rPr>
          <w:sz w:val="28"/>
          <w:szCs w:val="28"/>
        </w:rPr>
        <w:t xml:space="preserve">           A) 8          </w:t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  <w:t xml:space="preserve">B) 9        </w:t>
      </w:r>
      <w:r w:rsidRPr="001E0047">
        <w:rPr>
          <w:sz w:val="28"/>
          <w:szCs w:val="28"/>
        </w:rPr>
        <w:tab/>
      </w:r>
      <w:r w:rsidRPr="001E0047">
        <w:rPr>
          <w:sz w:val="28"/>
          <w:szCs w:val="28"/>
        </w:rPr>
        <w:tab/>
        <w:t xml:space="preserve">C) 10       </w:t>
      </w:r>
    </w:p>
    <w:p w:rsidR="003A5AE3" w:rsidRPr="001E0047" w:rsidRDefault="003A5AE3" w:rsidP="000461F7">
      <w:pPr>
        <w:rPr>
          <w:b/>
          <w:bCs/>
          <w:color w:val="0070C0"/>
          <w:sz w:val="28"/>
          <w:szCs w:val="28"/>
        </w:rPr>
      </w:pPr>
      <w:r w:rsidRPr="001E0047">
        <w:rPr>
          <w:b/>
          <w:bCs/>
          <w:color w:val="0070C0"/>
          <w:sz w:val="28"/>
          <w:szCs w:val="28"/>
        </w:rPr>
        <w:t>10) Aşağıdakilerden  kelimelerden hangisinin hecelerine ayrılımı doğrudur?</w:t>
      </w:r>
    </w:p>
    <w:p w:rsidR="003A5AE3" w:rsidRPr="001E0047" w:rsidRDefault="003A5AE3" w:rsidP="000461F7">
      <w:pPr>
        <w:rPr>
          <w:sz w:val="28"/>
          <w:szCs w:val="28"/>
        </w:rPr>
      </w:pPr>
      <w:r w:rsidRPr="001E0047">
        <w:rPr>
          <w:sz w:val="28"/>
          <w:szCs w:val="28"/>
        </w:rPr>
        <w:t xml:space="preserve">   A) ıs- pan -ak       B)dom-a-tes         C) pı-ra-sa          </w:t>
      </w:r>
    </w:p>
    <w:p w:rsidR="003A5AE3" w:rsidRDefault="003A5AE3" w:rsidP="009C6E7C">
      <w:pPr>
        <w:rPr>
          <w:sz w:val="28"/>
          <w:szCs w:val="28"/>
        </w:rPr>
      </w:pPr>
    </w:p>
    <w:p w:rsidR="003A5AE3" w:rsidRPr="001E0047" w:rsidRDefault="003A5AE3" w:rsidP="009C6E7C">
      <w:pPr>
        <w:rPr>
          <w:sz w:val="28"/>
          <w:szCs w:val="28"/>
        </w:rPr>
      </w:pPr>
    </w:p>
    <w:p w:rsidR="003A5AE3" w:rsidRPr="001E0047" w:rsidRDefault="003A5AE3" w:rsidP="009C6E7C">
      <w:pPr>
        <w:rPr>
          <w:sz w:val="28"/>
          <w:szCs w:val="28"/>
        </w:rPr>
      </w:pPr>
      <w:r>
        <w:rPr>
          <w:noProof/>
        </w:rPr>
        <w:pict>
          <v:rect id="Rectangle 7" o:spid="_x0000_s1031" style="position:absolute;margin-left:150.05pt;margin-top:3.9pt;width:184.2pt;height:46.2pt;z-index:251660288;visibility:visible" strokecolor="white">
            <v:textbox>
              <w:txbxContent>
                <w:p w:rsidR="003A5AE3" w:rsidRDefault="003A5AE3">
                  <w:r w:rsidRPr="00372718">
                    <w:rPr>
                      <w:noProof/>
                    </w:rPr>
                    <w:pict>
                      <v:shape id="Resim 6" o:spid="_x0000_i1030" type="#_x0000_t75" style="width:165.75pt;height:37.5pt;visibility:visible">
                        <v:imagedata r:id="rId12" o:title=""/>
                      </v:shape>
                    </w:pict>
                  </w:r>
                </w:p>
              </w:txbxContent>
            </v:textbox>
          </v:rect>
        </w:pict>
      </w:r>
      <w:bookmarkStart w:id="0" w:name="_PictureBullets"/>
      <w:r w:rsidRPr="00180B62">
        <w:rPr>
          <w:vanish/>
        </w:rPr>
        <w:pict>
          <v:shape id="_x0000_i1031" type="#_x0000_t75" style="width:9.75pt;height:9.75pt" o:bullet="t">
            <v:imagedata r:id="rId13" o:title=""/>
          </v:shape>
        </w:pict>
      </w:r>
      <w:bookmarkEnd w:id="0"/>
    </w:p>
    <w:sectPr w:rsidR="003A5AE3" w:rsidRPr="001E0047" w:rsidSect="00564366">
      <w:pgSz w:w="11906" w:h="16838"/>
      <w:pgMar w:top="1191" w:right="680" w:bottom="17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362E3"/>
    <w:multiLevelType w:val="hybridMultilevel"/>
    <w:tmpl w:val="A3BAC32C"/>
    <w:lvl w:ilvl="0" w:tplc="075A66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E7C"/>
    <w:rsid w:val="000461F7"/>
    <w:rsid w:val="00072E7B"/>
    <w:rsid w:val="000A4E6E"/>
    <w:rsid w:val="00115F82"/>
    <w:rsid w:val="00150B0D"/>
    <w:rsid w:val="00180B62"/>
    <w:rsid w:val="001D0078"/>
    <w:rsid w:val="001E0047"/>
    <w:rsid w:val="00202D0D"/>
    <w:rsid w:val="002B5A58"/>
    <w:rsid w:val="002C141E"/>
    <w:rsid w:val="0035594F"/>
    <w:rsid w:val="00372718"/>
    <w:rsid w:val="003A5AE3"/>
    <w:rsid w:val="004B2B1F"/>
    <w:rsid w:val="004F7C7A"/>
    <w:rsid w:val="00564366"/>
    <w:rsid w:val="005E554F"/>
    <w:rsid w:val="006060BC"/>
    <w:rsid w:val="00642D6A"/>
    <w:rsid w:val="0069179E"/>
    <w:rsid w:val="00695BC5"/>
    <w:rsid w:val="007022BE"/>
    <w:rsid w:val="007344F8"/>
    <w:rsid w:val="00794C5D"/>
    <w:rsid w:val="007D76E8"/>
    <w:rsid w:val="00810861"/>
    <w:rsid w:val="00824A38"/>
    <w:rsid w:val="008804A7"/>
    <w:rsid w:val="008A662A"/>
    <w:rsid w:val="009C6E7C"/>
    <w:rsid w:val="00A75795"/>
    <w:rsid w:val="00B1710B"/>
    <w:rsid w:val="00B73BA6"/>
    <w:rsid w:val="00C000AC"/>
    <w:rsid w:val="00CA140F"/>
    <w:rsid w:val="00D41203"/>
    <w:rsid w:val="00D63AAC"/>
    <w:rsid w:val="00DC6D49"/>
    <w:rsid w:val="00E26BE8"/>
    <w:rsid w:val="00E51808"/>
    <w:rsid w:val="00F0575D"/>
    <w:rsid w:val="00F2043D"/>
    <w:rsid w:val="00FD034B"/>
    <w:rsid w:val="00FD3AF8"/>
    <w:rsid w:val="00FE0C73"/>
    <w:rsid w:val="00FF2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E7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9C6E7C"/>
    <w:pPr>
      <w:ind w:left="720"/>
    </w:pPr>
  </w:style>
  <w:style w:type="table" w:styleId="TableGrid">
    <w:name w:val="Table Grid"/>
    <w:basedOn w:val="TableNormal"/>
    <w:uiPriority w:val="99"/>
    <w:rsid w:val="00115F8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5180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D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3AF8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D4120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1E00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1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http://t3.gstatic.com/images?q=tbn:ANd9GcTFnhd280O1gYD7Rb8nKHxc-RpKL3eVmcYJsvcxJoRVXCa9SWcw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http://t0.gstatic.com/images?q=tbn:ANd9GcTIlHHNXkFSGCYLzBgIRhnKw-PK_ks8hskU9MVHh96rsdiytqzqS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424</Words>
  <Characters>2421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EVCİLİK OYUNU</dc:title>
  <dc:subject/>
  <dc:creator>38</dc:creator>
  <cp:keywords/>
  <dc:description/>
  <cp:lastModifiedBy>Edanur</cp:lastModifiedBy>
  <cp:revision>2</cp:revision>
  <dcterms:created xsi:type="dcterms:W3CDTF">2017-09-25T16:47:00Z</dcterms:created>
  <dcterms:modified xsi:type="dcterms:W3CDTF">2017-09-25T16:47:00Z</dcterms:modified>
</cp:coreProperties>
</file>