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11C" w:rsidRPr="005A15F8" w:rsidRDefault="00C5111C" w:rsidP="005A15F8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0" o:spid="_x0000_s1026" type="#_x0000_t75" alt="bulut boyama ile ilgili görsel sonucu" style="position:absolute;margin-left:65.3pt;margin-top:68.05pt;width:157.25pt;height:80.85pt;z-index:-251651072;visibility:visible">
            <v:imagedata r:id="rId4" o:title=""/>
          </v:shape>
        </w:pict>
      </w:r>
      <w:r>
        <w:rPr>
          <w:noProof/>
          <w:lang w:eastAsia="tr-TR"/>
        </w:rPr>
        <w:pict>
          <v:shape id="Resim 28" o:spid="_x0000_s1027" type="#_x0000_t75" alt="bulut boyama ile ilgili görsel sonucu" style="position:absolute;margin-left:314.8pt;margin-top:68.1pt;width:157.25pt;height:80.85pt;z-index:-251661312;visibility:visible">
            <v:imagedata r:id="rId4" o:title=""/>
          </v:shape>
        </w:pict>
      </w:r>
      <w:r>
        <w:rPr>
          <w:noProof/>
          <w:lang w:eastAsia="tr-TR"/>
        </w:rPr>
        <w:pict>
          <v:shape id="Resim 29" o:spid="_x0000_s1028" type="#_x0000_t75" alt="bulut boyama ile ilgili görsel sonucu" style="position:absolute;margin-left:554pt;margin-top:68.2pt;width:157.25pt;height:80.85pt;z-index:-251660288;visibility:visible">
            <v:imagedata r:id="rId4" o:title=""/>
          </v:shape>
        </w:pict>
      </w:r>
      <w:r w:rsidRPr="00A62318">
        <w:rPr>
          <w:rFonts w:ascii="2017 OKUL tekinegitim.com" w:hAnsi="2017 OKUL tekinegitim.com" w:cs="2017 OKUL tekinegitim.com"/>
          <w:sz w:val="36"/>
          <w:szCs w:val="36"/>
        </w:rPr>
        <w:t>Aşağıdaki bulutlardaki kelimeleri okuyun. Okuyabildiğiniz bulutları boyayın.Bu kelimeleri kullanarak cümle kurup altına yazın.</w:t>
      </w:r>
    </w:p>
    <w:p w:rsidR="00C5111C" w:rsidRDefault="00C5111C" w:rsidP="00B3698E">
      <w:pPr>
        <w:tabs>
          <w:tab w:val="left" w:pos="6425"/>
        </w:tabs>
        <w:rPr>
          <w:rFonts w:ascii="2017 OKUL tekinegitim.com" w:hAnsi="2017 OKUL tekinegitim.com" w:cs="2017 OKUL tekinegitim.com"/>
          <w:sz w:val="32"/>
          <w:szCs w:val="32"/>
        </w:rPr>
      </w:pPr>
      <w:r>
        <w:rPr>
          <w:noProof/>
          <w:lang w:eastAsia="tr-TR"/>
        </w:rPr>
        <w:pict>
          <v:rect id="Dikdörtgen 30" o:spid="_x0000_s1029" style="position:absolute;margin-left:87.5pt;margin-top:13.95pt;width:108.55pt;height:43.2pt;z-index:251657216;visibility:visible;v-text-anchor:middle" fillcolor="window" stroked="f" strokeweight="2pt">
            <v:textbox>
              <w:txbxContent>
                <w:p w:rsidR="00C5111C" w:rsidRPr="00DF2452" w:rsidRDefault="00C5111C" w:rsidP="00A62318">
                  <w:pPr>
                    <w:jc w:val="center"/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</w:pPr>
                  <w:bookmarkStart w:id="0" w:name="_GoBack"/>
                  <w:bookmarkEnd w:id="0"/>
                  <w:r w:rsidRPr="00DF2452"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  <w:t>el ele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1" o:spid="_x0000_s1030" style="position:absolute;margin-left:335.5pt;margin-top:17.3pt;width:108.55pt;height:43.2pt;z-index:251658240;visibility:visible;v-text-anchor:middle" fillcolor="window" stroked="f" strokeweight="2pt">
            <v:textbox>
              <w:txbxContent>
                <w:p w:rsidR="00C5111C" w:rsidRPr="00DF2452" w:rsidRDefault="00C5111C" w:rsidP="00A62318">
                  <w:pPr>
                    <w:jc w:val="center"/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</w:pPr>
                  <w:r w:rsidRPr="00DF2452"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  <w:t>Lale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2" o:spid="_x0000_s1031" style="position:absolute;margin-left:581.55pt;margin-top:15.15pt;width:108.55pt;height:43.2pt;z-index:251659264;visibility:visible;v-text-anchor:middle" fillcolor="window" stroked="f" strokeweight="2pt">
            <v:textbox>
              <w:txbxContent>
                <w:p w:rsidR="00C5111C" w:rsidRPr="00DF2452" w:rsidRDefault="00C5111C" w:rsidP="00A62318">
                  <w:pPr>
                    <w:jc w:val="center"/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</w:pPr>
                  <w:r w:rsidRPr="00DF2452"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  <w:t>Ela</w:t>
                  </w:r>
                </w:p>
              </w:txbxContent>
            </v:textbox>
          </v:rect>
        </w:pict>
      </w:r>
    </w:p>
    <w:p w:rsidR="00C5111C" w:rsidRDefault="00C5111C" w:rsidP="00B3698E">
      <w:pPr>
        <w:tabs>
          <w:tab w:val="left" w:pos="6425"/>
        </w:tabs>
        <w:rPr>
          <w:rFonts w:ascii="2017 OKUL tekinegitim.com" w:hAnsi="2017 OKUL tekinegitim.com" w:cs="2017 OKUL tekinegitim.com"/>
          <w:sz w:val="32"/>
          <w:szCs w:val="32"/>
        </w:rPr>
      </w:pPr>
    </w:p>
    <w:p w:rsidR="00C5111C" w:rsidRDefault="00C5111C" w:rsidP="00B3698E">
      <w:pPr>
        <w:tabs>
          <w:tab w:val="left" w:pos="6425"/>
        </w:tabs>
        <w:rPr>
          <w:rFonts w:ascii="2017 OKUL tekinegitim.com" w:hAnsi="2017 OKUL tekinegitim.com" w:cs="2017 OKUL tekinegitim.com"/>
          <w:sz w:val="32"/>
          <w:szCs w:val="32"/>
        </w:rPr>
      </w:pPr>
    </w:p>
    <w:p w:rsidR="00C5111C" w:rsidRDefault="00C5111C" w:rsidP="00B3698E">
      <w:pPr>
        <w:tabs>
          <w:tab w:val="left" w:pos="6425"/>
        </w:tabs>
        <w:rPr>
          <w:rFonts w:ascii="2017 OKUL tekinegitim.com" w:hAnsi="2017 OKUL tekinegitim.com" w:cs="2017 OKUL tekinegitim.com"/>
          <w:sz w:val="32"/>
          <w:szCs w:val="32"/>
        </w:rPr>
      </w:pPr>
      <w:r>
        <w:rPr>
          <w:noProof/>
          <w:lang w:eastAsia="tr-TR"/>
        </w:rPr>
        <w:pict>
          <v:group id="_x0000_s1032" style="position:absolute;margin-left:30.5pt;margin-top:3.6pt;width:698.9pt;height:39.75pt;z-index:251660288" coordorigin="1413,7777" coordsize="9004,600">
            <v:line id="Line 11" o:spid="_x0000_s1033" style="position:absolute;visibility:visible" from="1413,7777" to="10413,7777" o:connectortype="straight"/>
            <v:line id="Line 12" o:spid="_x0000_s1034" style="position:absolute;visibility:visible" from="1413,7957" to="10413,7957" o:connectortype="straight" strokecolor="red"/>
            <v:line id="Line 13" o:spid="_x0000_s1035" style="position:absolute;visibility:visible" from="1417,8197" to="10417,8197" o:connectortype="straight" strokecolor="red"/>
            <v:line id="Line 14" o:spid="_x0000_s1036" style="position:absolute;visibility:visible" from="1417,8377" to="10417,8377" o:connectortype="straight"/>
            <v:line id="Line 15" o:spid="_x0000_s1037" style="position:absolute;visibility:visible" from="10417,7777" to="10417,8344" o:connectortype="straight"/>
            <v:line id="Line 16" o:spid="_x0000_s1038" style="position:absolute;visibility:visible" from="1417,7777" to="1417,8344" o:connectortype="straight"/>
          </v:group>
        </w:pict>
      </w:r>
    </w:p>
    <w:p w:rsidR="00C5111C" w:rsidRDefault="00C5111C" w:rsidP="00B3698E">
      <w:pPr>
        <w:tabs>
          <w:tab w:val="left" w:pos="6425"/>
        </w:tabs>
        <w:rPr>
          <w:rFonts w:ascii="2017 OKUL tekinegitim.com" w:hAnsi="2017 OKUL tekinegitim.com" w:cs="2017 OKUL tekinegitim.com"/>
          <w:sz w:val="32"/>
          <w:szCs w:val="32"/>
        </w:rPr>
      </w:pPr>
      <w:r>
        <w:rPr>
          <w:noProof/>
          <w:lang w:eastAsia="tr-TR"/>
        </w:rPr>
        <w:pict>
          <v:rect id="Dikdörtgen 52" o:spid="_x0000_s1039" style="position:absolute;margin-left:454.7pt;margin-top:29.1pt;width:108.55pt;height:54.25pt;z-index:251667456;visibility:visible;v-text-anchor:middle" fillcolor="window" stroked="f" strokeweight="2pt">
            <v:textbox>
              <w:txbxContent>
                <w:p w:rsidR="00C5111C" w:rsidRPr="00DF2452" w:rsidRDefault="00C5111C" w:rsidP="00FD71F3">
                  <w:pPr>
                    <w:jc w:val="center"/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</w:pPr>
                  <w:r w:rsidRPr="00DF2452"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  <w:t>ala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47" o:spid="_x0000_s1040" type="#_x0000_t75" alt="bulut boyama ile ilgili görsel sonucu" style="position:absolute;margin-left:425.35pt;margin-top:14.65pt;width:157.25pt;height:80.85pt;z-index:-251654144;visibility:visible">
            <v:imagedata r:id="rId4" o:title=""/>
          </v:shape>
        </w:pict>
      </w:r>
    </w:p>
    <w:p w:rsidR="00C5111C" w:rsidRDefault="00C5111C" w:rsidP="00B3698E">
      <w:pPr>
        <w:tabs>
          <w:tab w:val="left" w:pos="6425"/>
        </w:tabs>
        <w:rPr>
          <w:rFonts w:ascii="2017 OKUL tekinegitim.com" w:hAnsi="2017 OKUL tekinegitim.com" w:cs="2017 OKUL tekinegitim.com"/>
          <w:sz w:val="32"/>
          <w:szCs w:val="32"/>
        </w:rPr>
      </w:pPr>
      <w:r>
        <w:rPr>
          <w:noProof/>
          <w:lang w:eastAsia="tr-TR"/>
        </w:rPr>
        <w:pict>
          <v:rect id="Dikdörtgen 53" o:spid="_x0000_s1041" style="position:absolute;margin-left:78pt;margin-top:26.75pt;width:75.3pt;height:43.2pt;z-index:251668480;visibility:visible;v-text-anchor:middle" fillcolor="window" stroked="f" strokeweight="2pt">
            <v:textbox>
              <w:txbxContent>
                <w:p w:rsidR="00C5111C" w:rsidRPr="00DF2452" w:rsidRDefault="00C5111C" w:rsidP="00FD71F3">
                  <w:pPr>
                    <w:jc w:val="center"/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</w:pPr>
                  <w:r w:rsidRPr="00DF2452"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  <w:t>al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48" o:spid="_x0000_s1042" type="#_x0000_t75" alt="bulut boyama ile ilgili görsel sonucu" style="position:absolute;margin-left:242.35pt;margin-top:26.65pt;width:157.25pt;height:80.85pt;z-index:-251653120;visibility:visible">
            <v:imagedata r:id="rId4" o:title=""/>
          </v:shape>
        </w:pict>
      </w:r>
      <w:r>
        <w:rPr>
          <w:noProof/>
          <w:lang w:eastAsia="tr-TR"/>
        </w:rPr>
        <w:pict>
          <v:shape id="Resim 49" o:spid="_x0000_s1043" type="#_x0000_t75" alt="bulut boyama ile ilgili görsel sonucu" style="position:absolute;margin-left:30.9pt;margin-top:14.3pt;width:157.25pt;height:80.85pt;z-index:-251652096;visibility:visible">
            <v:imagedata r:id="rId4" o:title=""/>
          </v:shape>
        </w:pict>
      </w:r>
    </w:p>
    <w:p w:rsidR="00C5111C" w:rsidRDefault="00C5111C" w:rsidP="00B3698E">
      <w:pPr>
        <w:tabs>
          <w:tab w:val="left" w:pos="6425"/>
        </w:tabs>
        <w:rPr>
          <w:rFonts w:ascii="2017 OKUL tekinegitim.com" w:hAnsi="2017 OKUL tekinegitim.com" w:cs="2017 OKUL tekinegitim.com"/>
          <w:sz w:val="32"/>
          <w:szCs w:val="32"/>
        </w:rPr>
      </w:pPr>
      <w:r>
        <w:rPr>
          <w:noProof/>
          <w:lang w:eastAsia="tr-TR"/>
        </w:rPr>
        <w:pict>
          <v:shape id="Resim 56" o:spid="_x0000_s1044" type="#_x0000_t75" alt="balık boyama ile ilgili görsel sonucu" style="position:absolute;margin-left:610.8pt;margin-top:36.9pt;width:90.8pt;height:48.9pt;z-index:-251646976;visibility:visible">
            <v:imagedata r:id="rId5" o:title=""/>
          </v:shape>
        </w:pict>
      </w:r>
      <w:r>
        <w:rPr>
          <w:noProof/>
          <w:lang w:eastAsia="tr-TR"/>
        </w:rPr>
        <w:pict>
          <v:rect id="Dikdörtgen 51" o:spid="_x0000_s1045" style="position:absolute;margin-left:257pt;margin-top:6.5pt;width:108.55pt;height:43.2pt;z-index:251666432;visibility:visible;v-text-anchor:middle" fillcolor="window" stroked="f" strokeweight="2pt">
            <v:textbox>
              <w:txbxContent>
                <w:p w:rsidR="00C5111C" w:rsidRPr="00DF2452" w:rsidRDefault="00C5111C" w:rsidP="00FD71F3">
                  <w:pPr>
                    <w:jc w:val="center"/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</w:pPr>
                  <w:r w:rsidRPr="00DF2452"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  <w:t>Anne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27" o:spid="_x0000_s1046" type="#_x0000_t75" alt="bulut boyama ile ilgili görsel sonucu" style="position:absolute;margin-left:581.65pt;margin-top:18.25pt;width:157.25pt;height:80.85pt;z-index:-251662336;visibility:visible">
            <v:imagedata r:id="rId4" o:title=""/>
          </v:shape>
        </w:pict>
      </w:r>
    </w:p>
    <w:p w:rsidR="00C5111C" w:rsidRDefault="00C5111C" w:rsidP="00B3698E">
      <w:pPr>
        <w:tabs>
          <w:tab w:val="left" w:pos="6425"/>
        </w:tabs>
        <w:rPr>
          <w:rFonts w:ascii="2017 OKUL tekinegitim.com" w:hAnsi="2017 OKUL tekinegitim.com" w:cs="2017 OKUL tekinegitim.com"/>
          <w:sz w:val="32"/>
          <w:szCs w:val="32"/>
        </w:rPr>
      </w:pPr>
    </w:p>
    <w:p w:rsidR="00C5111C" w:rsidRDefault="00C5111C" w:rsidP="00B3698E">
      <w:pPr>
        <w:tabs>
          <w:tab w:val="left" w:pos="6425"/>
        </w:tabs>
        <w:rPr>
          <w:rFonts w:ascii="2017 OKUL tekinegitim.com" w:hAnsi="2017 OKUL tekinegitim.com" w:cs="2017 OKUL tekinegitim.com"/>
          <w:sz w:val="32"/>
          <w:szCs w:val="32"/>
        </w:rPr>
      </w:pPr>
    </w:p>
    <w:p w:rsidR="00C5111C" w:rsidRDefault="00C5111C" w:rsidP="00B3698E">
      <w:pPr>
        <w:tabs>
          <w:tab w:val="left" w:pos="6425"/>
        </w:tabs>
        <w:rPr>
          <w:rFonts w:ascii="2017 OKUL tekinegitim.com" w:hAnsi="2017 OKUL tekinegitim.com" w:cs="2017 OKUL tekinegitim.com"/>
          <w:sz w:val="32"/>
          <w:szCs w:val="32"/>
        </w:rPr>
      </w:pPr>
      <w:r>
        <w:rPr>
          <w:noProof/>
          <w:lang w:eastAsia="tr-TR"/>
        </w:rPr>
        <w:pict>
          <v:group id="_x0000_s1047" style="position:absolute;margin-left:30pt;margin-top:25.9pt;width:698.9pt;height:39.75pt;z-index:251661312" coordorigin="1413,7777" coordsize="9004,600">
            <v:line id="Line 11" o:spid="_x0000_s1048" style="position:absolute;visibility:visible" from="1413,7777" to="10413,7777" o:connectortype="straight"/>
            <v:line id="Line 12" o:spid="_x0000_s1049" style="position:absolute;visibility:visible" from="1413,7957" to="10413,7957" o:connectortype="straight" strokecolor="red"/>
            <v:line id="Line 13" o:spid="_x0000_s1050" style="position:absolute;visibility:visible" from="1417,8197" to="10417,8197" o:connectortype="straight" strokecolor="red"/>
            <v:line id="Line 14" o:spid="_x0000_s1051" style="position:absolute;visibility:visible" from="1417,8377" to="10417,8377" o:connectortype="straight"/>
            <v:line id="Line 15" o:spid="_x0000_s1052" style="position:absolute;visibility:visible" from="10417,7777" to="10417,8344" o:connectortype="straight"/>
            <v:line id="Line 16" o:spid="_x0000_s1053" style="position:absolute;visibility:visible" from="1417,7777" to="1417,8344" o:connectortype="straight"/>
          </v:group>
        </w:pict>
      </w:r>
    </w:p>
    <w:p w:rsidR="00C5111C" w:rsidRDefault="00C5111C" w:rsidP="00B3698E">
      <w:pPr>
        <w:tabs>
          <w:tab w:val="left" w:pos="6425"/>
        </w:tabs>
        <w:rPr>
          <w:rFonts w:ascii="2017 OKUL tekinegitim.com" w:hAnsi="2017 OKUL tekinegitim.com" w:cs="2017 OKUL tekinegitim.com"/>
          <w:sz w:val="32"/>
          <w:szCs w:val="32"/>
        </w:rPr>
      </w:pPr>
    </w:p>
    <w:p w:rsidR="00C5111C" w:rsidRDefault="00C5111C" w:rsidP="00B3698E">
      <w:pPr>
        <w:tabs>
          <w:tab w:val="left" w:pos="6425"/>
        </w:tabs>
        <w:rPr>
          <w:rFonts w:ascii="2017 OKUL tekinegitim.com" w:hAnsi="2017 OKUL tekinegitim.com" w:cs="2017 OKUL tekinegitim.com"/>
          <w:sz w:val="32"/>
          <w:szCs w:val="32"/>
        </w:rPr>
      </w:pPr>
      <w:r>
        <w:rPr>
          <w:noProof/>
          <w:lang w:eastAsia="tr-TR"/>
        </w:rPr>
        <w:pict>
          <v:shape id="Resim 9" o:spid="_x0000_s1054" type="#_x0000_t75" alt="bulut boyama ile ilgili görsel sonucu" style="position:absolute;margin-left:522.15pt;margin-top:-15.75pt;width:157.25pt;height:80.85pt;z-index:-251673600;visibility:visible">
            <v:imagedata r:id="rId4" o:title=""/>
          </v:shape>
        </w:pict>
      </w:r>
      <w:r>
        <w:rPr>
          <w:noProof/>
          <w:lang w:eastAsia="tr-TR"/>
        </w:rPr>
        <w:pict>
          <v:rect id="Dikdörtgen 19" o:spid="_x0000_s1055" style="position:absolute;margin-left:540.8pt;margin-top:9.15pt;width:108.55pt;height:43.2pt;z-index:251652096;visibility:visible;v-text-anchor:middle" fillcolor="window" stroked="f" strokeweight="2pt">
            <v:textbox>
              <w:txbxContent>
                <w:p w:rsidR="00C5111C" w:rsidRPr="00DF2452" w:rsidRDefault="00C5111C" w:rsidP="006B1464">
                  <w:pPr>
                    <w:jc w:val="center"/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</w:pPr>
                  <w:r w:rsidRPr="00DF2452"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  <w:t>al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56" style="position:absolute;margin-left:131.2pt;margin-top:18.2pt;width:108.55pt;height:43.2pt;z-index:251648000;visibility:visible;v-text-anchor:middle" stroked="f" strokeweight="2pt">
            <v:textbox>
              <w:txbxContent>
                <w:p w:rsidR="00C5111C" w:rsidRPr="006B1464" w:rsidRDefault="00C5111C" w:rsidP="006B1464">
                  <w:pPr>
                    <w:jc w:val="center"/>
                    <w:rPr>
                      <w:rFonts w:ascii="2017 OKUL tekinegitim.com" w:hAnsi="2017 OKUL tekinegitim.com" w:cs="2017 OKUL tekinegitim.com"/>
                      <w:sz w:val="52"/>
                      <w:szCs w:val="52"/>
                    </w:rPr>
                  </w:pPr>
                  <w:r w:rsidRPr="006B1464">
                    <w:rPr>
                      <w:rFonts w:ascii="2017 OKUL tekinegitim.com" w:hAnsi="2017 OKUL tekinegitim.com" w:cs="2017 OKUL tekinegitim.com"/>
                      <w:sz w:val="52"/>
                      <w:szCs w:val="52"/>
                    </w:rPr>
                    <w:t>nane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4" o:spid="_x0000_s1057" type="#_x0000_t75" alt="bulut boyama ile ilgili görsel sonucu" style="position:absolute;margin-left:80.3pt;margin-top:2.75pt;width:199.35pt;height:78.6pt;z-index:-251674624;visibility:visible">
            <v:imagedata r:id="rId4" o:title=""/>
          </v:shape>
        </w:pict>
      </w:r>
      <w:r>
        <w:rPr>
          <w:noProof/>
          <w:lang w:eastAsia="tr-TR"/>
        </w:rPr>
        <w:pict>
          <v:rect id="Dikdörtgen 15" o:spid="_x0000_s1058" style="position:absolute;margin-left:343.6pt;margin-top:9.15pt;width:108.55pt;height:43.2pt;z-index:251649024;visibility:visible;v-text-anchor:middle" fillcolor="window" stroked="f" strokeweight="2pt">
            <v:textbox>
              <w:txbxContent>
                <w:p w:rsidR="00C5111C" w:rsidRPr="00DF2452" w:rsidRDefault="00C5111C" w:rsidP="006B1464">
                  <w:pPr>
                    <w:jc w:val="center"/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</w:pPr>
                  <w:r w:rsidRPr="00DF2452"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  <w:t>Nalan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11" o:spid="_x0000_s1059" type="#_x0000_t75" alt="bulut boyama ile ilgili görsel sonucu" style="position:absolute;margin-left:290.65pt;margin-top:-13.95pt;width:196.05pt;height:86.4pt;z-index:-251671552;visibility:visible">
            <v:imagedata r:id="rId4" o:title=""/>
          </v:shape>
        </w:pict>
      </w:r>
    </w:p>
    <w:p w:rsidR="00C5111C" w:rsidRDefault="00C5111C" w:rsidP="006B1464">
      <w:pPr>
        <w:rPr>
          <w:rFonts w:ascii="2017 OKUL tekinegitim.com" w:hAnsi="2017 OKUL tekinegitim.com" w:cs="2017 OKUL tekinegitim.com"/>
          <w:sz w:val="32"/>
          <w:szCs w:val="32"/>
        </w:rPr>
      </w:pPr>
    </w:p>
    <w:p w:rsidR="00C5111C" w:rsidRDefault="00C5111C" w:rsidP="006B1464">
      <w:pPr>
        <w:tabs>
          <w:tab w:val="left" w:pos="13314"/>
        </w:tabs>
        <w:rPr>
          <w:rFonts w:ascii="2017 OKUL tekinegitim.com" w:hAnsi="2017 OKUL tekinegitim.com" w:cs="2017 OKUL tekinegitim.com"/>
          <w:sz w:val="32"/>
          <w:szCs w:val="32"/>
        </w:rPr>
      </w:pPr>
      <w:r>
        <w:rPr>
          <w:noProof/>
          <w:lang w:eastAsia="tr-TR"/>
        </w:rPr>
        <w:pict>
          <v:group id="_x0000_s1060" style="position:absolute;margin-left:15pt;margin-top:33pt;width:698.9pt;height:39.75pt;z-index:251673600" coordorigin="1413,7777" coordsize="9004,600">
            <v:line id="Line 11" o:spid="_x0000_s1061" style="position:absolute;visibility:visible" from="1413,7777" to="10413,7777" o:connectortype="straight"/>
            <v:line id="Line 12" o:spid="_x0000_s1062" style="position:absolute;visibility:visible" from="1413,7957" to="10413,7957" o:connectortype="straight" strokecolor="red"/>
            <v:line id="Line 13" o:spid="_x0000_s1063" style="position:absolute;visibility:visible" from="1417,8197" to="10417,8197" o:connectortype="straight" strokecolor="red"/>
            <v:line id="Line 14" o:spid="_x0000_s1064" style="position:absolute;visibility:visible" from="1417,8377" to="10417,8377" o:connectortype="straight"/>
            <v:line id="Line 15" o:spid="_x0000_s1065" style="position:absolute;visibility:visible" from="10417,7777" to="10417,8344" o:connectortype="straight"/>
            <v:line id="Line 16" o:spid="_x0000_s1066" style="position:absolute;visibility:visible" from="1417,7777" to="1417,8344" o:connectortype="straight"/>
          </v:group>
        </w:pict>
      </w:r>
    </w:p>
    <w:p w:rsidR="00C5111C" w:rsidRDefault="00C5111C" w:rsidP="006B1464">
      <w:pPr>
        <w:tabs>
          <w:tab w:val="left" w:pos="13314"/>
        </w:tabs>
        <w:rPr>
          <w:rFonts w:ascii="2017 OKUL tekinegitim.com" w:hAnsi="2017 OKUL tekinegitim.com" w:cs="2017 OKUL tekinegitim.com"/>
          <w:sz w:val="32"/>
          <w:szCs w:val="32"/>
        </w:rPr>
      </w:pPr>
      <w:r>
        <w:rPr>
          <w:rFonts w:ascii="2017 OKUL tekinegitim.com" w:hAnsi="2017 OKUL tekinegitim.com" w:cs="2017 OKUL tekinegitim.com"/>
          <w:sz w:val="32"/>
          <w:szCs w:val="32"/>
        </w:rPr>
        <w:tab/>
      </w:r>
    </w:p>
    <w:p w:rsidR="00C5111C" w:rsidRPr="00FD71F3" w:rsidRDefault="00C5111C" w:rsidP="00FD71F3">
      <w:pPr>
        <w:rPr>
          <w:rFonts w:ascii="2017 OKUL tekinegitim.com" w:hAnsi="2017 OKUL tekinegitim.com" w:cs="2017 OKUL tekinegitim.com"/>
          <w:sz w:val="32"/>
          <w:szCs w:val="32"/>
        </w:rPr>
      </w:pPr>
    </w:p>
    <w:p w:rsidR="00C5111C" w:rsidRDefault="00C5111C" w:rsidP="00DF2452">
      <w:pPr>
        <w:rPr>
          <w:rFonts w:ascii="ilkokuma ZeD 1" w:hAnsi="ilkokuma ZeD 1" w:cs="ilkokuma ZeD 1"/>
          <w:b/>
          <w:bCs/>
          <w:sz w:val="48"/>
          <w:szCs w:val="48"/>
        </w:rPr>
      </w:pPr>
      <w:hyperlink r:id="rId6" w:history="1">
        <w:r>
          <w:rPr>
            <w:rStyle w:val="Hyperlink"/>
            <w:rFonts w:ascii="ilkokuma ZeD 1" w:hAnsi="ilkokuma ZeD 1" w:cs="ilkokuma ZeD 1"/>
            <w:b/>
            <w:bCs/>
            <w:sz w:val="48"/>
            <w:szCs w:val="48"/>
          </w:rPr>
          <w:t>www.sorubak.com</w:t>
        </w:r>
      </w:hyperlink>
      <w:r>
        <w:rPr>
          <w:rFonts w:ascii="ilkokuma ZeD 1" w:hAnsi="ilkokuma ZeD 1" w:cs="ilkokuma ZeD 1"/>
          <w:b/>
          <w:bCs/>
          <w:sz w:val="48"/>
          <w:szCs w:val="48"/>
        </w:rPr>
        <w:t xml:space="preserve"> </w:t>
      </w:r>
    </w:p>
    <w:p w:rsidR="00C5111C" w:rsidRPr="00FD71F3" w:rsidRDefault="00C5111C" w:rsidP="00FD71F3">
      <w:pPr>
        <w:jc w:val="center"/>
        <w:rPr>
          <w:rFonts w:ascii="2017 OKUL tekinegitim.com" w:hAnsi="2017 OKUL tekinegitim.com" w:cs="2017 OKUL tekinegitim.com"/>
          <w:sz w:val="32"/>
          <w:szCs w:val="32"/>
        </w:rPr>
      </w:pPr>
      <w:r>
        <w:rPr>
          <w:noProof/>
          <w:lang w:eastAsia="tr-TR"/>
        </w:rPr>
        <w:pict>
          <v:shape id="Resim 10" o:spid="_x0000_s1067" type="#_x0000_t75" alt="bulut boyama ile ilgili görsel sonucu" style="position:absolute;left:0;text-align:left;margin-left:166.65pt;margin-top:33.9pt;width:149.5pt;height:90.8pt;z-index:-251672576;visibility:visible">
            <v:imagedata r:id="rId4" o:title=""/>
          </v:shape>
        </w:pict>
      </w:r>
    </w:p>
    <w:p w:rsidR="00C5111C" w:rsidRPr="00FD71F3" w:rsidRDefault="00C5111C" w:rsidP="00FD71F3">
      <w:pPr>
        <w:rPr>
          <w:rFonts w:ascii="2017 OKUL tekinegitim.com" w:hAnsi="2017 OKUL tekinegitim.com" w:cs="2017 OKUL tekinegitim.com"/>
          <w:sz w:val="32"/>
          <w:szCs w:val="32"/>
        </w:rPr>
      </w:pPr>
      <w:r>
        <w:rPr>
          <w:noProof/>
          <w:lang w:eastAsia="tr-TR"/>
        </w:rPr>
        <w:pict>
          <v:rect id="Dikdörtgen 17" o:spid="_x0000_s1068" style="position:absolute;margin-left:188.55pt;margin-top:22.5pt;width:108.55pt;height:43.2pt;z-index:251651072;visibility:visible;v-text-anchor:middle" fillcolor="window" stroked="f" strokeweight="2pt">
            <v:textbox>
              <w:txbxContent>
                <w:p w:rsidR="00C5111C" w:rsidRPr="00DF2452" w:rsidRDefault="00C5111C" w:rsidP="006B1464">
                  <w:pPr>
                    <w:jc w:val="center"/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</w:pPr>
                  <w:r w:rsidRPr="00DF2452"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  <w:t>nal</w:t>
                  </w:r>
                </w:p>
              </w:txbxContent>
            </v:textbox>
          </v:rect>
        </w:pict>
      </w:r>
    </w:p>
    <w:p w:rsidR="00C5111C" w:rsidRPr="00FD71F3" w:rsidRDefault="00C5111C" w:rsidP="00FD71F3">
      <w:pPr>
        <w:rPr>
          <w:rFonts w:ascii="2017 OKUL tekinegitim.com" w:hAnsi="2017 OKUL tekinegitim.com" w:cs="2017 OKUL tekinegitim.com"/>
          <w:sz w:val="32"/>
          <w:szCs w:val="32"/>
        </w:rPr>
      </w:pPr>
      <w:r>
        <w:rPr>
          <w:noProof/>
          <w:lang w:eastAsia="tr-TR"/>
        </w:rPr>
        <w:pict>
          <v:shape id="Resim 13" o:spid="_x0000_s1069" type="#_x0000_t75" alt="bulut boyama ile ilgili görsel sonucu" style="position:absolute;margin-left:562.15pt;margin-top:18.6pt;width:155.1pt;height:88.6pt;z-index:-251669504;visibility:visible">
            <v:imagedata r:id="rId4" o:title=""/>
          </v:shape>
        </w:pict>
      </w:r>
      <w:r>
        <w:rPr>
          <w:noProof/>
          <w:lang w:eastAsia="tr-TR"/>
        </w:rPr>
        <w:pict>
          <v:shape id="Resim 12" o:spid="_x0000_s1070" type="#_x0000_t75" alt="bulut boyama ile ilgili görsel sonucu" style="position:absolute;margin-left:343.85pt;margin-top:36.2pt;width:142.85pt;height:78.6pt;z-index:-251670528;visibility:visible">
            <v:imagedata r:id="rId4" o:title=""/>
          </v:shape>
        </w:pict>
      </w:r>
      <w:r>
        <w:rPr>
          <w:noProof/>
          <w:lang w:eastAsia="tr-TR"/>
        </w:rPr>
        <w:pict>
          <v:shape id="Resim 59" o:spid="_x0000_s1071" type="#_x0000_t75" alt="bulut boyama ile ilgili görsel sonucu" style="position:absolute;margin-left:23.1pt;margin-top:18.6pt;width:127.35pt;height:77.35pt;z-index:-251644928;visibility:visible">
            <v:imagedata r:id="rId4" o:title=""/>
          </v:shape>
        </w:pict>
      </w:r>
    </w:p>
    <w:p w:rsidR="00C5111C" w:rsidRDefault="00C5111C" w:rsidP="00FD71F3">
      <w:pPr>
        <w:rPr>
          <w:rFonts w:ascii="2017 OKUL tekinegitim.com" w:hAnsi="2017 OKUL tekinegitim.com" w:cs="2017 OKUL tekinegitim.com"/>
          <w:sz w:val="32"/>
          <w:szCs w:val="32"/>
        </w:rPr>
      </w:pPr>
      <w:r>
        <w:rPr>
          <w:noProof/>
          <w:lang w:eastAsia="tr-TR"/>
        </w:rPr>
        <w:pict>
          <v:rect id="Dikdörtgen 60" o:spid="_x0000_s1072" style="position:absolute;margin-left:59.25pt;margin-top:-.2pt;width:54.25pt;height:43.2pt;z-index:251672576;visibility:visible;v-text-anchor:middle" fillcolor="window" stroked="f" strokeweight="2pt">
            <v:textbox>
              <w:txbxContent>
                <w:p w:rsidR="00C5111C" w:rsidRPr="00DF2452" w:rsidRDefault="00C5111C" w:rsidP="00FD71F3">
                  <w:pPr>
                    <w:jc w:val="center"/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</w:pPr>
                  <w:r w:rsidRPr="00DF2452"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8" o:spid="_x0000_s1073" style="position:absolute;margin-left:391.55pt;margin-top:15.25pt;width:60.85pt;height:43.2pt;z-index:251670528;visibility:visible;v-text-anchor:middle" fillcolor="window" stroked="f" strokeweight="2pt">
            <v:textbox>
              <w:txbxContent>
                <w:p w:rsidR="00C5111C" w:rsidRPr="00DF2452" w:rsidRDefault="00C5111C" w:rsidP="00FD71F3">
                  <w:pPr>
                    <w:jc w:val="center"/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</w:pPr>
                  <w:r w:rsidRPr="00DF2452"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  <w:t>al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6" o:spid="_x0000_s1074" style="position:absolute;margin-left:578.45pt;margin-top:-.6pt;width:108.55pt;height:43.2pt;z-index:251650048;visibility:visible;v-text-anchor:middle" fillcolor="window" stroked="f" strokeweight="2pt">
            <v:textbox>
              <w:txbxContent>
                <w:p w:rsidR="00C5111C" w:rsidRPr="00DF2452" w:rsidRDefault="00C5111C" w:rsidP="006B1464">
                  <w:pPr>
                    <w:jc w:val="center"/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</w:pPr>
                  <w:r w:rsidRPr="00DF2452">
                    <w:rPr>
                      <w:rFonts w:ascii="2017 OKUL tekinegitim.com" w:hAnsi="2017 OKUL tekinegitim.com" w:cs="2017 OKUL tekinegitim.com"/>
                      <w:color w:val="FF0000"/>
                      <w:sz w:val="52"/>
                      <w:szCs w:val="52"/>
                    </w:rPr>
                    <w:t>Anne</w:t>
                  </w:r>
                </w:p>
              </w:txbxContent>
            </v:textbox>
          </v:rect>
        </w:pict>
      </w:r>
    </w:p>
    <w:p w:rsidR="00C5111C" w:rsidRPr="00FD71F3" w:rsidRDefault="00C5111C" w:rsidP="00FD71F3">
      <w:pPr>
        <w:tabs>
          <w:tab w:val="left" w:pos="1573"/>
        </w:tabs>
        <w:rPr>
          <w:rFonts w:ascii="2017 OKUL tekinegitim.com" w:hAnsi="2017 OKUL tekinegitim.com" w:cs="2017 OKUL tekinegitim.com"/>
          <w:sz w:val="32"/>
          <w:szCs w:val="32"/>
        </w:rPr>
      </w:pPr>
      <w:r>
        <w:rPr>
          <w:noProof/>
          <w:lang w:eastAsia="tr-TR"/>
        </w:rPr>
        <w:pict>
          <v:group id="Group 10" o:spid="_x0000_s1075" style="position:absolute;margin-left:22.6pt;margin-top:87.55pt;width:698.9pt;height:39.75pt;z-index:251653120" coordorigin="1413,7777" coordsize="9004,600">
            <v:line id="Line 11" o:spid="_x0000_s1076" style="position:absolute;visibility:visible" from="1413,7777" to="10413,7777" o:connectortype="straight"/>
            <v:line id="Line 12" o:spid="_x0000_s1077" style="position:absolute;visibility:visible" from="1413,7957" to="10413,7957" o:connectortype="straight" strokecolor="red"/>
            <v:line id="Line 13" o:spid="_x0000_s1078" style="position:absolute;visibility:visible" from="1417,8197" to="10417,8197" o:connectortype="straight" strokecolor="red"/>
            <v:line id="Line 14" o:spid="_x0000_s1079" style="position:absolute;visibility:visible" from="1417,8377" to="10417,8377" o:connectortype="straight"/>
            <v:line id="Line 15" o:spid="_x0000_s1080" style="position:absolute;visibility:visible" from="10417,7777" to="10417,8344" o:connectortype="straight"/>
            <v:line id="Line 16" o:spid="_x0000_s1081" style="position:absolute;visibility:visible" from="1417,7777" to="1417,8344" o:connectortype="straight"/>
          </v:group>
        </w:pict>
      </w:r>
      <w:r>
        <w:rPr>
          <w:rFonts w:ascii="2017 OKUL tekinegitim.com" w:hAnsi="2017 OKUL tekinegitim.com" w:cs="2017 OKUL tekinegitim.com"/>
          <w:sz w:val="32"/>
          <w:szCs w:val="32"/>
        </w:rPr>
        <w:tab/>
      </w:r>
    </w:p>
    <w:sectPr w:rsidR="00C5111C" w:rsidRPr="00FD71F3" w:rsidSect="00B3698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ilkokuma ZeD 1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98E"/>
    <w:rsid w:val="000130C9"/>
    <w:rsid w:val="0037659A"/>
    <w:rsid w:val="005A15F8"/>
    <w:rsid w:val="006B1464"/>
    <w:rsid w:val="009D6B88"/>
    <w:rsid w:val="00A62318"/>
    <w:rsid w:val="00B3698E"/>
    <w:rsid w:val="00B745C7"/>
    <w:rsid w:val="00C5111C"/>
    <w:rsid w:val="00DF2452"/>
    <w:rsid w:val="00FB1060"/>
    <w:rsid w:val="00FD7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0C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36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698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F24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9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35</Words>
  <Characters>204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SAMSUNG-NB</dc:creator>
  <cp:keywords>sorubak.com</cp:keywords>
  <dc:description/>
  <cp:lastModifiedBy>edanur</cp:lastModifiedBy>
  <cp:revision>3</cp:revision>
  <cp:lastPrinted>2016-10-25T23:02:00Z</cp:lastPrinted>
  <dcterms:created xsi:type="dcterms:W3CDTF">2016-10-25T23:12:00Z</dcterms:created>
  <dcterms:modified xsi:type="dcterms:W3CDTF">2016-10-26T11:12:00Z</dcterms:modified>
  <cp:category>sorubak.com</cp:category>
</cp:coreProperties>
</file>