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30F" w:rsidRDefault="001F330F" w:rsidP="00E47D9F">
      <w:pPr>
        <w:rPr>
          <w:rFonts w:ascii="ilkokuma ZeD 1" w:hAnsi="ilkokuma ZeD 1" w:cs="ilkokuma ZeD 1"/>
          <w:b/>
          <w:bCs/>
          <w:sz w:val="48"/>
          <w:szCs w:val="48"/>
        </w:rPr>
      </w:pPr>
      <w:hyperlink r:id="rId4" w:history="1">
        <w:r>
          <w:rPr>
            <w:rStyle w:val="Hyperlink"/>
            <w:rFonts w:ascii="ilkokuma ZeD 1" w:hAnsi="ilkokuma ZeD 1" w:cs="ilkokuma ZeD 1"/>
            <w:b/>
            <w:bCs/>
            <w:sz w:val="48"/>
            <w:szCs w:val="48"/>
          </w:rPr>
          <w:t>www.sorubak.com</w:t>
        </w:r>
      </w:hyperlink>
      <w:r>
        <w:rPr>
          <w:rFonts w:ascii="ilkokuma ZeD 1" w:hAnsi="ilkokuma ZeD 1" w:cs="ilkokuma ZeD 1"/>
          <w:b/>
          <w:bCs/>
          <w:sz w:val="48"/>
          <w:szCs w:val="48"/>
        </w:rPr>
        <w:t xml:space="preserve"> </w:t>
      </w:r>
    </w:p>
    <w:p w:rsidR="001F330F" w:rsidRPr="004D1D0F" w:rsidRDefault="001F330F">
      <w:pPr>
        <w:rPr>
          <w:rFonts w:ascii="2017 OKUL tekinegitim.com" w:hAnsi="2017 OKUL tekinegitim.com" w:cs="2017 OKUL tekinegitim.com"/>
          <w:sz w:val="20"/>
          <w:szCs w:val="20"/>
        </w:rPr>
      </w:pPr>
      <w:r>
        <w:rPr>
          <w:noProof/>
          <w:lang w:eastAsia="tr-TR"/>
        </w:rPr>
        <w:pict>
          <v:group id="_x0000_s1026" style="position:absolute;margin-left:2.25pt;margin-top:695.85pt;width:201.95pt;height:39.75pt;z-index:251660288" coordorigin="1413,7777" coordsize="9004,600">
            <v:line id="Line 11" o:spid="_x0000_s1027" style="position:absolute;visibility:visible" from="1413,7777" to="10413,7777" o:connectortype="straight"/>
            <v:line id="Line 12" o:spid="_x0000_s1028" style="position:absolute;visibility:visible" from="1413,7957" to="10413,7957" o:connectortype="straight" strokecolor="red"/>
            <v:line id="Line 13" o:spid="_x0000_s1029" style="position:absolute;visibility:visible" from="1417,8197" to="10417,8197" o:connectortype="straight" strokecolor="red"/>
            <v:line id="Line 14" o:spid="_x0000_s1030" style="position:absolute;visibility:visible" from="1417,8377" to="10417,8377" o:connectortype="straight"/>
            <v:line id="Line 15" o:spid="_x0000_s1031" style="position:absolute;visibility:visible" from="10417,7777" to="10417,8344" o:connectortype="straight"/>
            <v:line id="Line 16" o:spid="_x0000_s1032" style="position:absolute;visibility:visible" from="1417,7777" to="1417,8344" o:connectortype="straight"/>
          </v:group>
        </w:pict>
      </w:r>
      <w:r>
        <w:rPr>
          <w:noProof/>
          <w:lang w:eastAsia="tr-TR"/>
        </w:rPr>
        <w:pict>
          <v:group id="_x0000_s1033" style="position:absolute;margin-left:2.05pt;margin-top:629.3pt;width:201.95pt;height:39.75pt;z-index:251659264" coordorigin="1413,7777" coordsize="9004,600">
            <v:line id="Line 11" o:spid="_x0000_s1034" style="position:absolute;visibility:visible" from="1413,7777" to="10413,7777" o:connectortype="straight"/>
            <v:line id="Line 12" o:spid="_x0000_s1035" style="position:absolute;visibility:visible" from="1413,7957" to="10413,7957" o:connectortype="straight" strokecolor="red"/>
            <v:line id="Line 13" o:spid="_x0000_s1036" style="position:absolute;visibility:visible" from="1417,8197" to="10417,8197" o:connectortype="straight" strokecolor="red"/>
            <v:line id="Line 14" o:spid="_x0000_s1037" style="position:absolute;visibility:visible" from="1417,8377" to="10417,8377" o:connectortype="straight"/>
            <v:line id="Line 15" o:spid="_x0000_s1038" style="position:absolute;visibility:visible" from="10417,7777" to="10417,8344" o:connectortype="straight"/>
            <v:line id="Line 16" o:spid="_x0000_s1039" style="position:absolute;visibility:visible" from="1417,7777" to="1417,8344" o:connectortype="straight"/>
          </v:group>
        </w:pict>
      </w:r>
      <w:r>
        <w:rPr>
          <w:noProof/>
          <w:lang w:eastAsia="tr-TR"/>
        </w:rPr>
        <w:pict>
          <v:group id="_x0000_s1040" style="position:absolute;margin-left:1.15pt;margin-top:565.05pt;width:201.95pt;height:39.75pt;z-index:251658240" coordorigin="1413,7777" coordsize="9004,600">
            <v:line id="Line 11" o:spid="_x0000_s1041" style="position:absolute;visibility:visible" from="1413,7777" to="10413,7777" o:connectortype="straight"/>
            <v:line id="Line 12" o:spid="_x0000_s1042" style="position:absolute;visibility:visible" from="1413,7957" to="10413,7957" o:connectortype="straight" strokecolor="red"/>
            <v:line id="Line 13" o:spid="_x0000_s1043" style="position:absolute;visibility:visible" from="1417,8197" to="10417,8197" o:connectortype="straight" strokecolor="red"/>
            <v:line id="Line 14" o:spid="_x0000_s1044" style="position:absolute;visibility:visible" from="1417,8377" to="10417,8377" o:connectortype="straight"/>
            <v:line id="Line 15" o:spid="_x0000_s1045" style="position:absolute;visibility:visible" from="10417,7777" to="10417,8344" o:connectortype="straight"/>
            <v:line id="Line 16" o:spid="_x0000_s1046" style="position:absolute;visibility:visible" from="1417,7777" to="1417,8344" o:connectortype="straight"/>
          </v:group>
        </w:pict>
      </w:r>
      <w:r>
        <w:rPr>
          <w:noProof/>
          <w:lang w:eastAsia="tr-TR"/>
        </w:rPr>
        <w:pict>
          <v:group id="Group 10" o:spid="_x0000_s1047" style="position:absolute;margin-left:.35pt;margin-top:502.3pt;width:201.95pt;height:39.75pt;z-index:251655168" coordorigin="1413,7777" coordsize="9004,600">
            <v:line id="Line 11" o:spid="_x0000_s1048" style="position:absolute;visibility:visible" from="1413,7777" to="10413,7777" o:connectortype="straight"/>
            <v:line id="Line 12" o:spid="_x0000_s1049" style="position:absolute;visibility:visible" from="1413,7957" to="10413,7957" o:connectortype="straight" strokecolor="red"/>
            <v:line id="Line 13" o:spid="_x0000_s1050" style="position:absolute;visibility:visible" from="1417,8197" to="10417,8197" o:connectortype="straight" strokecolor="red"/>
            <v:line id="Line 14" o:spid="_x0000_s1051" style="position:absolute;visibility:visible" from="1417,8377" to="10417,8377" o:connectortype="straight"/>
            <v:line id="Line 15" o:spid="_x0000_s1052" style="position:absolute;visibility:visible" from="10417,7777" to="10417,8344" o:connectortype="straight"/>
            <v:line id="Line 16" o:spid="_x0000_s1053" style="position:absolute;visibility:visible" from="1417,7777" to="1417,8344" o:connectortype="straight"/>
          </v:group>
        </w:pict>
      </w:r>
      <w:r>
        <w:rPr>
          <w:noProof/>
          <w:lang w:eastAsia="tr-TR"/>
        </w:rPr>
        <w:pict>
          <v:group id="_x0000_s1054" style="position:absolute;margin-left:272.45pt;margin-top:694.45pt;width:201.95pt;height:39.75pt;z-index:251657216" coordorigin="1413,7777" coordsize="9004,600">
            <v:line id="Line 11" o:spid="_x0000_s1055" style="position:absolute;visibility:visible" from="1413,7777" to="10413,7777" o:connectortype="straight"/>
            <v:line id="Line 12" o:spid="_x0000_s1056" style="position:absolute;visibility:visible" from="1413,7957" to="10413,7957" o:connectortype="straight" strokecolor="red"/>
            <v:line id="Line 13" o:spid="_x0000_s1057" style="position:absolute;visibility:visible" from="1417,8197" to="10417,8197" o:connectortype="straight" strokecolor="red"/>
            <v:line id="Line 14" o:spid="_x0000_s1058" style="position:absolute;visibility:visible" from="1417,8377" to="10417,8377" o:connectortype="straight"/>
            <v:line id="Line 15" o:spid="_x0000_s1059" style="position:absolute;visibility:visible" from="10417,7777" to="10417,8344" o:connectortype="straight"/>
            <v:line id="Line 16" o:spid="_x0000_s1060" style="position:absolute;visibility:visible" from="1417,7777" to="1417,8344" o:connectortype="straight"/>
          </v:group>
        </w:pict>
      </w:r>
      <w:r>
        <w:rPr>
          <w:noProof/>
          <w:lang w:eastAsia="tr-TR"/>
        </w:rPr>
        <w:pict>
          <v:group id="_x0000_s1061" style="position:absolute;margin-left:271.45pt;margin-top:629.65pt;width:201.95pt;height:39.75pt;z-index:251656192" coordorigin="1413,7777" coordsize="9004,600">
            <v:line id="Line 11" o:spid="_x0000_s1062" style="position:absolute;visibility:visible" from="1413,7777" to="10413,7777" o:connectortype="straight"/>
            <v:line id="Line 12" o:spid="_x0000_s1063" style="position:absolute;visibility:visible" from="1413,7957" to="10413,7957" o:connectortype="straight" strokecolor="red"/>
            <v:line id="Line 13" o:spid="_x0000_s1064" style="position:absolute;visibility:visible" from="1417,8197" to="10417,8197" o:connectortype="straight" strokecolor="red"/>
            <v:line id="Line 14" o:spid="_x0000_s1065" style="position:absolute;visibility:visible" from="1417,8377" to="10417,8377" o:connectortype="straight"/>
            <v:line id="Line 15" o:spid="_x0000_s1066" style="position:absolute;visibility:visible" from="10417,7777" to="10417,8344" o:connectortype="straight"/>
            <v:line id="Line 16" o:spid="_x0000_s1067" style="position:absolute;visibility:visible" from="1417,7777" to="1417,8344" o:connectortype="straight"/>
          </v:group>
        </w:pict>
      </w:r>
      <w:r>
        <w:rPr>
          <w:noProof/>
          <w:lang w:eastAsia="tr-TR"/>
        </w:rPr>
        <w:pict>
          <v:group id="_x0000_s1068" style="position:absolute;margin-left:271.6pt;margin-top:565.4pt;width:201.95pt;height:39.75pt;z-index:251661312" coordorigin="1413,7777" coordsize="9004,600">
            <v:line id="Line 11" o:spid="_x0000_s1069" style="position:absolute;visibility:visible" from="1413,7777" to="10413,7777" o:connectortype="straight"/>
            <v:line id="Line 12" o:spid="_x0000_s1070" style="position:absolute;visibility:visible" from="1413,7957" to="10413,7957" o:connectortype="straight" strokecolor="red"/>
            <v:line id="Line 13" o:spid="_x0000_s1071" style="position:absolute;visibility:visible" from="1417,8197" to="10417,8197" o:connectortype="straight" strokecolor="red"/>
            <v:line id="Line 14" o:spid="_x0000_s1072" style="position:absolute;visibility:visible" from="1417,8377" to="10417,8377" o:connectortype="straight"/>
            <v:line id="Line 15" o:spid="_x0000_s1073" style="position:absolute;visibility:visible" from="10417,7777" to="10417,8344" o:connectortype="straight"/>
            <v:line id="Line 16" o:spid="_x0000_s1074" style="position:absolute;visibility:visible" from="1417,7777" to="1417,8344" o:connectortype="straight"/>
          </v:group>
        </w:pict>
      </w:r>
      <w:r>
        <w:rPr>
          <w:noProof/>
          <w:lang w:eastAsia="tr-TR"/>
        </w:rPr>
        <w:pict>
          <v:group id="_x0000_s1075" style="position:absolute;margin-left:271.4pt;margin-top:502pt;width:201.95pt;height:39.75pt;z-index:251662336" coordorigin="1413,7777" coordsize="9004,600">
            <v:line id="Line 11" o:spid="_x0000_s1076" style="position:absolute;visibility:visible" from="1413,7777" to="10413,7777" o:connectortype="straight"/>
            <v:line id="Line 12" o:spid="_x0000_s1077" style="position:absolute;visibility:visible" from="1413,7957" to="10413,7957" o:connectortype="straight" strokecolor="red"/>
            <v:line id="Line 13" o:spid="_x0000_s1078" style="position:absolute;visibility:visible" from="1417,8197" to="10417,8197" o:connectortype="straight" strokecolor="red"/>
            <v:line id="Line 14" o:spid="_x0000_s1079" style="position:absolute;visibility:visible" from="1417,8377" to="10417,8377" o:connectortype="straight"/>
            <v:line id="Line 15" o:spid="_x0000_s1080" style="position:absolute;visibility:visible" from="10417,7777" to="10417,8344" o:connectortype="straight"/>
            <v:line id="Line 16" o:spid="_x0000_s1081" style="position:absolute;visibility:visible" from="1417,7777" to="1417,8344" o:connectortype="straight"/>
          </v:group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82" type="#_x0000_t75" style="position:absolute;margin-left:.6pt;margin-top:.55pt;width:445.25pt;height:735.5pt;z-index:-251663360;visibility:visible">
            <v:imagedata r:id="rId5" o:title=""/>
          </v:shape>
        </w:pict>
      </w:r>
      <w:r>
        <w:rPr>
          <w:noProof/>
          <w:lang w:eastAsia="tr-TR"/>
        </w:rPr>
        <w:pict>
          <v:rect id="Dikdörtgen 2" o:spid="_x0000_s1083" style="position:absolute;margin-left:386.05pt;margin-top:13.85pt;width:171.65pt;height:437.5pt;z-index:251654144;visibility:visible;v-text-anchor:middle" stroked="f" strokeweight="2pt">
            <v:textbox>
              <w:txbxContent>
                <w:p w:rsidR="001F330F" w:rsidRPr="004D1D0F" w:rsidRDefault="001F330F" w:rsidP="004D1D0F">
                  <w:pPr>
                    <w:jc w:val="center"/>
                    <w:rPr>
                      <w:rFonts w:ascii="2017 OKUL tekinegitim.com" w:hAnsi="2017 OKUL tekinegitim.com" w:cs="2017 OKUL tekinegitim.com"/>
                      <w:sz w:val="32"/>
                      <w:szCs w:val="32"/>
                    </w:rPr>
                  </w:pPr>
                  <w:bookmarkStart w:id="0" w:name="_GoBack"/>
                  <w:bookmarkEnd w:id="0"/>
                  <w:r w:rsidRPr="004D1D0F">
                    <w:rPr>
                      <w:rFonts w:ascii="2017 OKUL tekinegitim.com" w:hAnsi="2017 OKUL tekinegitim.com" w:cs="2017 OKUL tekinegitim.com"/>
                      <w:sz w:val="32"/>
                      <w:szCs w:val="32"/>
                    </w:rPr>
                    <w:t>Yandaki ağaçtaki elmaların üzerindeki heceleri okuyun.Okuyabildiğiniz hecelerin yapraklarını yeşile boyayın. Bu heceleri kullanarak aşağıya yeni kelimeler yazın.Daha sonra resmi boyayın.</w:t>
                  </w:r>
                </w:p>
              </w:txbxContent>
            </v:textbox>
          </v:rect>
        </w:pict>
      </w:r>
    </w:p>
    <w:sectPr w:rsidR="001F330F" w:rsidRPr="004D1D0F" w:rsidSect="004D1D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lkokuma ZeD 1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2017 OKUL tekinegitim.com">
    <w:altName w:val="Courier New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1D0F"/>
    <w:rsid w:val="001F330F"/>
    <w:rsid w:val="00223FBB"/>
    <w:rsid w:val="002C6E07"/>
    <w:rsid w:val="0037659A"/>
    <w:rsid w:val="004D1D0F"/>
    <w:rsid w:val="00C86DAD"/>
    <w:rsid w:val="00D80A17"/>
    <w:rsid w:val="00E47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DA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D1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1D0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47D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98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10</Words>
  <Characters>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SAMSUNG-NB</dc:creator>
  <cp:keywords>sorubak.com</cp:keywords>
  <dc:description/>
  <cp:lastModifiedBy>edanur</cp:lastModifiedBy>
  <cp:revision>2</cp:revision>
  <cp:lastPrinted>2016-10-25T22:05:00Z</cp:lastPrinted>
  <dcterms:created xsi:type="dcterms:W3CDTF">2016-10-25T21:53:00Z</dcterms:created>
  <dcterms:modified xsi:type="dcterms:W3CDTF">2016-10-26T11:12:00Z</dcterms:modified>
  <cp:category>sorubak.com</cp:category>
</cp:coreProperties>
</file>