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887"/>
        <w:gridCol w:w="5144"/>
      </w:tblGrid>
      <w:tr w:rsidR="00381995" w:rsidRPr="00074EB2">
        <w:tc>
          <w:tcPr>
            <w:tcW w:w="4887" w:type="dxa"/>
          </w:tcPr>
          <w:p w:rsidR="00381995" w:rsidRPr="00074EB2" w:rsidRDefault="00381995" w:rsidP="00074EB2">
            <w:pPr>
              <w:spacing w:after="0" w:line="240" w:lineRule="auto"/>
              <w:jc w:val="center"/>
              <w:rPr>
                <w:rFonts w:ascii="ilkokuma ZeD 1" w:hAnsi="ilkokuma ZeD 1" w:cs="ilkokuma ZeD 1"/>
                <w:b/>
                <w:bCs/>
                <w:sz w:val="48"/>
                <w:szCs w:val="48"/>
              </w:rPr>
            </w:pPr>
            <w:r w:rsidRPr="00074EB2">
              <w:rPr>
                <w:rFonts w:ascii="ilkokuma ZeD 1" w:hAnsi="ilkokuma ZeD 1" w:cs="ilkokuma ZeD 1"/>
                <w:b/>
                <w:bCs/>
                <w:sz w:val="48"/>
                <w:szCs w:val="48"/>
              </w:rPr>
              <w:t>NİL</w:t>
            </w:r>
          </w:p>
          <w:p w:rsidR="00381995" w:rsidRPr="00074EB2" w:rsidRDefault="00381995" w:rsidP="00074EB2">
            <w:pPr>
              <w:spacing w:after="0" w:line="240" w:lineRule="auto"/>
              <w:rPr>
                <w:rFonts w:ascii="ilkokuma ZeD 1" w:hAnsi="ilkokuma ZeD 1" w:cs="ilkokuma ZeD 1"/>
                <w:b/>
                <w:bCs/>
                <w:sz w:val="48"/>
                <w:szCs w:val="48"/>
              </w:rPr>
            </w:pPr>
            <w:r w:rsidRPr="00074EB2">
              <w:rPr>
                <w:rFonts w:ascii="ilkokuma ZeD 1" w:hAnsi="ilkokuma ZeD 1" w:cs="ilkokuma ZeD 1"/>
                <w:b/>
                <w:bCs/>
                <w:sz w:val="48"/>
                <w:szCs w:val="48"/>
              </w:rPr>
              <w:t xml:space="preserve">Nil </w:t>
            </w:r>
            <w:r w:rsidRPr="00074EB2">
              <w:rPr>
                <w:rFonts w:ascii="ilkokuma ZeD 1" w:hAnsi="ilkokuma ZeD 1" w:cs="ilkokuma ZeD 1"/>
                <w:b/>
                <w:bCs/>
                <w:color w:val="548DD4"/>
                <w:sz w:val="48"/>
                <w:szCs w:val="48"/>
              </w:rPr>
              <w:t>i</w:t>
            </w:r>
            <w:r w:rsidRPr="00074EB2">
              <w:rPr>
                <w:rFonts w:ascii="ilkokuma ZeD 1" w:hAnsi="ilkokuma ZeD 1" w:cs="ilkokuma ZeD 1"/>
                <w:b/>
                <w:bCs/>
                <w:sz w:val="48"/>
                <w:szCs w:val="48"/>
              </w:rPr>
              <w:t xml:space="preserve">le </w:t>
            </w:r>
            <w:r w:rsidRPr="00074EB2">
              <w:rPr>
                <w:rFonts w:ascii="ilkokuma ZeD 1" w:hAnsi="ilkokuma ZeD 1" w:cs="ilkokuma ZeD 1"/>
                <w:b/>
                <w:bCs/>
                <w:color w:val="548DD4"/>
                <w:sz w:val="48"/>
                <w:szCs w:val="48"/>
              </w:rPr>
              <w:t>E</w:t>
            </w:r>
            <w:r w:rsidRPr="00074EB2">
              <w:rPr>
                <w:rFonts w:ascii="ilkokuma ZeD 1" w:hAnsi="ilkokuma ZeD 1" w:cs="ilkokuma ZeD 1"/>
                <w:b/>
                <w:bCs/>
                <w:sz w:val="48"/>
                <w:szCs w:val="48"/>
              </w:rPr>
              <w:t xml:space="preserve">la el </w:t>
            </w:r>
            <w:r w:rsidRPr="00074EB2">
              <w:rPr>
                <w:rFonts w:ascii="ilkokuma ZeD 1" w:hAnsi="ilkokuma ZeD 1" w:cs="ilkokuma ZeD 1"/>
                <w:b/>
                <w:bCs/>
                <w:color w:val="548DD4"/>
                <w:sz w:val="48"/>
                <w:szCs w:val="48"/>
              </w:rPr>
              <w:t>e</w:t>
            </w:r>
            <w:r w:rsidRPr="00074EB2">
              <w:rPr>
                <w:rFonts w:ascii="ilkokuma ZeD 1" w:hAnsi="ilkokuma ZeD 1" w:cs="ilkokuma ZeD 1"/>
                <w:b/>
                <w:bCs/>
                <w:sz w:val="48"/>
                <w:szCs w:val="48"/>
              </w:rPr>
              <w:t>le.</w:t>
            </w:r>
          </w:p>
          <w:p w:rsidR="00381995" w:rsidRPr="00074EB2" w:rsidRDefault="00381995" w:rsidP="00074EB2">
            <w:pPr>
              <w:spacing w:after="0" w:line="240" w:lineRule="auto"/>
              <w:rPr>
                <w:rFonts w:ascii="ilkokuma ZeD 1" w:hAnsi="ilkokuma ZeD 1" w:cs="ilkokuma ZeD 1"/>
                <w:b/>
                <w:bCs/>
                <w:sz w:val="48"/>
                <w:szCs w:val="48"/>
              </w:rPr>
            </w:pPr>
            <w:r w:rsidRPr="00074EB2">
              <w:rPr>
                <w:rFonts w:ascii="ilkokuma ZeD 1" w:hAnsi="ilkokuma ZeD 1" w:cs="ilkokuma ZeD 1"/>
                <w:b/>
                <w:bCs/>
                <w:color w:val="548DD4"/>
                <w:sz w:val="48"/>
                <w:szCs w:val="48"/>
              </w:rPr>
              <w:t>Na</w:t>
            </w:r>
            <w:r w:rsidRPr="00074EB2">
              <w:rPr>
                <w:rFonts w:ascii="ilkokuma ZeD 1" w:hAnsi="ilkokuma ZeD 1" w:cs="ilkokuma ZeD 1"/>
                <w:b/>
                <w:bCs/>
                <w:sz w:val="48"/>
                <w:szCs w:val="48"/>
              </w:rPr>
              <w:t xml:space="preserve">lan </w:t>
            </w:r>
            <w:r w:rsidRPr="00074EB2">
              <w:rPr>
                <w:rFonts w:ascii="ilkokuma ZeD 1" w:hAnsi="ilkokuma ZeD 1" w:cs="ilkokuma ZeD 1"/>
                <w:b/>
                <w:bCs/>
                <w:color w:val="548DD4"/>
                <w:sz w:val="48"/>
                <w:szCs w:val="48"/>
              </w:rPr>
              <w:t>i</w:t>
            </w:r>
            <w:r w:rsidRPr="00074EB2">
              <w:rPr>
                <w:rFonts w:ascii="ilkokuma ZeD 1" w:hAnsi="ilkokuma ZeD 1" w:cs="ilkokuma ZeD 1"/>
                <w:b/>
                <w:bCs/>
                <w:sz w:val="48"/>
                <w:szCs w:val="48"/>
              </w:rPr>
              <w:t xml:space="preserve">le Nil el </w:t>
            </w:r>
            <w:r w:rsidRPr="00074EB2">
              <w:rPr>
                <w:rFonts w:ascii="ilkokuma ZeD 1" w:hAnsi="ilkokuma ZeD 1" w:cs="ilkokuma ZeD 1"/>
                <w:b/>
                <w:bCs/>
                <w:color w:val="548DD4"/>
                <w:sz w:val="48"/>
                <w:szCs w:val="48"/>
              </w:rPr>
              <w:t>e</w:t>
            </w:r>
            <w:r w:rsidRPr="00074EB2">
              <w:rPr>
                <w:rFonts w:ascii="ilkokuma ZeD 1" w:hAnsi="ilkokuma ZeD 1" w:cs="ilkokuma ZeD 1"/>
                <w:b/>
                <w:bCs/>
                <w:sz w:val="48"/>
                <w:szCs w:val="48"/>
              </w:rPr>
              <w:t>le.</w:t>
            </w:r>
          </w:p>
          <w:p w:rsidR="00381995" w:rsidRPr="00074EB2" w:rsidRDefault="00381995" w:rsidP="00074EB2">
            <w:pPr>
              <w:spacing w:after="0" w:line="240" w:lineRule="auto"/>
              <w:rPr>
                <w:rFonts w:ascii="ilkokuma ZeD 1" w:hAnsi="ilkokuma ZeD 1" w:cs="ilkokuma ZeD 1"/>
                <w:b/>
                <w:bCs/>
                <w:noProof/>
                <w:sz w:val="48"/>
                <w:szCs w:val="48"/>
                <w:lang w:eastAsia="tr-TR"/>
              </w:rPr>
            </w:pPr>
            <w:r w:rsidRPr="00074EB2">
              <w:rPr>
                <w:rFonts w:ascii="ilkokuma ZeD 1" w:hAnsi="ilkokuma ZeD 1" w:cs="ilkokuma ZeD 1"/>
                <w:b/>
                <w:bCs/>
                <w:sz w:val="48"/>
                <w:szCs w:val="48"/>
              </w:rPr>
              <w:t xml:space="preserve">Nil </w:t>
            </w:r>
            <w:r w:rsidRPr="00074EB2">
              <w:rPr>
                <w:rFonts w:ascii="ilkokuma ZeD 1" w:hAnsi="ilkokuma ZeD 1" w:cs="ilkokuma ZeD 1"/>
                <w:b/>
                <w:bCs/>
                <w:noProof/>
                <w:color w:val="548DD4"/>
                <w:sz w:val="48"/>
                <w:szCs w:val="48"/>
                <w:lang w:eastAsia="tr-TR"/>
              </w:rPr>
              <w:t>la</w:t>
            </w:r>
            <w:r w:rsidRPr="00074EB2">
              <w:rPr>
                <w:rFonts w:ascii="ilkokuma ZeD 1" w:hAnsi="ilkokuma ZeD 1" w:cs="ilkokuma ZeD 1"/>
                <w:b/>
                <w:bCs/>
                <w:noProof/>
                <w:sz w:val="48"/>
                <w:szCs w:val="48"/>
                <w:lang w:eastAsia="tr-TR"/>
              </w:rPr>
              <w:t xml:space="preserve">le </w:t>
            </w:r>
            <w:r w:rsidRPr="00074EB2">
              <w:rPr>
                <w:rFonts w:ascii="ilkokuma ZeD 1" w:hAnsi="ilkokuma ZeD 1" w:cs="ilkokuma ZeD 1"/>
                <w:b/>
                <w:bCs/>
                <w:noProof/>
                <w:color w:val="548DD4"/>
                <w:sz w:val="48"/>
                <w:szCs w:val="48"/>
                <w:lang w:eastAsia="tr-TR"/>
              </w:rPr>
              <w:t>el</w:t>
            </w:r>
            <w:r w:rsidRPr="00074EB2">
              <w:rPr>
                <w:rFonts w:ascii="ilkokuma ZeD 1" w:hAnsi="ilkokuma ZeD 1" w:cs="ilkokuma ZeD 1"/>
                <w:b/>
                <w:bCs/>
                <w:noProof/>
                <w:sz w:val="48"/>
                <w:szCs w:val="48"/>
                <w:lang w:eastAsia="tr-TR"/>
              </w:rPr>
              <w:t>le.</w:t>
            </w:r>
          </w:p>
          <w:p w:rsidR="00381995" w:rsidRPr="00074EB2" w:rsidRDefault="00381995" w:rsidP="00074EB2">
            <w:pPr>
              <w:spacing w:after="0" w:line="240" w:lineRule="auto"/>
              <w:rPr>
                <w:rFonts w:ascii="ilkokuma ZeD 1" w:hAnsi="ilkokuma ZeD 1" w:cs="ilkokuma ZeD 1"/>
                <w:b/>
                <w:bCs/>
                <w:noProof/>
                <w:sz w:val="48"/>
                <w:szCs w:val="48"/>
                <w:lang w:eastAsia="tr-TR"/>
              </w:rPr>
            </w:pPr>
            <w:r w:rsidRPr="00074EB2">
              <w:rPr>
                <w:rFonts w:ascii="ilkokuma ZeD 1" w:hAnsi="ilkokuma ZeD 1" w:cs="ilkokuma ZeD 1"/>
                <w:b/>
                <w:bCs/>
                <w:noProof/>
                <w:color w:val="548DD4"/>
                <w:sz w:val="48"/>
                <w:szCs w:val="48"/>
                <w:lang w:eastAsia="tr-TR"/>
              </w:rPr>
              <w:t>E</w:t>
            </w:r>
            <w:r w:rsidRPr="00074EB2">
              <w:rPr>
                <w:rFonts w:ascii="ilkokuma ZeD 1" w:hAnsi="ilkokuma ZeD 1" w:cs="ilkokuma ZeD 1"/>
                <w:b/>
                <w:bCs/>
                <w:noProof/>
                <w:sz w:val="48"/>
                <w:szCs w:val="48"/>
                <w:lang w:eastAsia="tr-TR"/>
              </w:rPr>
              <w:t xml:space="preserve">lin </w:t>
            </w:r>
            <w:r w:rsidRPr="00074EB2">
              <w:rPr>
                <w:rFonts w:ascii="ilkokuma ZeD 1" w:hAnsi="ilkokuma ZeD 1" w:cs="ilkokuma ZeD 1"/>
                <w:b/>
                <w:bCs/>
                <w:noProof/>
                <w:color w:val="548DD4"/>
                <w:sz w:val="48"/>
                <w:szCs w:val="48"/>
                <w:lang w:eastAsia="tr-TR"/>
              </w:rPr>
              <w:t>i</w:t>
            </w:r>
            <w:r w:rsidRPr="00074EB2">
              <w:rPr>
                <w:rFonts w:ascii="ilkokuma ZeD 1" w:hAnsi="ilkokuma ZeD 1" w:cs="ilkokuma ZeD 1"/>
                <w:b/>
                <w:bCs/>
                <w:noProof/>
                <w:sz w:val="48"/>
                <w:szCs w:val="48"/>
                <w:lang w:eastAsia="tr-TR"/>
              </w:rPr>
              <w:t xml:space="preserve">le </w:t>
            </w:r>
            <w:r w:rsidRPr="00074EB2">
              <w:rPr>
                <w:rFonts w:ascii="ilkokuma ZeD 1" w:hAnsi="ilkokuma ZeD 1" w:cs="ilkokuma ZeD 1"/>
                <w:b/>
                <w:bCs/>
                <w:noProof/>
                <w:color w:val="548DD4"/>
                <w:sz w:val="48"/>
                <w:szCs w:val="48"/>
                <w:lang w:eastAsia="tr-TR"/>
              </w:rPr>
              <w:t>el</w:t>
            </w:r>
            <w:r w:rsidRPr="00074EB2">
              <w:rPr>
                <w:rFonts w:ascii="ilkokuma ZeD 1" w:hAnsi="ilkokuma ZeD 1" w:cs="ilkokuma ZeD 1"/>
                <w:b/>
                <w:bCs/>
                <w:noProof/>
                <w:sz w:val="48"/>
                <w:szCs w:val="48"/>
                <w:lang w:eastAsia="tr-TR"/>
              </w:rPr>
              <w:t>le.</w:t>
            </w:r>
          </w:p>
          <w:p w:rsidR="00381995" w:rsidRPr="00074EB2" w:rsidRDefault="00381995" w:rsidP="00074EB2">
            <w:pPr>
              <w:spacing w:after="0" w:line="240" w:lineRule="auto"/>
              <w:rPr>
                <w:rFonts w:ascii="ilkokuma ZeD 1" w:hAnsi="ilkokuma ZeD 1" w:cs="ilkokuma ZeD 1"/>
                <w:b/>
                <w:bCs/>
                <w:noProof/>
                <w:sz w:val="48"/>
                <w:szCs w:val="48"/>
                <w:lang w:eastAsia="tr-TR"/>
              </w:rPr>
            </w:pPr>
            <w:r w:rsidRPr="00074EB2">
              <w:rPr>
                <w:rFonts w:ascii="ilkokuma ZeD 1" w:hAnsi="ilkokuma ZeD 1" w:cs="ilkokuma ZeD 1"/>
                <w:b/>
                <w:bCs/>
                <w:noProof/>
                <w:sz w:val="48"/>
                <w:szCs w:val="48"/>
                <w:lang w:eastAsia="tr-TR"/>
              </w:rPr>
              <w:t>E</w:t>
            </w:r>
            <w:r w:rsidRPr="00074EB2">
              <w:rPr>
                <w:rFonts w:ascii="ilkokuma ZeD 1" w:hAnsi="ilkokuma ZeD 1" w:cs="ilkokuma ZeD 1"/>
                <w:b/>
                <w:bCs/>
                <w:noProof/>
                <w:color w:val="548DD4"/>
                <w:sz w:val="48"/>
                <w:szCs w:val="48"/>
                <w:lang w:eastAsia="tr-TR"/>
              </w:rPr>
              <w:t>lin</w:t>
            </w:r>
            <w:r w:rsidRPr="00074EB2">
              <w:rPr>
                <w:rFonts w:ascii="ilkokuma ZeD 1" w:hAnsi="ilkokuma ZeD 1" w:cs="ilkokuma ZeD 1"/>
                <w:b/>
                <w:bCs/>
                <w:noProof/>
                <w:sz w:val="48"/>
                <w:szCs w:val="48"/>
                <w:lang w:eastAsia="tr-TR"/>
              </w:rPr>
              <w:t xml:space="preserve"> i</w:t>
            </w:r>
            <w:r w:rsidRPr="00074EB2">
              <w:rPr>
                <w:rFonts w:ascii="ilkokuma ZeD 1" w:hAnsi="ilkokuma ZeD 1" w:cs="ilkokuma ZeD 1"/>
                <w:b/>
                <w:bCs/>
                <w:noProof/>
                <w:color w:val="548DD4"/>
                <w:sz w:val="48"/>
                <w:szCs w:val="48"/>
                <w:lang w:eastAsia="tr-TR"/>
              </w:rPr>
              <w:t>le</w:t>
            </w:r>
            <w:r w:rsidRPr="00074EB2">
              <w:rPr>
                <w:rFonts w:ascii="ilkokuma ZeD 1" w:hAnsi="ilkokuma ZeD 1" w:cs="ilkokuma ZeD 1"/>
                <w:b/>
                <w:bCs/>
                <w:noProof/>
                <w:sz w:val="48"/>
                <w:szCs w:val="48"/>
                <w:lang w:eastAsia="tr-TR"/>
              </w:rPr>
              <w:t xml:space="preserve"> la</w:t>
            </w:r>
            <w:r w:rsidRPr="00074EB2">
              <w:rPr>
                <w:rFonts w:ascii="ilkokuma ZeD 1" w:hAnsi="ilkokuma ZeD 1" w:cs="ilkokuma ZeD 1"/>
                <w:b/>
                <w:bCs/>
                <w:noProof/>
                <w:color w:val="548DD4"/>
                <w:sz w:val="48"/>
                <w:szCs w:val="48"/>
                <w:lang w:eastAsia="tr-TR"/>
              </w:rPr>
              <w:t>le</w:t>
            </w:r>
            <w:r w:rsidRPr="00074EB2">
              <w:rPr>
                <w:rFonts w:ascii="ilkokuma ZeD 1" w:hAnsi="ilkokuma ZeD 1" w:cs="ilkokuma ZeD 1"/>
                <w:b/>
                <w:bCs/>
                <w:noProof/>
                <w:sz w:val="48"/>
                <w:szCs w:val="48"/>
                <w:lang w:eastAsia="tr-TR"/>
              </w:rPr>
              <w:t xml:space="preserve"> el</w:t>
            </w:r>
            <w:r w:rsidRPr="00074EB2">
              <w:rPr>
                <w:rFonts w:ascii="ilkokuma ZeD 1" w:hAnsi="ilkokuma ZeD 1" w:cs="ilkokuma ZeD 1"/>
                <w:b/>
                <w:bCs/>
                <w:noProof/>
                <w:color w:val="548DD4"/>
                <w:sz w:val="48"/>
                <w:szCs w:val="48"/>
                <w:lang w:eastAsia="tr-TR"/>
              </w:rPr>
              <w:t>le</w:t>
            </w:r>
            <w:r w:rsidRPr="00074EB2">
              <w:rPr>
                <w:rFonts w:ascii="ilkokuma ZeD 1" w:hAnsi="ilkokuma ZeD 1" w:cs="ilkokuma ZeD 1"/>
                <w:b/>
                <w:bCs/>
                <w:noProof/>
                <w:sz w:val="48"/>
                <w:szCs w:val="48"/>
                <w:lang w:eastAsia="tr-TR"/>
              </w:rPr>
              <w:t>.</w:t>
            </w:r>
          </w:p>
          <w:p w:rsidR="00381995" w:rsidRPr="00074EB2" w:rsidRDefault="00381995" w:rsidP="00074EB2">
            <w:pPr>
              <w:spacing w:after="0" w:line="240" w:lineRule="auto"/>
              <w:rPr>
                <w:rFonts w:ascii="ilkokuma ZeD 1" w:hAnsi="ilkokuma ZeD 1" w:cs="ilkokuma ZeD 1"/>
                <w:b/>
                <w:bCs/>
                <w:noProof/>
                <w:sz w:val="48"/>
                <w:szCs w:val="48"/>
                <w:lang w:eastAsia="tr-TR"/>
              </w:rPr>
            </w:pPr>
            <w:r w:rsidRPr="00074EB2">
              <w:rPr>
                <w:rFonts w:ascii="ilkokuma ZeD 1" w:hAnsi="ilkokuma ZeD 1" w:cs="ilkokuma ZeD 1"/>
                <w:b/>
                <w:bCs/>
                <w:noProof/>
                <w:color w:val="548DD4"/>
                <w:sz w:val="48"/>
                <w:szCs w:val="48"/>
                <w:lang w:eastAsia="tr-TR"/>
              </w:rPr>
              <w:t>El</w:t>
            </w:r>
            <w:r w:rsidRPr="00074EB2">
              <w:rPr>
                <w:rFonts w:ascii="ilkokuma ZeD 1" w:hAnsi="ilkokuma ZeD 1" w:cs="ilkokuma ZeD 1"/>
                <w:b/>
                <w:bCs/>
                <w:noProof/>
                <w:sz w:val="48"/>
                <w:szCs w:val="48"/>
                <w:lang w:eastAsia="tr-TR"/>
              </w:rPr>
              <w:t xml:space="preserve">li </w:t>
            </w:r>
            <w:r w:rsidRPr="00074EB2">
              <w:rPr>
                <w:rFonts w:ascii="ilkokuma ZeD 1" w:hAnsi="ilkokuma ZeD 1" w:cs="ilkokuma ZeD 1"/>
                <w:b/>
                <w:bCs/>
                <w:noProof/>
                <w:color w:val="548DD4"/>
                <w:sz w:val="48"/>
                <w:szCs w:val="48"/>
                <w:lang w:eastAsia="tr-TR"/>
              </w:rPr>
              <w:t>la</w:t>
            </w:r>
            <w:r w:rsidRPr="00074EB2">
              <w:rPr>
                <w:rFonts w:ascii="ilkokuma ZeD 1" w:hAnsi="ilkokuma ZeD 1" w:cs="ilkokuma ZeD 1"/>
                <w:b/>
                <w:bCs/>
                <w:noProof/>
                <w:sz w:val="48"/>
                <w:szCs w:val="48"/>
                <w:lang w:eastAsia="tr-TR"/>
              </w:rPr>
              <w:t xml:space="preserve">le </w:t>
            </w:r>
            <w:r w:rsidRPr="00074EB2">
              <w:rPr>
                <w:rFonts w:ascii="ilkokuma ZeD 1" w:hAnsi="ilkokuma ZeD 1" w:cs="ilkokuma ZeD 1"/>
                <w:b/>
                <w:bCs/>
                <w:noProof/>
                <w:color w:val="548DD4"/>
                <w:sz w:val="48"/>
                <w:szCs w:val="48"/>
                <w:lang w:eastAsia="tr-TR"/>
              </w:rPr>
              <w:t>el</w:t>
            </w:r>
            <w:r w:rsidRPr="00074EB2">
              <w:rPr>
                <w:rFonts w:ascii="ilkokuma ZeD 1" w:hAnsi="ilkokuma ZeD 1" w:cs="ilkokuma ZeD 1"/>
                <w:b/>
                <w:bCs/>
                <w:noProof/>
                <w:sz w:val="48"/>
                <w:szCs w:val="48"/>
                <w:lang w:eastAsia="tr-TR"/>
              </w:rPr>
              <w:t>le.</w:t>
            </w:r>
          </w:p>
          <w:p w:rsidR="00381995" w:rsidRPr="00074EB2" w:rsidRDefault="00381995" w:rsidP="00074EB2">
            <w:pPr>
              <w:spacing w:after="0" w:line="240" w:lineRule="auto"/>
              <w:rPr>
                <w:rFonts w:ascii="ilkokuma ZeD 1" w:hAnsi="ilkokuma ZeD 1" w:cs="ilkokuma ZeD 1"/>
                <w:b/>
                <w:bCs/>
                <w:sz w:val="48"/>
                <w:szCs w:val="48"/>
              </w:rPr>
            </w:pPr>
            <w:r w:rsidRPr="00074EB2">
              <w:rPr>
                <w:rFonts w:ascii="ilkokuma ZeD 1" w:hAnsi="ilkokuma ZeD 1" w:cs="ilkokuma ZeD 1"/>
                <w:b/>
                <w:bCs/>
                <w:noProof/>
                <w:sz w:val="48"/>
                <w:szCs w:val="48"/>
                <w:lang w:eastAsia="tr-TR"/>
              </w:rPr>
              <w:t>El</w:t>
            </w:r>
            <w:r w:rsidRPr="00074EB2">
              <w:rPr>
                <w:rFonts w:ascii="ilkokuma ZeD 1" w:hAnsi="ilkokuma ZeD 1" w:cs="ilkokuma ZeD 1"/>
                <w:b/>
                <w:bCs/>
                <w:noProof/>
                <w:color w:val="548DD4"/>
                <w:sz w:val="48"/>
                <w:szCs w:val="48"/>
                <w:lang w:eastAsia="tr-TR"/>
              </w:rPr>
              <w:t>li</w:t>
            </w:r>
            <w:r w:rsidRPr="00074EB2">
              <w:rPr>
                <w:rFonts w:ascii="ilkokuma ZeD 1" w:hAnsi="ilkokuma ZeD 1" w:cs="ilkokuma ZeD 1"/>
                <w:b/>
                <w:bCs/>
                <w:noProof/>
                <w:sz w:val="48"/>
                <w:szCs w:val="48"/>
                <w:lang w:eastAsia="tr-TR"/>
              </w:rPr>
              <w:t xml:space="preserve"> la</w:t>
            </w:r>
            <w:r w:rsidRPr="00074EB2">
              <w:rPr>
                <w:rFonts w:ascii="ilkokuma ZeD 1" w:hAnsi="ilkokuma ZeD 1" w:cs="ilkokuma ZeD 1"/>
                <w:b/>
                <w:bCs/>
                <w:noProof/>
                <w:color w:val="548DD4"/>
                <w:sz w:val="48"/>
                <w:szCs w:val="48"/>
                <w:lang w:eastAsia="tr-TR"/>
              </w:rPr>
              <w:t>le</w:t>
            </w:r>
            <w:r w:rsidRPr="00074EB2">
              <w:rPr>
                <w:rFonts w:ascii="ilkokuma ZeD 1" w:hAnsi="ilkokuma ZeD 1" w:cs="ilkokuma ZeD 1"/>
                <w:b/>
                <w:bCs/>
                <w:noProof/>
                <w:sz w:val="48"/>
                <w:szCs w:val="48"/>
                <w:lang w:eastAsia="tr-TR"/>
              </w:rPr>
              <w:t xml:space="preserve"> al.</w:t>
            </w:r>
          </w:p>
        </w:tc>
        <w:tc>
          <w:tcPr>
            <w:tcW w:w="5144" w:type="dxa"/>
          </w:tcPr>
          <w:p w:rsidR="00381995" w:rsidRPr="00074EB2" w:rsidRDefault="00381995" w:rsidP="00074EB2">
            <w:pPr>
              <w:spacing w:after="0" w:line="240" w:lineRule="auto"/>
              <w:rPr>
                <w:rFonts w:ascii="ilkokuma ZeD 1" w:hAnsi="ilkokuma ZeD 1" w:cs="ilkokuma ZeD 1"/>
                <w:b/>
                <w:bCs/>
                <w:sz w:val="48"/>
                <w:szCs w:val="48"/>
              </w:rPr>
            </w:pPr>
            <w:r w:rsidRPr="00074EB2">
              <w:rPr>
                <w:rFonts w:ascii="ilkokuma ZeD 1" w:hAnsi="ilkokuma ZeD 1" w:cs="ilkokuma ZeD 1"/>
                <w:b/>
                <w:bCs/>
                <w:sz w:val="48"/>
                <w:szCs w:val="48"/>
              </w:rPr>
              <w:t xml:space="preserve">      İ</w:t>
            </w:r>
            <w:r w:rsidRPr="00074EB2">
              <w:rPr>
                <w:rFonts w:ascii="ilkokuma ZeD 1" w:hAnsi="ilkokuma ZeD 1" w:cs="ilkokuma ZeD 1"/>
                <w:b/>
                <w:bCs/>
                <w:color w:val="548DD4"/>
                <w:sz w:val="48"/>
                <w:szCs w:val="48"/>
              </w:rPr>
              <w:t>NAN</w:t>
            </w:r>
          </w:p>
          <w:p w:rsidR="00381995" w:rsidRPr="00074EB2" w:rsidRDefault="00381995" w:rsidP="00074EB2">
            <w:pPr>
              <w:spacing w:after="0" w:line="240" w:lineRule="auto"/>
              <w:rPr>
                <w:rFonts w:ascii="ilkokuma ZeD 1" w:hAnsi="ilkokuma ZeD 1" w:cs="ilkokuma ZeD 1"/>
                <w:b/>
                <w:bCs/>
                <w:sz w:val="48"/>
                <w:szCs w:val="48"/>
              </w:rPr>
            </w:pPr>
            <w:r w:rsidRPr="00074EB2">
              <w:rPr>
                <w:rFonts w:ascii="ilkokuma ZeD 1" w:hAnsi="ilkokuma ZeD 1" w:cs="ilkokuma ZeD 1"/>
                <w:b/>
                <w:bCs/>
                <w:color w:val="548DD4"/>
                <w:sz w:val="48"/>
                <w:szCs w:val="48"/>
              </w:rPr>
              <w:t>İ</w:t>
            </w:r>
            <w:r w:rsidRPr="00074EB2">
              <w:rPr>
                <w:rFonts w:ascii="ilkokuma ZeD 1" w:hAnsi="ilkokuma ZeD 1" w:cs="ilkokuma ZeD 1"/>
                <w:b/>
                <w:bCs/>
                <w:sz w:val="48"/>
                <w:szCs w:val="48"/>
              </w:rPr>
              <w:t xml:space="preserve">nan </w:t>
            </w:r>
            <w:r w:rsidRPr="00074EB2">
              <w:rPr>
                <w:rFonts w:ascii="ilkokuma ZeD 1" w:hAnsi="ilkokuma ZeD 1" w:cs="ilkokuma ZeD 1"/>
                <w:b/>
                <w:bCs/>
                <w:color w:val="548DD4"/>
                <w:sz w:val="48"/>
                <w:szCs w:val="48"/>
              </w:rPr>
              <w:t>la</w:t>
            </w:r>
            <w:r w:rsidRPr="00074EB2">
              <w:rPr>
                <w:rFonts w:ascii="ilkokuma ZeD 1" w:hAnsi="ilkokuma ZeD 1" w:cs="ilkokuma ZeD 1"/>
                <w:b/>
                <w:bCs/>
                <w:sz w:val="48"/>
                <w:szCs w:val="48"/>
              </w:rPr>
              <w:t>le  al.</w:t>
            </w:r>
          </w:p>
          <w:p w:rsidR="00381995" w:rsidRPr="00074EB2" w:rsidRDefault="00381995" w:rsidP="00074EB2">
            <w:pPr>
              <w:spacing w:after="0" w:line="240" w:lineRule="auto"/>
              <w:rPr>
                <w:rFonts w:ascii="ilkokuma ZeD 1" w:hAnsi="ilkokuma ZeD 1" w:cs="ilkokuma ZeD 1"/>
                <w:b/>
                <w:bCs/>
                <w:sz w:val="48"/>
                <w:szCs w:val="48"/>
              </w:rPr>
            </w:pPr>
            <w:r w:rsidRPr="00074EB2">
              <w:rPr>
                <w:rFonts w:ascii="ilkokuma ZeD 1" w:hAnsi="ilkokuma ZeD 1" w:cs="ilkokuma ZeD 1"/>
                <w:b/>
                <w:bCs/>
                <w:color w:val="548DD4"/>
                <w:sz w:val="48"/>
                <w:szCs w:val="48"/>
              </w:rPr>
              <w:t>El</w:t>
            </w:r>
            <w:r w:rsidRPr="00074EB2">
              <w:rPr>
                <w:rFonts w:ascii="ilkokuma ZeD 1" w:hAnsi="ilkokuma ZeD 1" w:cs="ilkokuma ZeD 1"/>
                <w:b/>
                <w:bCs/>
                <w:sz w:val="48"/>
                <w:szCs w:val="48"/>
              </w:rPr>
              <w:t xml:space="preserve">li </w:t>
            </w:r>
            <w:r w:rsidRPr="00074EB2">
              <w:rPr>
                <w:rFonts w:ascii="ilkokuma ZeD 1" w:hAnsi="ilkokuma ZeD 1" w:cs="ilkokuma ZeD 1"/>
                <w:b/>
                <w:bCs/>
                <w:color w:val="548DD4"/>
                <w:sz w:val="48"/>
                <w:szCs w:val="48"/>
              </w:rPr>
              <w:t>la</w:t>
            </w:r>
            <w:r w:rsidRPr="00074EB2">
              <w:rPr>
                <w:rFonts w:ascii="ilkokuma ZeD 1" w:hAnsi="ilkokuma ZeD 1" w:cs="ilkokuma ZeD 1"/>
                <w:b/>
                <w:bCs/>
                <w:sz w:val="48"/>
                <w:szCs w:val="48"/>
              </w:rPr>
              <w:t>le al.</w:t>
            </w:r>
          </w:p>
          <w:p w:rsidR="00381995" w:rsidRPr="00074EB2" w:rsidRDefault="00381995" w:rsidP="00074EB2">
            <w:pPr>
              <w:spacing w:after="0" w:line="240" w:lineRule="auto"/>
              <w:rPr>
                <w:rFonts w:ascii="ilkokuma ZeD 1" w:hAnsi="ilkokuma ZeD 1" w:cs="ilkokuma ZeD 1"/>
                <w:b/>
                <w:bCs/>
                <w:sz w:val="48"/>
                <w:szCs w:val="48"/>
              </w:rPr>
            </w:pPr>
            <w:r w:rsidRPr="00074EB2">
              <w:rPr>
                <w:rFonts w:ascii="ilkokuma ZeD 1" w:hAnsi="ilkokuma ZeD 1" w:cs="ilkokuma ZeD 1"/>
                <w:b/>
                <w:bCs/>
                <w:sz w:val="48"/>
                <w:szCs w:val="48"/>
              </w:rPr>
              <w:t>E</w:t>
            </w:r>
            <w:r w:rsidRPr="00074EB2">
              <w:rPr>
                <w:rFonts w:ascii="ilkokuma ZeD 1" w:hAnsi="ilkokuma ZeD 1" w:cs="ilkokuma ZeD 1"/>
                <w:b/>
                <w:bCs/>
                <w:color w:val="548DD4"/>
                <w:sz w:val="48"/>
                <w:szCs w:val="48"/>
              </w:rPr>
              <w:t>li</w:t>
            </w:r>
            <w:r w:rsidRPr="00074EB2">
              <w:rPr>
                <w:rFonts w:ascii="ilkokuma ZeD 1" w:hAnsi="ilkokuma ZeD 1" w:cs="ilkokuma ZeD 1"/>
                <w:b/>
                <w:bCs/>
                <w:sz w:val="48"/>
                <w:szCs w:val="48"/>
              </w:rPr>
              <w:t xml:space="preserve">ne </w:t>
            </w:r>
            <w:r w:rsidRPr="00074EB2">
              <w:rPr>
                <w:rFonts w:ascii="ilkokuma ZeD 1" w:hAnsi="ilkokuma ZeD 1" w:cs="ilkokuma ZeD 1"/>
                <w:b/>
                <w:bCs/>
                <w:color w:val="548DD4"/>
                <w:sz w:val="48"/>
                <w:szCs w:val="48"/>
              </w:rPr>
              <w:t>la</w:t>
            </w:r>
            <w:r w:rsidRPr="00074EB2">
              <w:rPr>
                <w:rFonts w:ascii="ilkokuma ZeD 1" w:hAnsi="ilkokuma ZeD 1" w:cs="ilkokuma ZeD 1"/>
                <w:b/>
                <w:bCs/>
                <w:sz w:val="48"/>
                <w:szCs w:val="48"/>
              </w:rPr>
              <w:t>le al.</w:t>
            </w:r>
          </w:p>
          <w:p w:rsidR="00381995" w:rsidRPr="00074EB2" w:rsidRDefault="00381995" w:rsidP="00074EB2">
            <w:pPr>
              <w:spacing w:after="0" w:line="240" w:lineRule="auto"/>
              <w:rPr>
                <w:rFonts w:ascii="ilkokuma ZeD 1" w:hAnsi="ilkokuma ZeD 1" w:cs="ilkokuma ZeD 1"/>
                <w:b/>
                <w:bCs/>
                <w:sz w:val="48"/>
                <w:szCs w:val="48"/>
              </w:rPr>
            </w:pPr>
            <w:r w:rsidRPr="00074EB2">
              <w:rPr>
                <w:rFonts w:ascii="ilkokuma ZeD 1" w:hAnsi="ilkokuma ZeD 1" w:cs="ilkokuma ZeD 1"/>
                <w:b/>
                <w:bCs/>
                <w:sz w:val="48"/>
                <w:szCs w:val="48"/>
              </w:rPr>
              <w:t>E</w:t>
            </w:r>
            <w:r w:rsidRPr="00074EB2">
              <w:rPr>
                <w:rFonts w:ascii="ilkokuma ZeD 1" w:hAnsi="ilkokuma ZeD 1" w:cs="ilkokuma ZeD 1"/>
                <w:b/>
                <w:bCs/>
                <w:color w:val="548DD4"/>
                <w:sz w:val="48"/>
                <w:szCs w:val="48"/>
              </w:rPr>
              <w:t>li</w:t>
            </w:r>
            <w:r w:rsidRPr="00074EB2">
              <w:rPr>
                <w:rFonts w:ascii="ilkokuma ZeD 1" w:hAnsi="ilkokuma ZeD 1" w:cs="ilkokuma ZeD 1"/>
                <w:b/>
                <w:bCs/>
                <w:sz w:val="48"/>
                <w:szCs w:val="48"/>
              </w:rPr>
              <w:t>ne na</w:t>
            </w:r>
            <w:r w:rsidRPr="00074EB2">
              <w:rPr>
                <w:rFonts w:ascii="ilkokuma ZeD 1" w:hAnsi="ilkokuma ZeD 1" w:cs="ilkokuma ZeD 1"/>
                <w:b/>
                <w:bCs/>
                <w:color w:val="548DD4"/>
                <w:sz w:val="48"/>
                <w:szCs w:val="48"/>
              </w:rPr>
              <w:t>ne</w:t>
            </w:r>
            <w:r w:rsidRPr="00074EB2">
              <w:rPr>
                <w:rFonts w:ascii="ilkokuma ZeD 1" w:hAnsi="ilkokuma ZeD 1" w:cs="ilkokuma ZeD 1"/>
                <w:b/>
                <w:bCs/>
                <w:sz w:val="48"/>
                <w:szCs w:val="48"/>
              </w:rPr>
              <w:t xml:space="preserve"> al.</w:t>
            </w:r>
          </w:p>
          <w:p w:rsidR="00381995" w:rsidRPr="00074EB2" w:rsidRDefault="00381995" w:rsidP="00074EB2">
            <w:pPr>
              <w:spacing w:after="0" w:line="240" w:lineRule="auto"/>
              <w:rPr>
                <w:rFonts w:ascii="ilkokuma ZeD 1" w:hAnsi="ilkokuma ZeD 1" w:cs="ilkokuma ZeD 1"/>
                <w:b/>
                <w:bCs/>
                <w:sz w:val="48"/>
                <w:szCs w:val="48"/>
              </w:rPr>
            </w:pPr>
            <w:r w:rsidRPr="00074EB2">
              <w:rPr>
                <w:rFonts w:ascii="ilkokuma ZeD 1" w:hAnsi="ilkokuma ZeD 1" w:cs="ilkokuma ZeD 1"/>
                <w:b/>
                <w:bCs/>
                <w:sz w:val="48"/>
                <w:szCs w:val="48"/>
              </w:rPr>
              <w:t>Na</w:t>
            </w:r>
            <w:r w:rsidRPr="00074EB2">
              <w:rPr>
                <w:rFonts w:ascii="ilkokuma ZeD 1" w:hAnsi="ilkokuma ZeD 1" w:cs="ilkokuma ZeD 1"/>
                <w:b/>
                <w:bCs/>
                <w:color w:val="548DD4"/>
                <w:sz w:val="48"/>
                <w:szCs w:val="48"/>
              </w:rPr>
              <w:t>ne</w:t>
            </w:r>
            <w:r w:rsidRPr="00074EB2">
              <w:rPr>
                <w:rFonts w:ascii="ilkokuma ZeD 1" w:hAnsi="ilkokuma ZeD 1" w:cs="ilkokuma ZeD 1"/>
                <w:b/>
                <w:bCs/>
                <w:sz w:val="48"/>
                <w:szCs w:val="48"/>
              </w:rPr>
              <w:t xml:space="preserve">li  </w:t>
            </w:r>
            <w:r w:rsidRPr="00074EB2">
              <w:rPr>
                <w:noProof/>
                <w:lang w:eastAsia="tr-TR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9" o:spid="_x0000_i1025" type="#_x0000_t75" alt="şeker ile ilgili görsel sonucu" style="width:61.5pt;height:66.75pt;visibility:visible">
                  <v:imagedata r:id="rId4" o:title=""/>
                </v:shape>
              </w:pict>
            </w:r>
            <w:r w:rsidRPr="00074EB2">
              <w:rPr>
                <w:rFonts w:ascii="ilkokuma ZeD 1" w:hAnsi="ilkokuma ZeD 1" w:cs="ilkokuma ZeD 1"/>
                <w:b/>
                <w:bCs/>
                <w:sz w:val="48"/>
                <w:szCs w:val="48"/>
              </w:rPr>
              <w:t xml:space="preserve">  al.</w:t>
            </w:r>
          </w:p>
          <w:p w:rsidR="00381995" w:rsidRPr="00074EB2" w:rsidRDefault="00381995" w:rsidP="00074EB2">
            <w:pPr>
              <w:spacing w:after="0" w:line="240" w:lineRule="auto"/>
              <w:rPr>
                <w:rFonts w:ascii="ilkokuma ZeD 1" w:hAnsi="ilkokuma ZeD 1" w:cs="ilkokuma ZeD 1"/>
                <w:b/>
                <w:bCs/>
                <w:sz w:val="48"/>
                <w:szCs w:val="48"/>
              </w:rPr>
            </w:pPr>
            <w:r w:rsidRPr="00074EB2">
              <w:rPr>
                <w:rFonts w:ascii="ilkokuma ZeD 1" w:hAnsi="ilkokuma ZeD 1" w:cs="ilkokuma ZeD 1"/>
                <w:b/>
                <w:bCs/>
                <w:color w:val="548DD4"/>
                <w:sz w:val="48"/>
                <w:szCs w:val="48"/>
              </w:rPr>
              <w:t>El</w:t>
            </w:r>
            <w:r w:rsidRPr="00074EB2">
              <w:rPr>
                <w:rFonts w:ascii="ilkokuma ZeD 1" w:hAnsi="ilkokuma ZeD 1" w:cs="ilkokuma ZeD 1"/>
                <w:b/>
                <w:bCs/>
                <w:sz w:val="48"/>
                <w:szCs w:val="48"/>
              </w:rPr>
              <w:t xml:space="preserve">li </w:t>
            </w:r>
            <w:r w:rsidRPr="00074EB2">
              <w:rPr>
                <w:rFonts w:ascii="ilkokuma ZeD 1" w:hAnsi="ilkokuma ZeD 1" w:cs="ilkokuma ZeD 1"/>
                <w:b/>
                <w:bCs/>
                <w:noProof/>
                <w:sz w:val="48"/>
                <w:szCs w:val="48"/>
                <w:lang w:eastAsia="tr-TR"/>
              </w:rPr>
              <w:pict>
                <v:shape id="_x0000_i1026" type="#_x0000_t75" alt="şeker ile ilgili görsel sonucu" style="width:66.75pt;height:70.5pt;visibility:visible">
                  <v:imagedata r:id="rId4" o:title=""/>
                </v:shape>
              </w:pict>
            </w:r>
            <w:r w:rsidRPr="00074EB2">
              <w:rPr>
                <w:rFonts w:ascii="ilkokuma ZeD 1" w:hAnsi="ilkokuma ZeD 1" w:cs="ilkokuma ZeD 1"/>
                <w:b/>
                <w:bCs/>
                <w:sz w:val="48"/>
                <w:szCs w:val="48"/>
              </w:rPr>
              <w:t xml:space="preserve"> al.</w:t>
            </w:r>
          </w:p>
        </w:tc>
      </w:tr>
      <w:tr w:rsidR="00381995" w:rsidRPr="00074EB2">
        <w:tc>
          <w:tcPr>
            <w:tcW w:w="4887" w:type="dxa"/>
          </w:tcPr>
          <w:p w:rsidR="00381995" w:rsidRPr="00074EB2" w:rsidRDefault="00381995" w:rsidP="00074EB2">
            <w:pPr>
              <w:spacing w:after="0" w:line="240" w:lineRule="auto"/>
              <w:jc w:val="center"/>
              <w:rPr>
                <w:rFonts w:ascii="ilkokuma ZeD 1" w:hAnsi="ilkokuma ZeD 1" w:cs="ilkokuma ZeD 1"/>
                <w:b/>
                <w:bCs/>
                <w:sz w:val="48"/>
                <w:szCs w:val="48"/>
              </w:rPr>
            </w:pPr>
            <w:r w:rsidRPr="00074EB2">
              <w:rPr>
                <w:rFonts w:ascii="ilkokuma ZeD 1" w:hAnsi="ilkokuma ZeD 1" w:cs="ilkokuma ZeD 1"/>
                <w:b/>
                <w:bCs/>
                <w:sz w:val="48"/>
                <w:szCs w:val="48"/>
              </w:rPr>
              <w:t>Nİ</w:t>
            </w:r>
            <w:r w:rsidRPr="00074EB2">
              <w:rPr>
                <w:rFonts w:ascii="ilkokuma ZeD 1" w:hAnsi="ilkokuma ZeD 1" w:cs="ilkokuma ZeD 1"/>
                <w:b/>
                <w:bCs/>
                <w:color w:val="548DD4"/>
                <w:sz w:val="48"/>
                <w:szCs w:val="48"/>
              </w:rPr>
              <w:t>NE</w:t>
            </w:r>
          </w:p>
          <w:p w:rsidR="00381995" w:rsidRPr="00074EB2" w:rsidRDefault="00381995" w:rsidP="00074EB2">
            <w:pPr>
              <w:spacing w:after="0" w:line="240" w:lineRule="auto"/>
              <w:jc w:val="both"/>
              <w:rPr>
                <w:rFonts w:ascii="ilkokuma ZeD 1" w:hAnsi="ilkokuma ZeD 1" w:cs="ilkokuma ZeD 1"/>
                <w:b/>
                <w:bCs/>
                <w:sz w:val="48"/>
                <w:szCs w:val="48"/>
              </w:rPr>
            </w:pPr>
            <w:r w:rsidRPr="00074EB2">
              <w:rPr>
                <w:rFonts w:ascii="ilkokuma ZeD 1" w:hAnsi="ilkokuma ZeD 1" w:cs="ilkokuma ZeD 1"/>
                <w:b/>
                <w:bCs/>
                <w:sz w:val="48"/>
                <w:szCs w:val="48"/>
              </w:rPr>
              <w:t>Ni</w:t>
            </w:r>
            <w:r w:rsidRPr="00074EB2">
              <w:rPr>
                <w:rFonts w:ascii="ilkokuma ZeD 1" w:hAnsi="ilkokuma ZeD 1" w:cs="ilkokuma ZeD 1"/>
                <w:b/>
                <w:bCs/>
                <w:color w:val="548DD4"/>
                <w:sz w:val="48"/>
                <w:szCs w:val="48"/>
              </w:rPr>
              <w:t>ne</w:t>
            </w:r>
            <w:r w:rsidRPr="00074EB2">
              <w:rPr>
                <w:rFonts w:ascii="ilkokuma ZeD 1" w:hAnsi="ilkokuma ZeD 1" w:cs="ilkokuma ZeD 1"/>
                <w:b/>
                <w:bCs/>
                <w:sz w:val="48"/>
                <w:szCs w:val="48"/>
              </w:rPr>
              <w:t xml:space="preserve">  </w:t>
            </w:r>
            <w:r w:rsidRPr="00074EB2">
              <w:rPr>
                <w:rFonts w:ascii="ilkokuma ZeD 1" w:hAnsi="ilkokuma ZeD 1" w:cs="ilkokuma ZeD 1"/>
                <w:b/>
                <w:bCs/>
                <w:noProof/>
                <w:sz w:val="48"/>
                <w:szCs w:val="48"/>
                <w:lang w:eastAsia="tr-TR"/>
              </w:rPr>
              <w:pict>
                <v:shape id="Resim 14" o:spid="_x0000_i1027" type="#_x0000_t75" alt="laleli etek ile ilgili görsel sonucu" style="width:54pt;height:1in;visibility:visible">
                  <v:imagedata r:id="rId5" o:title=""/>
                </v:shape>
              </w:pict>
            </w:r>
            <w:r w:rsidRPr="00074EB2">
              <w:rPr>
                <w:rFonts w:ascii="ilkokuma ZeD 1" w:hAnsi="ilkokuma ZeD 1" w:cs="ilkokuma ZeD 1"/>
                <w:b/>
                <w:bCs/>
                <w:sz w:val="48"/>
                <w:szCs w:val="48"/>
              </w:rPr>
              <w:t xml:space="preserve">  al.</w:t>
            </w:r>
          </w:p>
          <w:p w:rsidR="00381995" w:rsidRPr="00074EB2" w:rsidRDefault="00381995" w:rsidP="00074EB2">
            <w:pPr>
              <w:spacing w:after="0" w:line="240" w:lineRule="auto"/>
              <w:jc w:val="both"/>
              <w:rPr>
                <w:rFonts w:ascii="ilkokuma ZeD 1" w:hAnsi="ilkokuma ZeD 1" w:cs="ilkokuma ZeD 1"/>
                <w:b/>
                <w:bCs/>
                <w:noProof/>
                <w:sz w:val="48"/>
                <w:szCs w:val="48"/>
                <w:lang w:eastAsia="tr-TR"/>
              </w:rPr>
            </w:pPr>
            <w:r w:rsidRPr="00074EB2">
              <w:rPr>
                <w:rFonts w:ascii="ilkokuma ZeD 1" w:hAnsi="ilkokuma ZeD 1" w:cs="ilkokuma ZeD 1"/>
                <w:b/>
                <w:bCs/>
                <w:noProof/>
                <w:sz w:val="48"/>
                <w:szCs w:val="48"/>
                <w:lang w:eastAsia="tr-TR"/>
              </w:rPr>
              <w:t>La</w:t>
            </w:r>
            <w:r w:rsidRPr="00074EB2">
              <w:rPr>
                <w:rFonts w:ascii="ilkokuma ZeD 1" w:hAnsi="ilkokuma ZeD 1" w:cs="ilkokuma ZeD 1"/>
                <w:b/>
                <w:bCs/>
                <w:noProof/>
                <w:color w:val="548DD4"/>
                <w:sz w:val="48"/>
                <w:szCs w:val="48"/>
                <w:lang w:eastAsia="tr-TR"/>
              </w:rPr>
              <w:t>le</w:t>
            </w:r>
            <w:r w:rsidRPr="00074EB2">
              <w:rPr>
                <w:rFonts w:ascii="ilkokuma ZeD 1" w:hAnsi="ilkokuma ZeD 1" w:cs="ilkokuma ZeD 1"/>
                <w:b/>
                <w:bCs/>
                <w:noProof/>
                <w:sz w:val="48"/>
                <w:szCs w:val="48"/>
                <w:lang w:eastAsia="tr-TR"/>
              </w:rPr>
              <w:t xml:space="preserve">li  </w:t>
            </w:r>
            <w:r w:rsidRPr="00074EB2">
              <w:rPr>
                <w:noProof/>
                <w:lang w:eastAsia="tr-TR"/>
              </w:rPr>
              <w:pict>
                <v:shape id="_x0000_i1028" type="#_x0000_t75" alt="laleli etek ile ilgili görsel sonucu" style="width:54pt;height:1in;visibility:visible">
                  <v:imagedata r:id="rId5" o:title=""/>
                </v:shape>
              </w:pict>
            </w:r>
            <w:r w:rsidRPr="00074EB2">
              <w:rPr>
                <w:rFonts w:ascii="ilkokuma ZeD 1" w:hAnsi="ilkokuma ZeD 1" w:cs="ilkokuma ZeD 1"/>
                <w:b/>
                <w:bCs/>
                <w:noProof/>
                <w:sz w:val="48"/>
                <w:szCs w:val="48"/>
                <w:lang w:eastAsia="tr-TR"/>
              </w:rPr>
              <w:t xml:space="preserve"> al.</w:t>
            </w:r>
          </w:p>
          <w:p w:rsidR="00381995" w:rsidRPr="00074EB2" w:rsidRDefault="00381995" w:rsidP="00074EB2">
            <w:pPr>
              <w:spacing w:after="0" w:line="240" w:lineRule="auto"/>
              <w:jc w:val="both"/>
              <w:rPr>
                <w:rFonts w:ascii="ilkokuma ZeD 1" w:hAnsi="ilkokuma ZeD 1" w:cs="ilkokuma ZeD 1"/>
                <w:b/>
                <w:bCs/>
                <w:noProof/>
                <w:sz w:val="48"/>
                <w:szCs w:val="48"/>
                <w:lang w:eastAsia="tr-TR"/>
              </w:rPr>
            </w:pPr>
            <w:r w:rsidRPr="00074EB2">
              <w:rPr>
                <w:rFonts w:ascii="ilkokuma ZeD 1" w:hAnsi="ilkokuma ZeD 1" w:cs="ilkokuma ZeD 1"/>
                <w:b/>
                <w:bCs/>
                <w:noProof/>
                <w:sz w:val="48"/>
                <w:szCs w:val="48"/>
                <w:lang w:eastAsia="tr-TR"/>
              </w:rPr>
              <w:t>Ni</w:t>
            </w:r>
            <w:r w:rsidRPr="00074EB2">
              <w:rPr>
                <w:rFonts w:ascii="ilkokuma ZeD 1" w:hAnsi="ilkokuma ZeD 1" w:cs="ilkokuma ZeD 1"/>
                <w:b/>
                <w:bCs/>
                <w:noProof/>
                <w:color w:val="548DD4"/>
                <w:sz w:val="48"/>
                <w:szCs w:val="48"/>
                <w:lang w:eastAsia="tr-TR"/>
              </w:rPr>
              <w:t>ne</w:t>
            </w:r>
            <w:r w:rsidRPr="00074EB2">
              <w:rPr>
                <w:rFonts w:ascii="ilkokuma ZeD 1" w:hAnsi="ilkokuma ZeD 1" w:cs="ilkokuma ZeD 1"/>
                <w:b/>
                <w:bCs/>
                <w:noProof/>
                <w:sz w:val="48"/>
                <w:szCs w:val="48"/>
                <w:lang w:eastAsia="tr-TR"/>
              </w:rPr>
              <w:t xml:space="preserve"> 3 </w:t>
            </w:r>
            <w:r w:rsidRPr="00074EB2">
              <w:rPr>
                <w:rFonts w:ascii="ilkokuma ZeD 1" w:hAnsi="ilkokuma ZeD 1" w:cs="ilkokuma ZeD 1"/>
                <w:b/>
                <w:bCs/>
                <w:noProof/>
                <w:sz w:val="48"/>
                <w:szCs w:val="48"/>
                <w:lang w:eastAsia="tr-TR"/>
              </w:rPr>
              <w:pict>
                <v:shape id="_x0000_i1029" type="#_x0000_t75" alt="şeker ile ilgili görsel sonucu" style="width:58.5pt;height:63pt;visibility:visible">
                  <v:imagedata r:id="rId4" o:title=""/>
                </v:shape>
              </w:pict>
            </w:r>
            <w:r w:rsidRPr="00074EB2">
              <w:rPr>
                <w:rFonts w:ascii="ilkokuma ZeD 1" w:hAnsi="ilkokuma ZeD 1" w:cs="ilkokuma ZeD 1"/>
                <w:b/>
                <w:bCs/>
                <w:noProof/>
                <w:sz w:val="48"/>
                <w:szCs w:val="48"/>
                <w:lang w:eastAsia="tr-TR"/>
              </w:rPr>
              <w:t xml:space="preserve"> al.</w:t>
            </w:r>
          </w:p>
          <w:p w:rsidR="00381995" w:rsidRPr="00074EB2" w:rsidRDefault="00381995" w:rsidP="00074EB2">
            <w:pPr>
              <w:spacing w:after="0" w:line="240" w:lineRule="auto"/>
              <w:jc w:val="both"/>
              <w:rPr>
                <w:rFonts w:ascii="ilkokuma ZeD 1" w:hAnsi="ilkokuma ZeD 1" w:cs="ilkokuma ZeD 1"/>
                <w:b/>
                <w:bCs/>
                <w:sz w:val="48"/>
                <w:szCs w:val="48"/>
              </w:rPr>
            </w:pPr>
            <w:r w:rsidRPr="00074EB2">
              <w:rPr>
                <w:rFonts w:ascii="ilkokuma ZeD 1" w:hAnsi="ilkokuma ZeD 1" w:cs="ilkokuma ZeD 1"/>
                <w:b/>
                <w:bCs/>
                <w:noProof/>
                <w:sz w:val="48"/>
                <w:szCs w:val="48"/>
                <w:lang w:eastAsia="tr-TR"/>
              </w:rPr>
              <w:t>Na</w:t>
            </w:r>
            <w:r w:rsidRPr="00074EB2">
              <w:rPr>
                <w:rFonts w:ascii="ilkokuma ZeD 1" w:hAnsi="ilkokuma ZeD 1" w:cs="ilkokuma ZeD 1"/>
                <w:b/>
                <w:bCs/>
                <w:noProof/>
                <w:color w:val="548DD4"/>
                <w:sz w:val="48"/>
                <w:szCs w:val="48"/>
                <w:lang w:eastAsia="tr-TR"/>
              </w:rPr>
              <w:t>ne</w:t>
            </w:r>
            <w:r w:rsidRPr="00074EB2">
              <w:rPr>
                <w:rFonts w:ascii="ilkokuma ZeD 1" w:hAnsi="ilkokuma ZeD 1" w:cs="ilkokuma ZeD 1"/>
                <w:b/>
                <w:bCs/>
                <w:noProof/>
                <w:sz w:val="48"/>
                <w:szCs w:val="48"/>
                <w:lang w:eastAsia="tr-TR"/>
              </w:rPr>
              <w:t xml:space="preserve">li  </w:t>
            </w:r>
            <w:r w:rsidRPr="00074EB2">
              <w:rPr>
                <w:rFonts w:ascii="ilkokuma ZeD 1" w:hAnsi="ilkokuma ZeD 1" w:cs="ilkokuma ZeD 1"/>
                <w:b/>
                <w:bCs/>
                <w:noProof/>
                <w:sz w:val="48"/>
                <w:szCs w:val="48"/>
                <w:lang w:eastAsia="tr-TR"/>
              </w:rPr>
              <w:pict>
                <v:shape id="_x0000_i1030" type="#_x0000_t75" alt="şeker ile ilgili görsel sonucu" style="width:60pt;height:65.25pt;visibility:visible">
                  <v:imagedata r:id="rId4" o:title=""/>
                </v:shape>
              </w:pict>
            </w:r>
            <w:r w:rsidRPr="00074EB2">
              <w:rPr>
                <w:rFonts w:ascii="ilkokuma ZeD 1" w:hAnsi="ilkokuma ZeD 1" w:cs="ilkokuma ZeD 1"/>
                <w:b/>
                <w:bCs/>
                <w:noProof/>
                <w:sz w:val="48"/>
                <w:szCs w:val="48"/>
                <w:lang w:eastAsia="tr-TR"/>
              </w:rPr>
              <w:t xml:space="preserve"> al.</w:t>
            </w:r>
          </w:p>
        </w:tc>
        <w:tc>
          <w:tcPr>
            <w:tcW w:w="5144" w:type="dxa"/>
          </w:tcPr>
          <w:p w:rsidR="00381995" w:rsidRPr="00074EB2" w:rsidRDefault="00381995" w:rsidP="00074EB2">
            <w:pPr>
              <w:spacing w:after="0" w:line="240" w:lineRule="auto"/>
              <w:jc w:val="center"/>
              <w:rPr>
                <w:rFonts w:ascii="ilkokuma ZeD 1" w:hAnsi="ilkokuma ZeD 1" w:cs="ilkokuma ZeD 1"/>
                <w:b/>
                <w:bCs/>
                <w:sz w:val="48"/>
                <w:szCs w:val="48"/>
              </w:rPr>
            </w:pPr>
            <w:r w:rsidRPr="00074EB2">
              <w:rPr>
                <w:rFonts w:ascii="ilkokuma ZeD 1" w:hAnsi="ilkokuma ZeD 1" w:cs="ilkokuma ZeD 1"/>
                <w:b/>
                <w:bCs/>
                <w:sz w:val="48"/>
                <w:szCs w:val="48"/>
              </w:rPr>
              <w:t>A</w:t>
            </w:r>
            <w:r w:rsidRPr="00074EB2">
              <w:rPr>
                <w:rFonts w:ascii="ilkokuma ZeD 1" w:hAnsi="ilkokuma ZeD 1" w:cs="ilkokuma ZeD 1"/>
                <w:b/>
                <w:bCs/>
                <w:color w:val="548DD4"/>
                <w:sz w:val="48"/>
                <w:szCs w:val="48"/>
              </w:rPr>
              <w:t>Lİ</w:t>
            </w:r>
          </w:p>
          <w:p w:rsidR="00381995" w:rsidRPr="00074EB2" w:rsidRDefault="00381995" w:rsidP="00074EB2">
            <w:pPr>
              <w:spacing w:after="0" w:line="240" w:lineRule="auto"/>
              <w:jc w:val="both"/>
              <w:rPr>
                <w:rFonts w:ascii="ilkokuma ZeD 1" w:hAnsi="ilkokuma ZeD 1" w:cs="ilkokuma ZeD 1"/>
                <w:b/>
                <w:bCs/>
                <w:sz w:val="48"/>
                <w:szCs w:val="48"/>
              </w:rPr>
            </w:pPr>
            <w:r w:rsidRPr="00074EB2">
              <w:rPr>
                <w:rFonts w:ascii="ilkokuma ZeD 1" w:hAnsi="ilkokuma ZeD 1" w:cs="ilkokuma ZeD 1"/>
                <w:b/>
                <w:bCs/>
                <w:sz w:val="48"/>
                <w:szCs w:val="48"/>
              </w:rPr>
              <w:t>A</w:t>
            </w:r>
            <w:r w:rsidRPr="00074EB2">
              <w:rPr>
                <w:rFonts w:ascii="ilkokuma ZeD 1" w:hAnsi="ilkokuma ZeD 1" w:cs="ilkokuma ZeD 1"/>
                <w:b/>
                <w:bCs/>
                <w:color w:val="548DD4"/>
                <w:sz w:val="48"/>
                <w:szCs w:val="48"/>
              </w:rPr>
              <w:t>li</w:t>
            </w:r>
            <w:r w:rsidRPr="00074EB2">
              <w:rPr>
                <w:rFonts w:ascii="ilkokuma ZeD 1" w:hAnsi="ilkokuma ZeD 1" w:cs="ilkokuma ZeD 1"/>
                <w:b/>
                <w:bCs/>
                <w:sz w:val="48"/>
                <w:szCs w:val="48"/>
              </w:rPr>
              <w:t xml:space="preserve"> i</w:t>
            </w:r>
            <w:r w:rsidRPr="00074EB2">
              <w:rPr>
                <w:rFonts w:ascii="ilkokuma ZeD 1" w:hAnsi="ilkokuma ZeD 1" w:cs="ilkokuma ZeD 1"/>
                <w:b/>
                <w:bCs/>
                <w:color w:val="548DD4"/>
                <w:sz w:val="48"/>
                <w:szCs w:val="48"/>
              </w:rPr>
              <w:t>le</w:t>
            </w:r>
            <w:r w:rsidRPr="00074EB2">
              <w:rPr>
                <w:rFonts w:ascii="ilkokuma ZeD 1" w:hAnsi="ilkokuma ZeD 1" w:cs="ilkokuma ZeD 1"/>
                <w:b/>
                <w:bCs/>
                <w:sz w:val="48"/>
                <w:szCs w:val="48"/>
              </w:rPr>
              <w:t xml:space="preserve"> Nil el </w:t>
            </w:r>
            <w:r w:rsidRPr="00074EB2">
              <w:rPr>
                <w:rFonts w:ascii="ilkokuma ZeD 1" w:hAnsi="ilkokuma ZeD 1" w:cs="ilkokuma ZeD 1"/>
                <w:b/>
                <w:bCs/>
                <w:color w:val="548DD4"/>
                <w:sz w:val="48"/>
                <w:szCs w:val="48"/>
              </w:rPr>
              <w:t>e</w:t>
            </w:r>
            <w:r w:rsidRPr="00074EB2">
              <w:rPr>
                <w:rFonts w:ascii="ilkokuma ZeD 1" w:hAnsi="ilkokuma ZeD 1" w:cs="ilkokuma ZeD 1"/>
                <w:b/>
                <w:bCs/>
                <w:sz w:val="48"/>
                <w:szCs w:val="48"/>
              </w:rPr>
              <w:t>le.</w:t>
            </w:r>
          </w:p>
          <w:p w:rsidR="00381995" w:rsidRPr="00074EB2" w:rsidRDefault="00381995" w:rsidP="00074EB2">
            <w:pPr>
              <w:spacing w:after="0" w:line="240" w:lineRule="auto"/>
              <w:jc w:val="both"/>
              <w:rPr>
                <w:rFonts w:ascii="ilkokuma ZeD 1" w:hAnsi="ilkokuma ZeD 1" w:cs="ilkokuma ZeD 1"/>
                <w:b/>
                <w:bCs/>
                <w:sz w:val="48"/>
                <w:szCs w:val="48"/>
              </w:rPr>
            </w:pPr>
            <w:r w:rsidRPr="00074EB2">
              <w:rPr>
                <w:rFonts w:ascii="ilkokuma ZeD 1" w:hAnsi="ilkokuma ZeD 1" w:cs="ilkokuma ZeD 1"/>
                <w:b/>
                <w:bCs/>
                <w:color w:val="548DD4"/>
                <w:sz w:val="48"/>
                <w:szCs w:val="48"/>
              </w:rPr>
              <w:t>A</w:t>
            </w:r>
            <w:r w:rsidRPr="00074EB2">
              <w:rPr>
                <w:rFonts w:ascii="ilkokuma ZeD 1" w:hAnsi="ilkokuma ZeD 1" w:cs="ilkokuma ZeD 1"/>
                <w:b/>
                <w:bCs/>
                <w:sz w:val="48"/>
                <w:szCs w:val="48"/>
              </w:rPr>
              <w:t xml:space="preserve">li Nil </w:t>
            </w:r>
            <w:r w:rsidRPr="00074EB2">
              <w:rPr>
                <w:rFonts w:ascii="Arial" w:hAnsi="Arial" w:cs="Arial"/>
                <w:b/>
                <w:bCs/>
                <w:sz w:val="48"/>
                <w:szCs w:val="48"/>
              </w:rPr>
              <w:t>‘</w:t>
            </w:r>
            <w:r w:rsidRPr="00074EB2">
              <w:rPr>
                <w:rFonts w:ascii="ilkokuma ZeD 1" w:hAnsi="ilkokuma ZeD 1" w:cs="ilkokuma ZeD 1"/>
                <w:b/>
                <w:bCs/>
                <w:sz w:val="48"/>
                <w:szCs w:val="48"/>
              </w:rPr>
              <w:t xml:space="preserve">e </w:t>
            </w:r>
            <w:r w:rsidRPr="00074EB2">
              <w:rPr>
                <w:rFonts w:ascii="ilkokuma ZeD 1" w:hAnsi="ilkokuma ZeD 1" w:cs="ilkokuma ZeD 1"/>
                <w:b/>
                <w:bCs/>
                <w:noProof/>
                <w:sz w:val="48"/>
                <w:szCs w:val="48"/>
                <w:lang w:eastAsia="tr-TR"/>
              </w:rPr>
              <w:pict>
                <v:shape id="Resim 24" o:spid="_x0000_i1031" type="#_x0000_t75" style="width:55.5pt;height:41.25pt;visibility:visible">
                  <v:imagedata r:id="rId6" o:title=""/>
                </v:shape>
              </w:pict>
            </w:r>
            <w:r w:rsidRPr="00074EB2">
              <w:rPr>
                <w:rFonts w:ascii="ilkokuma ZeD 1" w:hAnsi="ilkokuma ZeD 1" w:cs="ilkokuma ZeD 1"/>
                <w:b/>
                <w:bCs/>
                <w:sz w:val="48"/>
                <w:szCs w:val="48"/>
              </w:rPr>
              <w:t xml:space="preserve"> al.</w:t>
            </w:r>
          </w:p>
          <w:p w:rsidR="00381995" w:rsidRPr="00074EB2" w:rsidRDefault="00381995" w:rsidP="00074EB2">
            <w:pPr>
              <w:spacing w:after="0" w:line="240" w:lineRule="auto"/>
              <w:jc w:val="both"/>
              <w:rPr>
                <w:rFonts w:ascii="ilkokuma ZeD 1" w:hAnsi="ilkokuma ZeD 1" w:cs="ilkokuma ZeD 1"/>
                <w:b/>
                <w:bCs/>
                <w:sz w:val="48"/>
                <w:szCs w:val="48"/>
              </w:rPr>
            </w:pPr>
            <w:r w:rsidRPr="00074EB2">
              <w:rPr>
                <w:rFonts w:ascii="ilkokuma ZeD 1" w:hAnsi="ilkokuma ZeD 1" w:cs="ilkokuma ZeD 1"/>
                <w:b/>
                <w:bCs/>
                <w:sz w:val="48"/>
                <w:szCs w:val="48"/>
              </w:rPr>
              <w:t>A</w:t>
            </w:r>
            <w:r w:rsidRPr="00074EB2">
              <w:rPr>
                <w:rFonts w:ascii="ilkokuma ZeD 1" w:hAnsi="ilkokuma ZeD 1" w:cs="ilkokuma ZeD 1"/>
                <w:b/>
                <w:bCs/>
                <w:color w:val="548DD4"/>
                <w:sz w:val="48"/>
                <w:szCs w:val="48"/>
              </w:rPr>
              <w:t>li</w:t>
            </w:r>
            <w:r w:rsidRPr="00074EB2">
              <w:rPr>
                <w:rFonts w:ascii="ilkokuma ZeD 1" w:hAnsi="ilkokuma ZeD 1" w:cs="ilkokuma ZeD 1"/>
                <w:b/>
                <w:bCs/>
                <w:sz w:val="48"/>
                <w:szCs w:val="48"/>
              </w:rPr>
              <w:t xml:space="preserve"> e</w:t>
            </w:r>
            <w:r w:rsidRPr="00074EB2">
              <w:rPr>
                <w:rFonts w:ascii="ilkokuma ZeD 1" w:hAnsi="ilkokuma ZeD 1" w:cs="ilkokuma ZeD 1"/>
                <w:b/>
                <w:bCs/>
                <w:color w:val="548DD4"/>
                <w:sz w:val="48"/>
                <w:szCs w:val="48"/>
              </w:rPr>
              <w:t>li</w:t>
            </w:r>
            <w:r w:rsidRPr="00074EB2">
              <w:rPr>
                <w:rFonts w:ascii="ilkokuma ZeD 1" w:hAnsi="ilkokuma ZeD 1" w:cs="ilkokuma ZeD 1"/>
                <w:b/>
                <w:bCs/>
                <w:sz w:val="48"/>
                <w:szCs w:val="48"/>
              </w:rPr>
              <w:t xml:space="preserve">ne </w:t>
            </w:r>
            <w:r w:rsidRPr="00074EB2">
              <w:rPr>
                <w:rFonts w:ascii="ilkokuma ZeD 1" w:hAnsi="ilkokuma ZeD 1" w:cs="ilkokuma ZeD 1"/>
                <w:b/>
                <w:bCs/>
                <w:noProof/>
                <w:sz w:val="48"/>
                <w:szCs w:val="48"/>
                <w:lang w:eastAsia="tr-TR"/>
              </w:rPr>
              <w:pict>
                <v:shape id="_x0000_i1032" type="#_x0000_t75" style="width:55.5pt;height:41.25pt;visibility:visible">
                  <v:imagedata r:id="rId6" o:title=""/>
                </v:shape>
              </w:pict>
            </w:r>
            <w:r w:rsidRPr="00074EB2">
              <w:rPr>
                <w:rFonts w:ascii="ilkokuma ZeD 1" w:hAnsi="ilkokuma ZeD 1" w:cs="ilkokuma ZeD 1"/>
                <w:b/>
                <w:bCs/>
                <w:sz w:val="48"/>
                <w:szCs w:val="48"/>
              </w:rPr>
              <w:t xml:space="preserve"> al.</w:t>
            </w:r>
          </w:p>
          <w:p w:rsidR="00381995" w:rsidRPr="00074EB2" w:rsidRDefault="00381995" w:rsidP="00074EB2">
            <w:pPr>
              <w:spacing w:after="0" w:line="240" w:lineRule="auto"/>
              <w:jc w:val="both"/>
              <w:rPr>
                <w:rFonts w:ascii="ilkokuma ZeD 1" w:hAnsi="ilkokuma ZeD 1" w:cs="ilkokuma ZeD 1"/>
                <w:b/>
                <w:bCs/>
                <w:sz w:val="48"/>
                <w:szCs w:val="48"/>
              </w:rPr>
            </w:pPr>
            <w:r w:rsidRPr="00074EB2">
              <w:rPr>
                <w:rFonts w:ascii="ilkokuma ZeD 1" w:hAnsi="ilkokuma ZeD 1" w:cs="ilkokuma ZeD 1"/>
                <w:b/>
                <w:bCs/>
                <w:sz w:val="48"/>
                <w:szCs w:val="48"/>
              </w:rPr>
              <w:t>Ni</w:t>
            </w:r>
            <w:r w:rsidRPr="00074EB2">
              <w:rPr>
                <w:rFonts w:ascii="ilkokuma ZeD 1" w:hAnsi="ilkokuma ZeD 1" w:cs="ilkokuma ZeD 1"/>
                <w:b/>
                <w:bCs/>
                <w:color w:val="548DD4"/>
                <w:sz w:val="48"/>
                <w:szCs w:val="48"/>
              </w:rPr>
              <w:t>ne</w:t>
            </w:r>
            <w:r w:rsidRPr="00074EB2">
              <w:rPr>
                <w:rFonts w:ascii="ilkokuma ZeD 1" w:hAnsi="ilkokuma ZeD 1" w:cs="ilkokuma ZeD 1"/>
                <w:b/>
                <w:bCs/>
                <w:sz w:val="48"/>
                <w:szCs w:val="48"/>
              </w:rPr>
              <w:t xml:space="preserve">ne </w:t>
            </w:r>
            <w:r w:rsidRPr="00074EB2">
              <w:rPr>
                <w:rFonts w:ascii="ilkokuma ZeD 1" w:hAnsi="ilkokuma ZeD 1" w:cs="ilkokuma ZeD 1"/>
                <w:b/>
                <w:bCs/>
                <w:noProof/>
                <w:sz w:val="48"/>
                <w:szCs w:val="48"/>
                <w:lang w:eastAsia="tr-TR"/>
              </w:rPr>
              <w:pict>
                <v:shape id="_x0000_i1033" type="#_x0000_t75" style="width:55.5pt;height:41.25pt;visibility:visible">
                  <v:imagedata r:id="rId6" o:title=""/>
                </v:shape>
              </w:pict>
            </w:r>
            <w:r w:rsidRPr="00074EB2">
              <w:rPr>
                <w:rFonts w:ascii="ilkokuma ZeD 1" w:hAnsi="ilkokuma ZeD 1" w:cs="ilkokuma ZeD 1"/>
                <w:b/>
                <w:bCs/>
                <w:sz w:val="48"/>
                <w:szCs w:val="48"/>
              </w:rPr>
              <w:t xml:space="preserve"> al.</w:t>
            </w:r>
          </w:p>
          <w:p w:rsidR="00381995" w:rsidRPr="00074EB2" w:rsidRDefault="00381995" w:rsidP="00074EB2">
            <w:pPr>
              <w:spacing w:after="0" w:line="240" w:lineRule="auto"/>
              <w:jc w:val="both"/>
              <w:rPr>
                <w:rFonts w:ascii="ilkokuma ZeD 1" w:hAnsi="ilkokuma ZeD 1" w:cs="ilkokuma ZeD 1"/>
                <w:b/>
                <w:bCs/>
                <w:sz w:val="48"/>
                <w:szCs w:val="48"/>
              </w:rPr>
            </w:pPr>
            <w:r w:rsidRPr="00074EB2">
              <w:rPr>
                <w:rFonts w:ascii="ilkokuma ZeD 1" w:hAnsi="ilkokuma ZeD 1" w:cs="ilkokuma ZeD 1"/>
                <w:b/>
                <w:bCs/>
                <w:color w:val="548DD4"/>
                <w:sz w:val="48"/>
                <w:szCs w:val="48"/>
              </w:rPr>
              <w:t>Ni</w:t>
            </w:r>
            <w:r w:rsidRPr="00074EB2">
              <w:rPr>
                <w:rFonts w:ascii="ilkokuma ZeD 1" w:hAnsi="ilkokuma ZeD 1" w:cs="ilkokuma ZeD 1"/>
                <w:b/>
                <w:bCs/>
                <w:sz w:val="48"/>
                <w:szCs w:val="48"/>
              </w:rPr>
              <w:t>nen i</w:t>
            </w:r>
            <w:r w:rsidRPr="00074EB2">
              <w:rPr>
                <w:rFonts w:ascii="ilkokuma ZeD 1" w:hAnsi="ilkokuma ZeD 1" w:cs="ilkokuma ZeD 1"/>
                <w:b/>
                <w:bCs/>
                <w:color w:val="548DD4"/>
                <w:sz w:val="48"/>
                <w:szCs w:val="48"/>
              </w:rPr>
              <w:t>le</w:t>
            </w:r>
            <w:r w:rsidRPr="00074EB2">
              <w:rPr>
                <w:rFonts w:ascii="ilkokuma ZeD 1" w:hAnsi="ilkokuma ZeD 1" w:cs="ilkokuma ZeD 1"/>
                <w:b/>
                <w:bCs/>
                <w:sz w:val="48"/>
                <w:szCs w:val="48"/>
              </w:rPr>
              <w:t xml:space="preserve"> an</w:t>
            </w:r>
            <w:r w:rsidRPr="00074EB2">
              <w:rPr>
                <w:rFonts w:ascii="ilkokuma ZeD 1" w:hAnsi="ilkokuma ZeD 1" w:cs="ilkokuma ZeD 1"/>
                <w:b/>
                <w:bCs/>
                <w:color w:val="548DD4"/>
                <w:sz w:val="48"/>
                <w:szCs w:val="48"/>
              </w:rPr>
              <w:t>ne</w:t>
            </w:r>
            <w:r w:rsidRPr="00074EB2">
              <w:rPr>
                <w:rFonts w:ascii="ilkokuma ZeD 1" w:hAnsi="ilkokuma ZeD 1" w:cs="ilkokuma ZeD 1"/>
                <w:b/>
                <w:bCs/>
                <w:sz w:val="48"/>
                <w:szCs w:val="48"/>
              </w:rPr>
              <w:t xml:space="preserve">ne </w:t>
            </w:r>
            <w:r w:rsidRPr="00074EB2">
              <w:rPr>
                <w:rFonts w:ascii="ilkokuma ZeD 1" w:hAnsi="ilkokuma ZeD 1" w:cs="ilkokuma ZeD 1"/>
                <w:b/>
                <w:bCs/>
                <w:color w:val="548DD4"/>
                <w:sz w:val="48"/>
                <w:szCs w:val="48"/>
              </w:rPr>
              <w:t>la</w:t>
            </w:r>
            <w:r w:rsidRPr="00074EB2">
              <w:rPr>
                <w:rFonts w:ascii="ilkokuma ZeD 1" w:hAnsi="ilkokuma ZeD 1" w:cs="ilkokuma ZeD 1"/>
                <w:b/>
                <w:bCs/>
                <w:sz w:val="48"/>
                <w:szCs w:val="48"/>
              </w:rPr>
              <w:t>le al.</w:t>
            </w:r>
          </w:p>
          <w:p w:rsidR="00381995" w:rsidRPr="00074EB2" w:rsidRDefault="00381995" w:rsidP="00074EB2">
            <w:pPr>
              <w:spacing w:after="0" w:line="240" w:lineRule="auto"/>
              <w:jc w:val="both"/>
              <w:rPr>
                <w:rFonts w:ascii="ilkokuma ZeD 1" w:hAnsi="ilkokuma ZeD 1" w:cs="ilkokuma ZeD 1"/>
                <w:b/>
                <w:bCs/>
                <w:sz w:val="48"/>
                <w:szCs w:val="48"/>
              </w:rPr>
            </w:pPr>
            <w:r w:rsidRPr="00074EB2">
              <w:rPr>
                <w:rFonts w:ascii="ilkokuma ZeD 1" w:hAnsi="ilkokuma ZeD 1" w:cs="ilkokuma ZeD 1"/>
                <w:b/>
                <w:bCs/>
                <w:sz w:val="48"/>
                <w:szCs w:val="48"/>
              </w:rPr>
              <w:t>An</w:t>
            </w:r>
            <w:r w:rsidRPr="00074EB2">
              <w:rPr>
                <w:rFonts w:ascii="ilkokuma ZeD 1" w:hAnsi="ilkokuma ZeD 1" w:cs="ilkokuma ZeD 1"/>
                <w:b/>
                <w:bCs/>
                <w:color w:val="548DD4"/>
                <w:sz w:val="48"/>
                <w:szCs w:val="48"/>
              </w:rPr>
              <w:t>ne</w:t>
            </w:r>
            <w:r w:rsidRPr="00074EB2">
              <w:rPr>
                <w:rFonts w:ascii="ilkokuma ZeD 1" w:hAnsi="ilkokuma ZeD 1" w:cs="ilkokuma ZeD 1"/>
                <w:b/>
                <w:bCs/>
                <w:sz w:val="48"/>
                <w:szCs w:val="48"/>
              </w:rPr>
              <w:t xml:space="preserve">ne </w:t>
            </w:r>
            <w:r w:rsidRPr="00074EB2">
              <w:rPr>
                <w:rFonts w:ascii="ilkokuma ZeD 1" w:hAnsi="ilkokuma ZeD 1" w:cs="ilkokuma ZeD 1"/>
                <w:b/>
                <w:bCs/>
                <w:color w:val="548DD4"/>
                <w:sz w:val="48"/>
                <w:szCs w:val="48"/>
              </w:rPr>
              <w:t>na</w:t>
            </w:r>
            <w:r w:rsidRPr="00074EB2">
              <w:rPr>
                <w:rFonts w:ascii="ilkokuma ZeD 1" w:hAnsi="ilkokuma ZeD 1" w:cs="ilkokuma ZeD 1"/>
                <w:b/>
                <w:bCs/>
                <w:sz w:val="48"/>
                <w:szCs w:val="48"/>
              </w:rPr>
              <w:t>ne al.</w:t>
            </w:r>
          </w:p>
        </w:tc>
      </w:tr>
    </w:tbl>
    <w:p w:rsidR="00381995" w:rsidRPr="009D22AC" w:rsidRDefault="00381995">
      <w:pPr>
        <w:rPr>
          <w:rFonts w:ascii="ilkokuma ZeD 1" w:hAnsi="ilkokuma ZeD 1" w:cs="ilkokuma ZeD 1"/>
          <w:b/>
          <w:bCs/>
          <w:sz w:val="48"/>
          <w:szCs w:val="48"/>
        </w:rPr>
      </w:pPr>
      <w:hyperlink r:id="rId7" w:history="1">
        <w:r w:rsidRPr="008B5244">
          <w:rPr>
            <w:rStyle w:val="Hyperlink"/>
            <w:rFonts w:ascii="ilkokuma ZeD 1" w:hAnsi="ilkokuma ZeD 1" w:cs="ilkokuma ZeD 1"/>
            <w:b/>
            <w:bCs/>
            <w:sz w:val="48"/>
            <w:szCs w:val="48"/>
          </w:rPr>
          <w:t>www.sorubak.com</w:t>
        </w:r>
      </w:hyperlink>
      <w:r>
        <w:rPr>
          <w:rFonts w:ascii="ilkokuma ZeD 1" w:hAnsi="ilkokuma ZeD 1" w:cs="ilkokuma ZeD 1"/>
          <w:b/>
          <w:bCs/>
          <w:sz w:val="48"/>
          <w:szCs w:val="48"/>
        </w:rPr>
        <w:t xml:space="preserve"> </w:t>
      </w:r>
    </w:p>
    <w:sectPr w:rsidR="00381995" w:rsidRPr="009D22AC" w:rsidSect="009334B1">
      <w:pgSz w:w="11906" w:h="16838"/>
      <w:pgMar w:top="709" w:right="707" w:bottom="426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ilkokuma ZeD 1">
    <w:altName w:val="Arial"/>
    <w:panose1 w:val="00000000000000000000"/>
    <w:charset w:val="A2"/>
    <w:family w:val="swiss"/>
    <w:notTrueType/>
    <w:pitch w:val="variable"/>
    <w:sig w:usb0="00000007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D22AC"/>
    <w:rsid w:val="00074EB2"/>
    <w:rsid w:val="00175DC4"/>
    <w:rsid w:val="001833D5"/>
    <w:rsid w:val="001952EE"/>
    <w:rsid w:val="001F213B"/>
    <w:rsid w:val="00285D77"/>
    <w:rsid w:val="00381995"/>
    <w:rsid w:val="00585832"/>
    <w:rsid w:val="006373DA"/>
    <w:rsid w:val="008B5244"/>
    <w:rsid w:val="009334B1"/>
    <w:rsid w:val="009456E4"/>
    <w:rsid w:val="009D22AC"/>
    <w:rsid w:val="00B74517"/>
    <w:rsid w:val="00D77660"/>
    <w:rsid w:val="00E76215"/>
    <w:rsid w:val="00FE4F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213B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9D22AC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1952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952EE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E7621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59</TotalTime>
  <Pages>1</Pages>
  <Words>67</Words>
  <Characters>385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FATİH KİTABEVİ</dc:creator>
  <cp:keywords/>
  <dc:description/>
  <cp:lastModifiedBy>edanur</cp:lastModifiedBy>
  <cp:revision>6</cp:revision>
  <dcterms:created xsi:type="dcterms:W3CDTF">2016-10-25T20:40:00Z</dcterms:created>
  <dcterms:modified xsi:type="dcterms:W3CDTF">2016-10-26T11:08:00Z</dcterms:modified>
</cp:coreProperties>
</file>